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36FA1D4E" wp14:editId="35F468C4">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rsidR="001338CC" w:rsidRPr="005F30AC" w:rsidRDefault="001338CC"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" filled="f" stroked="f" strokeweight=".5pt">
                <v:textbox>
                  <w:txbxContent>
                    <w:p w:rsidR="001338CC" w:rsidRPr="005F30AC" w:rsidRDefault="001338CC"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CD961E6">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711AC09C" wp14:editId="63C38938">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6560319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542F3B" w:rsidP="00F53D08">
      <w:pPr>
        <w:rPr>
          <w:rtl/>
        </w:rPr>
      </w:pPr>
      <w:r>
        <w:rPr>
          <w:noProof/>
        </w:rPr>
        <mc:AlternateContent>
          <mc:Choice Requires="wps">
            <w:drawing>
              <wp:anchor distT="0" distB="0" distL="114300" distR="114300" simplePos="0" relativeHeight="252801024" behindDoc="0" locked="0" layoutInCell="1" allowOverlap="1" wp14:anchorId="1204E107" wp14:editId="7A7C9713">
                <wp:simplePos x="0" y="0"/>
                <wp:positionH relativeFrom="column">
                  <wp:posOffset>559923</wp:posOffset>
                </wp:positionH>
                <wp:positionV relativeFrom="paragraph">
                  <wp:posOffset>11723</wp:posOffset>
                </wp:positionV>
                <wp:extent cx="4478020" cy="161925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619250"/>
                        </a:xfrm>
                        <a:prstGeom prst="rect">
                          <a:avLst/>
                        </a:prstGeom>
                        <a:noFill/>
                        <a:ln w="6350">
                          <a:noFill/>
                        </a:ln>
                      </wps:spPr>
                      <wps:txbx>
                        <w:txbxContent>
                          <w:p w:rsidR="001338CC" w:rsidRPr="002771A2" w:rsidRDefault="001338CC" w:rsidP="002771A2">
                            <w:pPr>
                              <w:bidi w:val="0"/>
                              <w:jc w:val="center"/>
                              <w:rPr>
                                <w:rFonts w:ascii="Adobe Arabic" w:hAnsi="Adobe Arabic" w:cs="Adobe Arabic"/>
                                <w:b/>
                                <w:bCs/>
                                <w:sz w:val="72"/>
                                <w:szCs w:val="96"/>
                                <w:rtl/>
                                <w:lang w:bidi="ar-SY"/>
                              </w:rPr>
                            </w:pPr>
                            <w:r w:rsidRPr="00542F3B">
                              <w:rPr>
                                <w:rFonts w:ascii="Adobe Arabic" w:hAnsi="Adobe Arabic" w:cs="Adobe Arabic"/>
                                <w:b/>
                                <w:bCs/>
                                <w:sz w:val="72"/>
                                <w:szCs w:val="96"/>
                                <w:rtl/>
                                <w:lang w:bidi="ar-SY"/>
                              </w:rPr>
                              <w:t>إدارة التغيير وتعزيز المرونة النفسيّة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08691354" o:spid="_x0000_s1027" type="#_x0000_t202" style="position:absolute;left:0;text-align:left;margin-left:44.1pt;margin-top:.9pt;width:352.6pt;height:127.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" filled="f" stroked="f" strokeweight=".5pt">
                <v:textbox>
                  <w:txbxContent>
                    <w:p w:rsidR="001338CC" w:rsidRPr="002771A2" w:rsidRDefault="001338CC" w:rsidP="002771A2">
                      <w:pPr>
                        <w:bidi w:val="0"/>
                        <w:jc w:val="center"/>
                        <w:rPr>
                          <w:rFonts w:ascii="Adobe Arabic" w:hAnsi="Adobe Arabic" w:cs="Adobe Arabic"/>
                          <w:b/>
                          <w:bCs/>
                          <w:sz w:val="72"/>
                          <w:szCs w:val="96"/>
                          <w:rtl/>
                          <w:lang w:bidi="ar-SY"/>
                        </w:rPr>
                      </w:pPr>
                      <w:r w:rsidRPr="00542F3B">
                        <w:rPr>
                          <w:rFonts w:ascii="Adobe Arabic" w:hAnsi="Adobe Arabic" w:cs="Adobe Arabic"/>
                          <w:b/>
                          <w:bCs/>
                          <w:sz w:val="72"/>
                          <w:szCs w:val="96"/>
                          <w:rtl/>
                          <w:lang w:bidi="ar-SY"/>
                        </w:rPr>
                        <w:t>إدارة التغيير وتعزيز المرونة النفسيّة في بيئة العمل</w:t>
                      </w:r>
                    </w:p>
                  </w:txbxContent>
                </v:textbox>
              </v:shape>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4A59522F" wp14:editId="00E29150">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117E5E75" wp14:editId="2B3E84CF">
            <wp:simplePos x="0" y="0"/>
            <wp:positionH relativeFrom="margin">
              <wp:posOffset>-2182495</wp:posOffset>
            </wp:positionH>
            <wp:positionV relativeFrom="paragraph">
              <wp:posOffset>979121</wp:posOffset>
            </wp:positionV>
            <wp:extent cx="8989060" cy="4258566"/>
            <wp:effectExtent l="0" t="0" r="2540" b="889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8989060" cy="42585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336E698F" wp14:editId="01DF4767">
                <wp:extent cx="5633504" cy="593062"/>
                <wp:effectExtent l="0" t="0" r="5715" b="0"/>
                <wp:docPr id="9" name="Group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30305C7-BF66-4334-A3C5-3F36DD88628D}"/>
                            </a:ext>
                          </a:extLst>
                        </wps:cNvPr>
                        <wps:cNvSpPr txBox="1"/>
                        <wps:spPr>
                          <a:xfrm>
                            <a:off x="1796583" y="0"/>
                            <a:ext cx="4386580" cy="536575"/>
                          </a:xfrm>
                          <a:prstGeom prst="rect">
                            <a:avLst/>
                          </a:prstGeom>
                          <a:noFill/>
                        </wps:spPr>
                        <wps:txbx>
                          <w:txbxContent>
                            <w:p w:rsidR="001338CC" w:rsidRDefault="001338CC"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O6ZZKo/AwAAMAsAAA4AAAAAAAAAAAAAAAAALgIAAGRycy9lMm9Eb2MueG1s&#10;UEsBAi0AFAAGAAgAAAAhAE0TbfXdAAAABAEAAA8AAAAAAAAAAAAAAAAAmQUAAGRycy9kb3ducmV2&#10;LnhtbFBLBQYAAAAABAAEAPMAAACjBgAAAAA=&#10;">
                <v:rect id="Rectangle 2" o:spid="_x0000_s1029"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P9gMQA&#10;AADaAAAADwAAAGRycy9kb3ducmV2LnhtbESPzWrDMBCE74W+g9hCbrVcQ03jWAklENpLDk1NILeN&#10;tbFNrJVryT95+6hQ6HGY+WaYfDObVozUu8aygpcoBkFcWt1wpaD43j2/gXAeWWNrmRTcyMFm/fiQ&#10;Y6btxF80HnwlQgm7DBXU3neZlK6syaCLbEccvIvtDfog+0rqHqdQblqZxHEqDTYcFmrsaFtTeT0M&#10;RkFSzK/JtN8tj6fi/BGnw882oVSpxdP8vgLhafb/4T/6UwcO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YDEAAAA2gAAAA8AAAAAAAAAAAAAAAAAmAIAAGRycy9k&#10;b3ducmV2LnhtbFBLBQYAAAAABAAEAPUAAACJAwAAAAA=&#10;" fillcolor="#f2f2f2 [3052]" stroked="f" strokeweight="1pt"/>
                <v:rect id="Rectangle 3" o:spid="_x0000_s1030"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IAcMA&#10;AADaAAAADwAAAGRycy9kb3ducmV2LnhtbESPT2vCQBTE70K/w/IKvUjdmIJI6io2UOhJ/BM8P7LP&#10;bDT7NmS3mvTTuwXB4zAzv2EWq9424kqdrx0rmE4SEMSl0zVXCorD9/schA/IGhvHpGAgD6vly2iB&#10;mXY33tF1HyoRIewzVGBCaDMpfWnIop+4ljh6J9dZDFF2ldQd3iLcNjJNkpm0WHNcMNhSbqi87H+t&#10;gj+zTfN82FzCdLwezl+FPbpNqtTba7/+BBGoD8/wo/2jFXzA/5V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nIAcMAAADaAAAADwAAAAAAAAAAAAAAAACYAgAAZHJzL2Rv&#10;d25yZXYueG1sUEsFBgAAAAAEAAQA9QAAAIgDAAAAAA==&#10;" fillcolor="#168489" stroked="f" strokeweight="1pt"/>
                <v:shape id="TextBox 7" o:spid="_x0000_s1031"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1338CC" w:rsidRDefault="001338CC"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wrap anchorx="pag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rsidTr="00542F3B">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C36316" w:rsidRDefault="0090459D" w:rsidP="001338CC">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w:t>
            </w:r>
            <w:r w:rsidR="002B0E56">
              <w:rPr>
                <w:rFonts w:ascii="Adobe Arabic" w:eastAsia="GE Dinar One" w:hAnsi="Adobe Arabic" w:cs="Adobe Arabic" w:hint="cs"/>
                <w:b/>
                <w:bCs/>
                <w:color w:val="808080" w:themeColor="background1" w:themeShade="80"/>
                <w:kern w:val="24"/>
                <w:sz w:val="36"/>
                <w:szCs w:val="36"/>
                <w:rtl/>
                <w:lang w:bidi="ar-SY"/>
              </w:rPr>
              <w:t>ت</w:t>
            </w:r>
            <w:r w:rsidRPr="00C36316">
              <w:rPr>
                <w:rFonts w:ascii="Adobe Arabic" w:eastAsia="GE Dinar One" w:hAnsi="Adobe Arabic" w:cs="Adobe Arabic"/>
                <w:b/>
                <w:bCs/>
                <w:color w:val="808080" w:themeColor="background1" w:themeShade="80"/>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6E6B68" w:rsidP="001338CC">
            <w:pPr>
              <w:spacing w:line="240" w:lineRule="auto"/>
              <w:jc w:val="left"/>
              <w:rPr>
                <w:rFonts w:ascii="Adobe Arabic" w:eastAsia="GE Dinar One" w:hAnsi="Adobe Arabic" w:cs="Adobe Arabic" w:hint="cs"/>
                <w:b/>
                <w:bCs/>
                <w:color w:val="C00000"/>
                <w:kern w:val="24"/>
                <w:sz w:val="36"/>
                <w:szCs w:val="36"/>
                <w:rtl/>
                <w:lang w:bidi="ar-JO"/>
              </w:rPr>
            </w:pPr>
            <w:hyperlink r:id="rId10" w:history="1">
              <w:r w:rsidR="0090459D" w:rsidRPr="006E6B68">
                <w:rPr>
                  <w:rStyle w:val="Hyperlink"/>
                  <w:rFonts w:ascii="Adobe Arabic" w:eastAsia="GE Dinar One" w:hAnsi="Adobe Arabic" w:cs="Adobe Arabic"/>
                  <w:b/>
                  <w:bCs/>
                  <w:color w:val="C00000"/>
                  <w:kern w:val="24"/>
                  <w:sz w:val="36"/>
                  <w:szCs w:val="36"/>
                  <w:rtl/>
                  <w:lang w:bidi="ar-SY"/>
                </w:rPr>
                <w:t>اليوم الأول</w:t>
              </w:r>
              <w:r w:rsidRPr="006E6B68">
                <w:rPr>
                  <w:rStyle w:val="Hyperlink"/>
                  <w:rFonts w:ascii="Adobe Arabic" w:eastAsia="GE Dinar One" w:hAnsi="Adobe Arabic" w:cs="Adobe Arabic" w:hint="cs"/>
                  <w:b/>
                  <w:bCs/>
                  <w:color w:val="C00000"/>
                  <w:kern w:val="24"/>
                  <w:sz w:val="36"/>
                  <w:szCs w:val="36"/>
                  <w:rtl/>
                  <w:lang w:bidi="ar-JO"/>
                </w:rPr>
                <w:t>:</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6D487E" w:rsidRDefault="006E6B68" w:rsidP="006D487E">
            <w:pPr>
              <w:jc w:val="left"/>
              <w:rPr>
                <w:rFonts w:ascii="Adobe Arabic" w:eastAsia="GE Dinar One" w:hAnsi="Adobe Arabic" w:cs="Adobe Arabic"/>
                <w:b/>
                <w:bCs/>
                <w:kern w:val="24"/>
                <w:sz w:val="56"/>
                <w:szCs w:val="56"/>
                <w:rtl/>
                <w:lang w:bidi="ar-SY"/>
              </w:rPr>
            </w:pPr>
            <w:hyperlink r:id="rId11" w:history="1">
              <w:r w:rsidR="0090459D" w:rsidRPr="006E6B68">
                <w:rPr>
                  <w:rStyle w:val="Hyperlink"/>
                  <w:rFonts w:ascii="Adobe Arabic" w:eastAsia="GE Dinar One" w:hAnsi="Adobe Arabic" w:cs="Adobe Arabic"/>
                  <w:b/>
                  <w:bCs/>
                  <w:kern w:val="24"/>
                  <w:sz w:val="36"/>
                  <w:szCs w:val="36"/>
                  <w:rtl/>
                  <w:lang w:bidi="ar-SY"/>
                </w:rPr>
                <w:t xml:space="preserve">الجلسة التدريبية الأولى: </w:t>
              </w:r>
              <w:r w:rsidR="006D487E" w:rsidRPr="006E6B68">
                <w:rPr>
                  <w:rStyle w:val="Hyperlink"/>
                  <w:rFonts w:ascii="Adobe Arabic" w:eastAsia="GE Dinar One" w:hAnsi="Adobe Arabic" w:cs="Adobe Arabic"/>
                  <w:b/>
                  <w:bCs/>
                  <w:kern w:val="24"/>
                  <w:sz w:val="36"/>
                  <w:szCs w:val="36"/>
                  <w:rtl/>
                  <w:lang w:bidi="ar-SY"/>
                </w:rPr>
                <w:t>فهم التغيير وتأثيره على الصحة النفسية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90459D" w:rsidP="001338CC">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مفهوم التغيير في بيئة العمل وأنواعه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العوامل المؤثرة على التغيير التنظيمي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تأثير التغيير على الصحة النفسية للموظفين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rsidTr="00542F3B">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علامات الضغط النفسي المرتبطة بالتغي</w:t>
            </w:r>
            <w:r w:rsidRPr="00184A2C">
              <w:rPr>
                <w:rFonts w:ascii="Adobe Arabic" w:eastAsia="GE Dinar One" w:hAnsi="Adobe Arabic" w:cs="Adobe Arabic" w:hint="cs"/>
                <w:kern w:val="24"/>
                <w:sz w:val="36"/>
                <w:szCs w:val="36"/>
                <w:rtl/>
                <w:lang w:bidi="ar-SY"/>
              </w:rPr>
              <w:t>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23</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6D487E" w:rsidRDefault="006E6B68" w:rsidP="006D487E">
            <w:pPr>
              <w:jc w:val="left"/>
              <w:rPr>
                <w:rFonts w:ascii="Adobe Arabic" w:eastAsia="GE Dinar One" w:hAnsi="Adobe Arabic" w:cs="Adobe Arabic"/>
                <w:b/>
                <w:bCs/>
                <w:color w:val="808080" w:themeColor="background1" w:themeShade="80"/>
                <w:kern w:val="24"/>
                <w:sz w:val="36"/>
                <w:szCs w:val="36"/>
                <w:rtl/>
                <w:lang w:bidi="ar-SY"/>
              </w:rPr>
            </w:pPr>
            <w:hyperlink r:id="rId12" w:history="1">
              <w:r w:rsidR="0090459D" w:rsidRPr="006E6B68">
                <w:rPr>
                  <w:rStyle w:val="Hyperlink"/>
                  <w:rFonts w:ascii="Adobe Arabic" w:eastAsia="GE Dinar One" w:hAnsi="Adobe Arabic" w:cs="Adobe Arabic"/>
                  <w:b/>
                  <w:bCs/>
                  <w:kern w:val="24"/>
                  <w:sz w:val="36"/>
                  <w:szCs w:val="36"/>
                  <w:rtl/>
                  <w:lang w:bidi="ar-SY"/>
                </w:rPr>
                <w:t xml:space="preserve">الجلسة التدريبية الثانية: </w:t>
              </w:r>
              <w:r w:rsidR="006D487E" w:rsidRPr="006E6B68">
                <w:rPr>
                  <w:rStyle w:val="Hyperlink"/>
                  <w:rFonts w:ascii="Adobe Arabic" w:eastAsia="GE Dinar One" w:hAnsi="Adobe Arabic" w:cs="Adobe Arabic"/>
                  <w:b/>
                  <w:bCs/>
                  <w:kern w:val="24"/>
                  <w:sz w:val="36"/>
                  <w:szCs w:val="36"/>
                  <w:rtl/>
                  <w:lang w:bidi="ar-SY"/>
                </w:rPr>
                <w:t>استراتيجيات إدارة التغيير الفعّالة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نماذج إدارة التغيير الشائعة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27</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تخطيط وتنفيذ عملية التغيير بفعالية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30</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التواصل الفعّال خلال فترات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33</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التعامل مع مقاومة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35</w:t>
            </w: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E6B68" w:rsidP="001338CC">
            <w:pPr>
              <w:spacing w:line="240" w:lineRule="auto"/>
              <w:jc w:val="left"/>
              <w:rPr>
                <w:rFonts w:ascii="Adobe Arabic" w:eastAsia="GE Dinar One" w:hAnsi="Adobe Arabic" w:cs="Adobe Arabic" w:hint="cs"/>
                <w:b/>
                <w:bCs/>
                <w:color w:val="C00000"/>
                <w:kern w:val="24"/>
                <w:sz w:val="36"/>
                <w:szCs w:val="36"/>
                <w:rtl/>
                <w:lang w:bidi="ar-JO"/>
              </w:rPr>
            </w:pPr>
            <w:hyperlink r:id="rId13" w:history="1">
              <w:r w:rsidR="0090459D" w:rsidRPr="006E6B68">
                <w:rPr>
                  <w:rStyle w:val="Hyperlink"/>
                  <w:rFonts w:ascii="Adobe Arabic" w:eastAsia="GE Dinar One" w:hAnsi="Adobe Arabic" w:cs="Adobe Arabic"/>
                  <w:b/>
                  <w:bCs/>
                  <w:kern w:val="24"/>
                  <w:sz w:val="36"/>
                  <w:szCs w:val="36"/>
                  <w:rtl/>
                  <w:lang w:bidi="ar-SY"/>
                </w:rPr>
                <w:t>ا</w:t>
              </w:r>
              <w:r w:rsidR="0090459D" w:rsidRPr="006E6B68">
                <w:rPr>
                  <w:rStyle w:val="Hyperlink"/>
                  <w:rFonts w:ascii="Adobe Arabic" w:eastAsia="GE Dinar One" w:hAnsi="Adobe Arabic" w:cs="Adobe Arabic"/>
                  <w:b/>
                  <w:bCs/>
                  <w:color w:val="C00000"/>
                  <w:kern w:val="24"/>
                  <w:sz w:val="36"/>
                  <w:szCs w:val="36"/>
                  <w:rtl/>
                  <w:lang w:bidi="ar-SY"/>
                </w:rPr>
                <w:t>ليوم الثاني</w:t>
              </w:r>
              <w:r w:rsidRPr="006E6B68">
                <w:rPr>
                  <w:rStyle w:val="Hyperlink"/>
                  <w:rFonts w:ascii="Adobe Arabic" w:eastAsia="GE Dinar One" w:hAnsi="Adobe Arabic" w:cs="Adobe Arabic" w:hint="cs"/>
                  <w:b/>
                  <w:bCs/>
                  <w:color w:val="C00000"/>
                  <w:kern w:val="24"/>
                  <w:sz w:val="36"/>
                  <w:szCs w:val="36"/>
                  <w:rtl/>
                  <w:lang w:bidi="ar-JO"/>
                </w:rPr>
                <w:t>:</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6D487E" w:rsidRDefault="006E6B68" w:rsidP="006D487E">
            <w:pPr>
              <w:jc w:val="left"/>
              <w:rPr>
                <w:rFonts w:ascii="Adobe Arabic" w:eastAsia="GE Dinar One" w:hAnsi="Adobe Arabic" w:cs="Adobe Arabic"/>
                <w:b/>
                <w:bCs/>
                <w:color w:val="808080" w:themeColor="background1" w:themeShade="80"/>
                <w:kern w:val="24"/>
                <w:sz w:val="36"/>
                <w:szCs w:val="36"/>
                <w:rtl/>
                <w:lang w:bidi="ar-SY"/>
              </w:rPr>
            </w:pPr>
            <w:hyperlink r:id="rId14" w:history="1">
              <w:r w:rsidR="0090459D" w:rsidRPr="006E6B68">
                <w:rPr>
                  <w:rStyle w:val="Hyperlink"/>
                  <w:rFonts w:ascii="Adobe Arabic" w:eastAsia="GE Dinar One" w:hAnsi="Adobe Arabic" w:cs="Adobe Arabic"/>
                  <w:b/>
                  <w:bCs/>
                  <w:kern w:val="24"/>
                  <w:sz w:val="36"/>
                  <w:szCs w:val="36"/>
                  <w:rtl/>
                  <w:lang w:bidi="ar-SY"/>
                </w:rPr>
                <w:t xml:space="preserve">الجلسة التدريبية الأولى: </w:t>
              </w:r>
              <w:r w:rsidR="006D487E" w:rsidRPr="006E6B68">
                <w:rPr>
                  <w:rStyle w:val="Hyperlink"/>
                  <w:rFonts w:ascii="Adobe Arabic" w:eastAsia="GE Dinar One" w:hAnsi="Adobe Arabic" w:cs="Adobe Arabic"/>
                  <w:b/>
                  <w:bCs/>
                  <w:kern w:val="24"/>
                  <w:sz w:val="36"/>
                  <w:szCs w:val="36"/>
                  <w:rtl/>
                  <w:lang w:bidi="ar-SY"/>
                </w:rPr>
                <w:t>تعزيز المرونة النفسية في مواجهة التغيير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39</w:t>
            </w:r>
          </w:p>
        </w:tc>
      </w:tr>
      <w:tr w:rsidR="0090459D" w:rsidRPr="009A36D0" w:rsidTr="00542F3B">
        <w:trPr>
          <w:trHeight w:val="624"/>
        </w:trPr>
        <w:tc>
          <w:tcPr>
            <w:tcW w:w="284" w:type="dxa"/>
            <w:tcBorders>
              <w:top w:val="nil"/>
              <w:left w:val="single" w:sz="8" w:space="0" w:color="1E3D6A"/>
              <w:bottom w:val="single" w:sz="4" w:space="0" w:color="auto"/>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مفهوم المرونة النفسية وأهميتها في بيئة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40</w:t>
            </w:r>
          </w:p>
        </w:tc>
      </w:tr>
      <w:tr w:rsidR="0090459D" w:rsidRPr="009A36D0" w:rsidTr="00542F3B">
        <w:trPr>
          <w:trHeight w:val="624"/>
        </w:trPr>
        <w:tc>
          <w:tcPr>
            <w:tcW w:w="284" w:type="dxa"/>
            <w:tcBorders>
              <w:top w:val="single" w:sz="4" w:space="0" w:color="auto"/>
              <w:left w:val="single" w:sz="8" w:space="0" w:color="1E3D6A"/>
              <w:bottom w:val="nil"/>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استراتيجيات بناء المرونة النفسية الشخصية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42</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تقنيات التكيّف مع التغيير بإيجابية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45</w:t>
            </w:r>
          </w:p>
        </w:tc>
      </w:tr>
      <w:tr w:rsidR="0090459D" w:rsidRPr="009A36D0" w:rsidTr="00542F3B">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D487E"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تطوير عقلية النمو في مواجهة التحديات</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6D487E"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47</w:t>
            </w:r>
          </w:p>
        </w:tc>
      </w:tr>
      <w:tr w:rsidR="0090459D" w:rsidRPr="00BB40FB"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6E6B68" w:rsidP="00184A2C">
            <w:pPr>
              <w:jc w:val="left"/>
              <w:rPr>
                <w:rFonts w:ascii="Adobe Arabic" w:eastAsia="GE Dinar One" w:hAnsi="Adobe Arabic" w:cs="Adobe Arabic"/>
                <w:b/>
                <w:bCs/>
                <w:kern w:val="24"/>
                <w:sz w:val="56"/>
                <w:szCs w:val="56"/>
                <w:rtl/>
                <w:lang w:bidi="ar-SY"/>
              </w:rPr>
            </w:pPr>
            <w:hyperlink r:id="rId15" w:history="1">
              <w:r w:rsidR="0090459D" w:rsidRPr="006E6B68">
                <w:rPr>
                  <w:rStyle w:val="Hyperlink"/>
                  <w:rFonts w:ascii="Adobe Arabic" w:eastAsia="GE Dinar One" w:hAnsi="Adobe Arabic" w:cs="Adobe Arabic"/>
                  <w:b/>
                  <w:bCs/>
                  <w:kern w:val="24"/>
                  <w:sz w:val="36"/>
                  <w:szCs w:val="36"/>
                  <w:rtl/>
                  <w:lang w:bidi="ar-SY"/>
                </w:rPr>
                <w:t xml:space="preserve">الجلسة التدريبية الثانية: </w:t>
              </w:r>
              <w:r w:rsidR="00184A2C" w:rsidRPr="006E6B68">
                <w:rPr>
                  <w:rStyle w:val="Hyperlink"/>
                  <w:rFonts w:ascii="Adobe Arabic" w:eastAsia="GE Dinar One" w:hAnsi="Adobe Arabic" w:cs="Adobe Arabic"/>
                  <w:b/>
                  <w:bCs/>
                  <w:kern w:val="24"/>
                  <w:sz w:val="36"/>
                  <w:szCs w:val="36"/>
                  <w:rtl/>
                  <w:lang w:bidi="ar-SY"/>
                </w:rPr>
                <w:t>دور الموارد البشرية في دعم الموظفين أثناء التغيير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1338CC">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51</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تقديم الدعم النفسي والعاطفي للموظفين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52</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تصميم وتنفيذ برامج الدعم أثناء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58</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التقييم والمتابعة لتأثير التغيير على فريق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1338CC">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60</w:t>
            </w:r>
          </w:p>
        </w:tc>
      </w:tr>
      <w:tr w:rsidR="0090459D" w:rsidRPr="009A36D0"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184A2C" w:rsidRDefault="00184A2C" w:rsidP="00184A2C">
            <w:pPr>
              <w:spacing w:line="240" w:lineRule="auto"/>
              <w:jc w:val="left"/>
              <w:rPr>
                <w:rFonts w:ascii="Adobe Arabic" w:eastAsia="GE Dinar One" w:hAnsi="Adobe Arabic" w:cs="Adobe Arabic"/>
                <w:kern w:val="24"/>
                <w:sz w:val="36"/>
                <w:szCs w:val="36"/>
                <w:rtl/>
                <w:lang w:bidi="ar-SY"/>
              </w:rPr>
            </w:pPr>
            <w:r w:rsidRPr="00184A2C">
              <w:rPr>
                <w:rFonts w:ascii="Adobe Arabic" w:eastAsia="GE Dinar One" w:hAnsi="Adobe Arabic" w:cs="Adobe Arabic"/>
                <w:kern w:val="24"/>
                <w:sz w:val="36"/>
                <w:szCs w:val="36"/>
                <w:rtl/>
                <w:lang w:bidi="ar-SY"/>
              </w:rPr>
              <w:t>تطوير خطط العمل لضمان استمرارية الدعم وتحسين عملية إدارة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63</w:t>
            </w:r>
          </w:p>
        </w:tc>
      </w:tr>
      <w:tr w:rsidR="0090459D" w:rsidRPr="00BB40FB" w:rsidTr="00184A2C">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1338CC">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184A2C" w:rsidP="001338CC">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66</w:t>
            </w:r>
          </w:p>
        </w:tc>
      </w:tr>
      <w:tr w:rsidR="00184A2C" w:rsidRPr="00BB40FB" w:rsidTr="00542F3B">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184A2C" w:rsidRPr="00C36316" w:rsidRDefault="00184A2C" w:rsidP="001338CC">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184A2C" w:rsidRPr="00C36316" w:rsidRDefault="00184A2C" w:rsidP="001338CC">
            <w:pPr>
              <w:spacing w:line="240" w:lineRule="auto"/>
              <w:jc w:val="left"/>
              <w:rPr>
                <w:rFonts w:ascii="Adobe Arabic" w:eastAsia="GE Dinar One" w:hAnsi="Adobe Arabic" w:cs="Adobe Arabic"/>
                <w:b/>
                <w:bCs/>
                <w:color w:val="808080" w:themeColor="background1" w:themeShade="80"/>
                <w:kern w:val="24"/>
                <w:sz w:val="36"/>
                <w:szCs w:val="36"/>
                <w:rtl/>
                <w:lang w:bidi="ar-SY"/>
              </w:rPr>
            </w:pPr>
            <w:r>
              <w:rPr>
                <w:rFonts w:ascii="Adobe Arabic" w:eastAsia="GE Dinar One" w:hAnsi="Adobe Arabic" w:cs="Adobe Arabic" w:hint="cs"/>
                <w:b/>
                <w:bCs/>
                <w:color w:val="808080" w:themeColor="background1" w:themeShade="80"/>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rsidR="00184A2C" w:rsidRPr="00C36316" w:rsidRDefault="00184A2C" w:rsidP="001338CC">
            <w:pPr>
              <w:spacing w:line="240" w:lineRule="auto"/>
              <w:jc w:val="center"/>
              <w:rPr>
                <w:rFonts w:ascii="Adobe Arabic" w:eastAsia="GE Dinar One" w:hAnsi="Adobe Arabic" w:cs="Adobe Arabic"/>
                <w:color w:val="1E3D6A"/>
                <w:kern w:val="24"/>
                <w:sz w:val="36"/>
                <w:szCs w:val="36"/>
                <w:lang w:bidi="ar-SY"/>
              </w:rPr>
            </w:pPr>
            <w:r>
              <w:rPr>
                <w:rFonts w:ascii="Adobe Arabic" w:eastAsia="GE Dinar One" w:hAnsi="Adobe Arabic" w:cs="Adobe Arabic" w:hint="cs"/>
                <w:color w:val="1E3D6A"/>
                <w:kern w:val="24"/>
                <w:sz w:val="36"/>
                <w:szCs w:val="36"/>
                <w:rtl/>
                <w:lang w:bidi="ar-SY"/>
              </w:rPr>
              <w:t>69</w:t>
            </w:r>
          </w:p>
        </w:tc>
      </w:tr>
    </w:tbl>
    <w:p w:rsidR="00CE3DFF" w:rsidRDefault="00CE3DFF" w:rsidP="00881264">
      <w:pPr>
        <w:jc w:val="center"/>
        <w:rPr>
          <w:b/>
          <w:bCs/>
          <w:sz w:val="44"/>
          <w:szCs w:val="48"/>
          <w:rtl/>
          <w:lang w:bidi="ar-SY"/>
          <w14:glow w14:rad="228600">
            <w14:schemeClr w14:val="accent1">
              <w14:alpha w14:val="60000"/>
              <w14:satMod w14:val="175000"/>
            </w14:schemeClr>
          </w14:glow>
        </w:rPr>
      </w:pPr>
    </w:p>
    <w:p w:rsidR="000D082E" w:rsidRDefault="000D082E">
      <w:pPr>
        <w:bidi w:val="0"/>
        <w:spacing w:after="160" w:line="259" w:lineRule="auto"/>
        <w:jc w:val="left"/>
        <w:rPr>
          <w:b/>
          <w:bCs/>
          <w:sz w:val="44"/>
          <w:szCs w:val="48"/>
          <w14:glow w14:rad="228600">
            <w14:schemeClr w14:val="accent1">
              <w14:alpha w14:val="60000"/>
              <w14:satMod w14:val="175000"/>
            </w14:schemeClr>
          </w14:glow>
        </w:rPr>
      </w:pPr>
    </w:p>
    <w:p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75ED788F" wp14:editId="0127479E">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1338CC" w:rsidRDefault="001338CC"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EuxwlD6AgAA4gkAAA4AAAAAAAAAAAAAAAAALgIAAGRycy9lMm9Eb2MueG1sUEsBAi0AFAAGAAgA&#10;AAAhAE0TbfXdAAAABAEAAA8AAAAAAAAAAAAAAAAAVAUAAGRycy9kb3ducmV2LnhtbFBLBQYAAAAA&#10;BAAEAPMAAABeBgAAAAA=&#10;">
                <v:rect id="Rectangle 22" o:spid="_x0000_s103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05mMMA&#10;AADbAAAADwAAAGRycy9kb3ducmV2LnhtbESPQWvCQBSE7wX/w/KE3uqmCw01dZUiiL30oA2Ct9fs&#10;Mwlm38bsauK/dwXB4zDzzTCzxWAbcaHO1441vE8SEMSFMzWXGvK/1dsnCB+QDTaOScOVPCzmo5cZ&#10;Zsb1vKHLNpQilrDPUEMVQptJ6YuKLPqJa4mjd3CdxRBlV0rTYR/LbSNVkqTSYs1xocKWlhUVx+3Z&#10;alD58KH639V0t8//10l6Pi0VpVq/jofvLxCBhvAMP+gfEzkF9y/x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05mMMAAADbAAAADwAAAAAAAAAAAAAAAACYAgAAZHJzL2Rv&#10;d25yZXYueG1sUEsFBgAAAAAEAAQA9QAAAIgDAAAAAA==&#10;" fillcolor="#f2f2f2 [3052]" stroked="f" strokeweight="1pt"/>
                <v:rect id="Rectangle 25" o:spid="_x0000_s103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aKMMA&#10;AADbAAAADwAAAGRycy9kb3ducmV2LnhtbESPT4vCMBTE78J+h/AW9iJrasFFukZxC4In8R+eH82z&#10;qTYvpclqu5/eCMIeh5n5DTNbdLYWN2p95VjBeJSAIC6crrhUcDysPqcgfEDWWDsmBT15WMzfBjPM&#10;tLvzjm77UIoIYZ+hAhNCk0npC0MW/cg1xNE7u9ZiiLItpW7xHuG2lmmSfEmLFccFgw3lhorr/tcq&#10;+DPbNM/7zTWMh8v+8nO0J7dJlfp475bfIAJ14T/8aq+1gnQC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7aKMMAAADbAAAADwAAAAAAAAAAAAAAAACYAgAAZHJzL2Rv&#10;d25yZXYueG1sUEsFBgAAAAAEAAQA9QAAAIgDAAAAAA==&#10;" fillcolor="#168489" stroked="f" strokeweight="1pt"/>
                <v:shape id="TextBox 7" o:spid="_x0000_s103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1338CC" w:rsidRDefault="001338CC"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page"/>
                <w10:anchorlock/>
              </v:group>
            </w:pict>
          </mc:Fallback>
        </mc:AlternateContent>
      </w:r>
    </w:p>
    <w:p w:rsidR="001C5283" w:rsidRPr="00B928E9" w:rsidRDefault="006E6B68" w:rsidP="00291E05">
      <w:hyperlink r:id="rId16" w:history="1">
        <w:r w:rsidR="001C5283" w:rsidRPr="006E6B68">
          <w:rPr>
            <w:rStyle w:val="Hyperlink"/>
            <w:rtl/>
          </w:rPr>
          <w:t>أعزائي المشاركين</w:t>
        </w:r>
        <w:r w:rsidR="001C5283" w:rsidRPr="006E6B68">
          <w:rPr>
            <w:rStyle w:val="Hyperlink"/>
            <w:rFonts w:hint="cs"/>
            <w:rtl/>
          </w:rPr>
          <w:t>:</w:t>
        </w:r>
      </w:hyperlink>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مرحباً بكم في برنامجنا التدريبي المثير والمليء بالمعرفة "إدارة التغيير وتعزيز المرونة النفسية في بيئة العمل". نحن سعداء جداً بوجودكم هنا اليوم، حيث سنقوم بتوجيهكم وتزويدكم بالأدوات والمفاهيم اللازمة للتعامل مع التحديات المتغيرة في بيئة العمل الحديثة.</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نعيش في زمنٍ تتسم فيه المنظمات بالتغير المستمر والمتسارع، وهذا يتطلب منا أن نكون قادرين على التكيف والتغلب على التحديات التي تواجهنا. إدارة التغيير هي الأداة الأساسية التي تمكننا من التعامل مع هذا التحول وتحقيق النجاح في مواجهة التغييرات المستمرة.</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سيتضمن برنامجنا التدريبي عدة جلسات تفاعلية ومناقشات ملهمة، حيث سنعرض لكم النظريات والأدوات العملية التي تساعدكم في فهم وتطبيق إدارة التغيير. سنركز أيضاً على تعزيز المرونة النفسية في بيئة العمل، حيث ستتعلمون كيفية تعزيز قدرتكم على التكيف والتعامل بشكل إيجابي مع التحديات والضغوط التي تواجهكم.</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نحن ملتزمون بتوفير بيئة تعليمية مفعمة بالحماس والتفاعل، حيث يمكنكم طرح الأسئلة والمشاركة في المناقشات مع زملائكم. ستتعلمون من خلال تجارب الآخرين وتبادل المعرفة والأفكار، وهذا سيساعدكم على بناء شبكة علاقات احترافية قوية.</w:t>
      </w:r>
    </w:p>
    <w:p w:rsidR="001C5283"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نحن واثقون أن هذا البرنامج التدريبي سيمنحكم المهارات والمعرفة التي تحتاجونها للتعامل مع التغييرات في بيئة العمل بثقة وفعالية. فلنتعاون سوياً للاستفادة القصوى من هذه الفرصة التدريبية وتحقيق النجاح.</w:t>
      </w:r>
    </w:p>
    <w:p w:rsidR="00E72206" w:rsidRPr="00291E05" w:rsidRDefault="001C5283" w:rsidP="00291E05">
      <w:pPr>
        <w:pStyle w:val="ListParagraph"/>
        <w:numPr>
          <w:ilvl w:val="0"/>
          <w:numId w:val="11"/>
        </w:numPr>
        <w:jc w:val="both"/>
        <w:rPr>
          <w:rFonts w:ascii="Sakkal Majalla" w:hAnsi="Sakkal Majalla" w:cs="Sakkal Majalla"/>
          <w:sz w:val="34"/>
          <w:szCs w:val="34"/>
        </w:rPr>
      </w:pPr>
      <w:r w:rsidRPr="00291E05">
        <w:rPr>
          <w:rFonts w:ascii="Sakkal Majalla" w:hAnsi="Sakkal Majalla" w:cs="Sakkal Majalla"/>
          <w:sz w:val="34"/>
          <w:szCs w:val="34"/>
          <w:rtl/>
        </w:rPr>
        <w:t>مرة أخرى، نرحب بكم جميعاً في برنامج "إدارة التغيير وتعزيز المرونة النفسية في بيئة العمل". نتطلع إلى تجربة تدريبية ممتعة وملهمة معكم.</w:t>
      </w:r>
    </w:p>
    <w:p w:rsidR="00BE0014" w:rsidRPr="00291E05" w:rsidRDefault="00E72206" w:rsidP="00291E05">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1D3841F" wp14:editId="5AF338FC">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1338CC" w:rsidRDefault="001338CC"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">
                <v:rect id="Rectangle 32" o:spid="_x0000_s103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vRcUA&#10;AADbAAAADwAAAGRycy9kb3ducmV2LnhtbESPQWvCQBSE7wX/w/KE3pqNWwyaukoRpL30oIZCb8/s&#10;axLMvk2zq0n/vSsUehxm5htmtRltK67U+8axhlmSgiAunWm40lAcd08LED4gG2wdk4Zf8rBZTx5W&#10;mBs38J6uh1CJCGGfo4Y6hC6X0pc1WfSJ64ij9+16iyHKvpKmxyHCbStVmmbSYsNxocaOtjWV58PF&#10;alDFOFfDx275+VWc3tLs8rNVlGn9OB1fX0AEGsN/+K/9bjQ8K7h/iT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K9FxQAAANsAAAAPAAAAAAAAAAAAAAAAAJgCAABkcnMv&#10;ZG93bnJldi54bWxQSwUGAAAAAAQABAD1AAAAigMAAAAA&#10;" fillcolor="#f2f2f2 [3052]" stroked="f" strokeweight="1pt"/>
                <v:rect id="Rectangle 33" o:spid="_x0000_s103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xGsMA&#10;AADbAAAADwAAAGRycy9kb3ducmV2LnhtbESPQWvCQBSE7wX/w/IEL0U3Rig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JxGsMAAADbAAAADwAAAAAAAAAAAAAAAACYAgAAZHJzL2Rv&#10;d25yZXYueG1sUEsFBgAAAAAEAAQA9QAAAIgDAAAAAA==&#10;" fillcolor="#168489" stroked="f" strokeweight="1pt"/>
                <v:shape id="TextBox 7" o:spid="_x0000_s103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1338CC" w:rsidRDefault="001338CC"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wrap anchorx="pag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DE7D0C-8142-403F-882E-F8C1DFBD80D4}"/>
                        </a:ext>
                      </a:extLst>
                    </pic:cNvPr>
                    <pic:cNvPicPr>
                      <a:picLocks noChangeAspect="1" noChangeArrowheads="1"/>
                    </pic:cNvPicPr>
                  </pic:nvPicPr>
                  <pic:blipFill rotWithShape="1">
                    <a:blip r:embed="rId18">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542F3B" w:rsidRDefault="00542F3B" w:rsidP="00542F3B">
      <w:pPr>
        <w:shd w:val="clear" w:color="auto" w:fill="FFFFFF" w:themeFill="background1"/>
        <w:spacing w:after="160" w:line="259" w:lineRule="auto"/>
        <w:jc w:val="center"/>
        <w:rPr>
          <w:rFonts w:ascii="Adobe Arabic" w:hAnsi="Adobe Arabic" w:cs="Adobe Arabic"/>
          <w:b/>
          <w:bCs/>
          <w:color w:val="168489"/>
          <w:sz w:val="48"/>
          <w:szCs w:val="48"/>
        </w:rPr>
      </w:pPr>
    </w:p>
    <w:p w:rsidR="00542F3B" w:rsidRDefault="00542F3B" w:rsidP="00542F3B">
      <w:pPr>
        <w:shd w:val="clear" w:color="auto" w:fill="F2F2F2" w:themeFill="background1" w:themeFillShade="F2"/>
        <w:spacing w:after="160" w:line="259" w:lineRule="auto"/>
        <w:jc w:val="center"/>
        <w:rPr>
          <w:rFonts w:ascii="Adobe Arabic" w:hAnsi="Adobe Arabic" w:cs="Adobe Arabic"/>
          <w:b/>
          <w:bCs/>
          <w:noProof/>
          <w:color w:val="168489"/>
          <w:sz w:val="48"/>
          <w:szCs w:val="48"/>
        </w:rPr>
      </w:pPr>
      <w:r w:rsidRPr="00542F3B">
        <w:rPr>
          <w:rFonts w:ascii="Adobe Arabic" w:hAnsi="Adobe Arabic" w:cs="Adobe Arabic"/>
          <w:b/>
          <w:bCs/>
          <w:color w:val="168489"/>
          <w:sz w:val="48"/>
          <w:szCs w:val="48"/>
          <w:rtl/>
        </w:rPr>
        <w:t>إدارة التغيير وتعزيز المرونة النفسيّة في بيئة العمل</w:t>
      </w:r>
      <w:r w:rsidRPr="00542F3B">
        <w:rPr>
          <w:rFonts w:ascii="Adobe Arabic" w:hAnsi="Adobe Arabic" w:cs="Adobe Arabic"/>
          <w:b/>
          <w:bCs/>
          <w:noProof/>
          <w:color w:val="168489"/>
          <w:sz w:val="48"/>
          <w:szCs w:val="48"/>
        </w:rPr>
        <w:t xml:space="preserve"> </w:t>
      </w:r>
    </w:p>
    <w:p w:rsidR="00E72206" w:rsidRPr="00542F3B" w:rsidRDefault="007D339B" w:rsidP="00542F3B">
      <w:pPr>
        <w:shd w:val="clear" w:color="auto" w:fill="FFFFFF" w:themeFill="background1"/>
        <w:spacing w:after="160" w:line="259" w:lineRule="auto"/>
        <w:jc w:val="center"/>
        <w:rPr>
          <w:rFonts w:ascii="Adobe Arabic" w:hAnsi="Adobe Arabic" w:cs="Adobe Arabic"/>
          <w:b/>
          <w:bCs/>
          <w:color w:val="168489"/>
          <w:sz w:val="48"/>
          <w:szCs w:val="48"/>
          <w:rtl/>
        </w:rPr>
      </w:pPr>
      <w:r w:rsidRPr="00542F3B">
        <w:rPr>
          <w:rFonts w:ascii="Adobe Arabic" w:hAnsi="Adobe Arabic" w:cs="Adobe Arabic"/>
          <w:b/>
          <w:bCs/>
          <w:noProof/>
          <w:color w:val="168489"/>
          <w:sz w:val="48"/>
          <w:szCs w:val="48"/>
        </w:rPr>
        <w:drawing>
          <wp:anchor distT="0" distB="0" distL="114300" distR="114300" simplePos="0" relativeHeight="252758016" behindDoc="0" locked="0" layoutInCell="1" allowOverlap="1" wp14:anchorId="5950F121" wp14:editId="3C29C768">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6F3D81-2889-468D-B165-EC010628357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rsidR="00542F3B" w:rsidRPr="00D60F54" w:rsidRDefault="00542F3B" w:rsidP="00542F3B">
      <w:r w:rsidRPr="00D60F54">
        <w:rPr>
          <w:rtl/>
        </w:rPr>
        <w:t>يهدف هذا البرنامج التدريبي إلى تزويد المشاركين بالمعرفة والمهارات اللازمة لإدارة التغيير بفعالية في بيئة العمل، مع التركيز على تعزيز المرونة النفسية للموظفين. يغطي البرنامج أربعة محاور رئيسية: فهم التغيير وتأثيره على الصحة النفسية للموظفين، استراتيجيات إدارة التغيير الفعّالة، تعزيز المرونة النفسية في مواجهة التغيير، ودور الموارد البشرية في دعم الموظفين أثناء التغيير.</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1524B468">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22E969-E6AB-4FCD-8A78-1045E388D6F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542F3B" w:rsidRPr="00D60F54" w:rsidRDefault="00542F3B" w:rsidP="00542F3B">
      <w:r w:rsidRPr="00D60F54">
        <w:rPr>
          <w:rtl/>
        </w:rPr>
        <w:t>تكمن أهمية هذا البرنامج في كونه يعالج تحديا</w:t>
      </w:r>
      <w:r>
        <w:rPr>
          <w:rFonts w:hint="cs"/>
          <w:rtl/>
        </w:rPr>
        <w:t>ً</w:t>
      </w:r>
      <w:r w:rsidRPr="00D60F54">
        <w:rPr>
          <w:rtl/>
        </w:rPr>
        <w:t xml:space="preserve"> رئيسيا</w:t>
      </w:r>
      <w:r>
        <w:rPr>
          <w:rFonts w:hint="cs"/>
          <w:rtl/>
        </w:rPr>
        <w:t>ً</w:t>
      </w:r>
      <w:r w:rsidRPr="00D60F54">
        <w:rPr>
          <w:rtl/>
        </w:rPr>
        <w:t xml:space="preserve"> تواجهه المؤسسات المعاصرة، وهو إدارة التغيير مع الحفاظ على الصحة النفسية للموظفين وتعزيز قدرتهم على التكيف. في ظل بيئة أعمال سريعة التغير، يصبح من الضروري تمكين الموظفين والقادة من التعامل مع التغيير بشكل إيجابي وبن</w:t>
      </w:r>
      <w:r>
        <w:rPr>
          <w:rFonts w:hint="cs"/>
          <w:rtl/>
        </w:rPr>
        <w:t>ّ</w:t>
      </w:r>
      <w:r w:rsidRPr="00D60F54">
        <w:rPr>
          <w:rtl/>
        </w:rPr>
        <w:t>اء، مما يساهم في تحسين الأداء التنظيمي والرفاهية الفردية.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4D32C7AE" wp14:editId="2EB5EF86">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B02BB8-44EB-4A70-A85A-D6E6F2612FE9}"/>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542F3B" w:rsidRPr="00D60F54" w:rsidRDefault="00542F3B" w:rsidP="00542F3B">
      <w:r w:rsidRPr="00D60F54">
        <w:rPr>
          <w:rtl/>
        </w:rPr>
        <w:t>يهدف البرنامج إلى تمكين المشاركين من فهم وإدارة عمليات التغيير التنظيمي بكفاءة، مع تعزيز المرونة النفسية لديهم ولدى فرق عملهم، بما يضمن تحقيق أهداف المؤسسة والحفاظ على الصحة النفسية للموظفين.</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3C31F987" wp14:editId="14B2B2FC">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AC65D2-809B-40D1-8116-284053617341}"/>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542F3B" w:rsidRPr="00D60F54" w:rsidRDefault="00542F3B" w:rsidP="00542F3B">
      <w:r w:rsidRPr="00D60F54">
        <w:rPr>
          <w:rtl/>
        </w:rPr>
        <w:t>بنهاية البرنامج، سيكون المشاركون قادرين على:</w:t>
      </w:r>
    </w:p>
    <w:p w:rsidR="00542F3B" w:rsidRPr="00D60F54" w:rsidRDefault="00542F3B" w:rsidP="00542F3B">
      <w:r w:rsidRPr="00D60F54">
        <w:rPr>
          <w:rtl/>
        </w:rPr>
        <w:t>1. تحليل أنواع التغيير التنظيمي وتأثيراتها المحتملة على الصحة النفسية للموظفين.</w:t>
      </w:r>
    </w:p>
    <w:p w:rsidR="00542F3B" w:rsidRPr="00D60F54" w:rsidRDefault="00542F3B" w:rsidP="00542F3B">
      <w:r w:rsidRPr="00D60F54">
        <w:rPr>
          <w:rtl/>
        </w:rPr>
        <w:t>2. تطبيق استراتيجيات فع</w:t>
      </w:r>
      <w:r>
        <w:rPr>
          <w:rFonts w:hint="cs"/>
          <w:rtl/>
        </w:rPr>
        <w:t>ّ</w:t>
      </w:r>
      <w:r w:rsidRPr="00D60F54">
        <w:rPr>
          <w:rtl/>
        </w:rPr>
        <w:t>الة لإدارة التغيير في بيئة العمل.</w:t>
      </w:r>
    </w:p>
    <w:p w:rsidR="00542F3B" w:rsidRPr="00D60F54" w:rsidRDefault="00542F3B" w:rsidP="00542F3B">
      <w:r w:rsidRPr="00D60F54">
        <w:rPr>
          <w:rtl/>
        </w:rPr>
        <w:t>3. تطوير وتنفيذ خطط لتعزيز المرونة النفسية لدى الموظفين في مواجهة التغيير.</w:t>
      </w:r>
    </w:p>
    <w:p w:rsidR="00542F3B" w:rsidRPr="00D60F54" w:rsidRDefault="00542F3B" w:rsidP="00542F3B">
      <w:r w:rsidRPr="00D60F54">
        <w:rPr>
          <w:rtl/>
        </w:rPr>
        <w:t>4. تصميم برامج وآليات دعم للموظفين خلال فترات التغيير التنظيمي.</w:t>
      </w:r>
    </w:p>
    <w:p w:rsidR="00542F3B" w:rsidRPr="00D60F54" w:rsidRDefault="00542F3B" w:rsidP="00542F3B">
      <w:r w:rsidRPr="00D60F54">
        <w:rPr>
          <w:rtl/>
        </w:rPr>
        <w:t>5. قياس وتقييم فعالية مبادرات إدارة التغيير والدعم النفسي في المؤسسة.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70B8E1-B741-4ABC-BF9D-2EA395D15BB3}"/>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542F3B" w:rsidRPr="00D60F54" w:rsidRDefault="00542F3B" w:rsidP="00542F3B">
      <w:r w:rsidRPr="00D60F54">
        <w:rPr>
          <w:rtl/>
        </w:rPr>
        <w:t>- مدراء الموارد البشرية وأخصائيو التطوير التنظيمي</w:t>
      </w:r>
    </w:p>
    <w:p w:rsidR="00542F3B" w:rsidRPr="00D60F54" w:rsidRDefault="00542F3B" w:rsidP="00542F3B">
      <w:r w:rsidRPr="00D60F54">
        <w:rPr>
          <w:rtl/>
        </w:rPr>
        <w:t>- القادة التنفيذيون ومدراء الإدارات</w:t>
      </w:r>
    </w:p>
    <w:p w:rsidR="00542F3B" w:rsidRPr="00D60F54" w:rsidRDefault="00542F3B" w:rsidP="00542F3B">
      <w:r w:rsidRPr="00D60F54">
        <w:rPr>
          <w:rtl/>
        </w:rPr>
        <w:t>- مسؤولو إدارة التغيير في المؤسسات</w:t>
      </w:r>
    </w:p>
    <w:p w:rsidR="00542F3B" w:rsidRPr="00D60F54" w:rsidRDefault="00542F3B" w:rsidP="00542F3B">
      <w:r w:rsidRPr="00D60F54">
        <w:rPr>
          <w:rtl/>
        </w:rPr>
        <w:t>- المرشدون النفسيون وأخصائيو الدعم النفسي في بيئة العمل</w:t>
      </w:r>
    </w:p>
    <w:p w:rsidR="00542F3B" w:rsidRPr="00D60F54" w:rsidRDefault="00542F3B" w:rsidP="00542F3B">
      <w:r w:rsidRPr="00D60F54">
        <w:rPr>
          <w:rtl/>
        </w:rPr>
        <w:t>- مدربو التنمية البشرية والتطوير المهني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01612174" wp14:editId="78EC7082">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F7F293-3B7F-4C93-94FE-D9205BF27D42}"/>
                        </a:ext>
                      </a:extLst>
                    </pic:cNvPr>
                    <pic:cNvPicPr>
                      <a:picLocks noChangeAspect="1" noChangeArrowheads="1"/>
                    </pic:cNvPicPr>
                  </pic:nvPicPr>
                  <pic:blipFill>
                    <a:blip r:embed="rId2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7D339B" w:rsidRDefault="007D339B" w:rsidP="007D339B">
      <w:pPr>
        <w:spacing w:after="160" w:line="259" w:lineRule="auto"/>
        <w:jc w:val="left"/>
        <w:rPr>
          <w:rFonts w:ascii="Adobe Arabic" w:hAnsi="Adobe Arabic" w:cs="Adobe Arabic"/>
          <w:b/>
          <w:bCs/>
          <w:color w:val="168489"/>
          <w:sz w:val="44"/>
          <w:szCs w:val="48"/>
          <w:rtl/>
        </w:rPr>
      </w:pPr>
    </w:p>
    <w:p w:rsidR="00542F3B" w:rsidRPr="00542F3B" w:rsidRDefault="00542F3B" w:rsidP="00542F3B">
      <w:pPr>
        <w:shd w:val="clear" w:color="auto" w:fill="F2F2F2" w:themeFill="background1" w:themeFillShade="F2"/>
        <w:spacing w:after="160" w:line="259" w:lineRule="auto"/>
        <w:jc w:val="center"/>
        <w:rPr>
          <w:rFonts w:ascii="Adobe Arabic" w:hAnsi="Adobe Arabic" w:cs="Adobe Arabic"/>
          <w:b/>
          <w:bCs/>
          <w:color w:val="168489"/>
          <w:sz w:val="48"/>
          <w:szCs w:val="48"/>
        </w:rPr>
      </w:pPr>
      <w:r w:rsidRPr="00542F3B">
        <w:rPr>
          <w:rFonts w:ascii="Adobe Arabic" w:hAnsi="Adobe Arabic" w:cs="Adobe Arabic" w:hint="cs"/>
          <w:b/>
          <w:bCs/>
          <w:color w:val="168489"/>
          <w:sz w:val="48"/>
          <w:szCs w:val="48"/>
          <w:rtl/>
        </w:rPr>
        <w:t xml:space="preserve">4 أيام </w:t>
      </w:r>
      <w:r w:rsidRPr="00542F3B">
        <w:rPr>
          <w:rFonts w:ascii="Adobe Arabic" w:hAnsi="Adobe Arabic" w:cs="Adobe Arabic"/>
          <w:b/>
          <w:bCs/>
          <w:color w:val="168489"/>
          <w:sz w:val="48"/>
          <w:szCs w:val="48"/>
          <w:rtl/>
        </w:rPr>
        <w:t>-</w:t>
      </w:r>
      <w:r w:rsidRPr="00542F3B">
        <w:rPr>
          <w:rFonts w:ascii="Adobe Arabic" w:hAnsi="Adobe Arabic" w:cs="Adobe Arabic" w:hint="cs"/>
          <w:b/>
          <w:bCs/>
          <w:color w:val="168489"/>
          <w:sz w:val="48"/>
          <w:szCs w:val="48"/>
          <w:rtl/>
        </w:rPr>
        <w:t xml:space="preserve"> 20 ساعة تدريبية</w:t>
      </w:r>
    </w:p>
    <w:p w:rsidR="00E72206" w:rsidRPr="00542F3B"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32626E4" wp14:editId="3FDE0B6B">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1338CC" w:rsidRDefault="001338CC"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">
                <v:rect id="Rectangle 57" o:spid="_x0000_s104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zpfcUA&#10;AADbAAAADwAAAGRycy9kb3ducmV2LnhtbESPQWvCQBSE7wX/w/KE3nRjIFFTVxFB7KWHahC8vWZf&#10;k9Ds25hdk/TfdwuFHoeZ+YbZ7EbTiJ46V1tWsJhHIIgLq2suFeSX42wFwnlkjY1lUvBNDnbbydMG&#10;M20Hfqf+7EsRIOwyVFB532ZSuqIig25uW+LgfdrOoA+yK6XucAhw08g4ilJpsOawUGFLh4qKr/PD&#10;KIjzMYmHt+P6ess/TlH6uB9iSpV6no77FxCeRv8f/mu/agXJEn6/hB8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Ol9xQAAANsAAAAPAAAAAAAAAAAAAAAAAJgCAABkcnMv&#10;ZG93bnJldi54bWxQSwUGAAAAAAQABAD1AAAAigMAAAAA&#10;" fillcolor="#f2f2f2 [3052]" stroked="f" strokeweight="1pt"/>
                <v:rect id="Rectangle 58" o:spid="_x0000_s104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y8IA&#10;AADbAAAADwAAAGRycy9kb3ducmV2LnhtbERPz2vCMBS+D/wfwht4GZq2sDE6o9TCwFPZOvH8aN6a&#10;zualNJm2/vXmMNjx4/u92U22FxcafedYQbpOQBA3TnfcKjh+va9eQfiArLF3TApm8rDbLh42mGt3&#10;5U+61KEVMYR9jgpMCEMupW8MWfRrNxBH7tuNFkOEYyv1iNcYbnuZJcmLtNhxbDA4UGmoOde/VsHN&#10;fGRlOVfnkD4V88/+aE+uypRaPk7FG4hAU/gX/7kPWsFzHBu/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6QbLwgAAANsAAAAPAAAAAAAAAAAAAAAAAJgCAABkcnMvZG93&#10;bnJldi54bWxQSwUGAAAAAAQABAD1AAAAhwMAAAAA&#10;" fillcolor="#168489" stroked="f" strokeweight="1pt"/>
                <v:shape id="TextBox 7" o:spid="_x0000_s104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1338CC" w:rsidRDefault="001338CC"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wrap anchorx="page"/>
                <w10:anchorlock/>
              </v:group>
            </w:pict>
          </mc:Fallback>
        </mc:AlternateContent>
      </w:r>
    </w:p>
    <w:p w:rsidR="007D339B" w:rsidRPr="006F3DEE" w:rsidRDefault="006E6B68" w:rsidP="007D339B">
      <w:pPr>
        <w:rPr>
          <w:rFonts w:cs="GE Dinar Two Medium"/>
          <w:color w:val="C00000"/>
          <w:sz w:val="32"/>
          <w:szCs w:val="36"/>
          <w:rtl/>
        </w:rPr>
      </w:pPr>
      <w:hyperlink r:id="rId25" w:history="1">
        <w:r w:rsidR="007D339B" w:rsidRPr="006E6B68">
          <w:rPr>
            <w:rStyle w:val="Hyperlink"/>
            <w:rFonts w:cs="GE Dinar Two Medium" w:hint="cs"/>
            <w:sz w:val="32"/>
            <w:szCs w:val="36"/>
            <w:rtl/>
          </w:rPr>
          <w:t>أخي الم</w:t>
        </w:r>
        <w:r w:rsidR="002B0E56" w:rsidRPr="006E6B68">
          <w:rPr>
            <w:rStyle w:val="Hyperlink"/>
            <w:rFonts w:cs="GE Dinar Two Medium" w:hint="cs"/>
            <w:sz w:val="32"/>
            <w:szCs w:val="36"/>
            <w:rtl/>
          </w:rPr>
          <w:t>ت</w:t>
        </w:r>
        <w:r w:rsidR="007D339B" w:rsidRPr="006E6B68">
          <w:rPr>
            <w:rStyle w:val="Hyperlink"/>
            <w:rFonts w:cs="GE Dinar Two Medium" w:hint="cs"/>
            <w:sz w:val="32"/>
            <w:szCs w:val="36"/>
            <w:rtl/>
          </w:rPr>
          <w:t>درب:</w:t>
        </w:r>
      </w:hyperlink>
    </w:p>
    <w:p w:rsidR="007D339B" w:rsidRPr="007D339B" w:rsidRDefault="002B0E56" w:rsidP="007D339B">
      <w:pPr>
        <w:pStyle w:val="a1"/>
      </w:pPr>
      <w:r w:rsidRPr="002B0E56">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2B0E56">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763154C1" wp14:editId="758E0402">
            <wp:simplePos x="0" y="0"/>
            <wp:positionH relativeFrom="margin">
              <wp:align>left</wp:align>
            </wp:positionH>
            <wp:positionV relativeFrom="paragraph">
              <wp:posOffset>12065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B0E56">
        <w:rPr>
          <w:rFonts w:ascii="Adobe Arabic" w:hAnsi="Adobe Arabic" w:cs="Adobe Arabic"/>
          <w:color w:val="002060"/>
          <w:sz w:val="36"/>
          <w:szCs w:val="36"/>
          <w:rtl/>
        </w:rPr>
        <w:t>العمل ضمن أفراد المجموعة في التمارين الجماعية.</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2B0E56">
        <w:rPr>
          <w:rFonts w:ascii="Adobe Arabic" w:hAnsi="Adobe Arabic" w:cs="Adobe Arabic"/>
          <w:color w:val="002060"/>
          <w:sz w:val="36"/>
          <w:szCs w:val="36"/>
          <w:rtl/>
        </w:rPr>
        <w:t>من حق أي متدرب أن يساهم بطرح فكرته أو رأيه.</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2B0E56">
        <w:rPr>
          <w:rFonts w:ascii="Adobe Arabic" w:hAnsi="Adobe Arabic" w:cs="Adobe Arabic"/>
          <w:color w:val="002060"/>
          <w:sz w:val="36"/>
          <w:szCs w:val="36"/>
          <w:rtl/>
        </w:rPr>
        <w:t>لا تقاطع أحد عند عرض فكرته أو رأيه.</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2B0E56">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2B0E56">
        <w:rPr>
          <w:rFonts w:ascii="Adobe Arabic" w:hAnsi="Adobe Arabic" w:cs="Adobe Arabic"/>
          <w:color w:val="002060"/>
          <w:sz w:val="36"/>
          <w:szCs w:val="36"/>
          <w:rtl/>
        </w:rPr>
        <w:t>الحضور في الوقت المحدد للبرنامج من عوامل نجاحه.</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tl/>
        </w:rPr>
      </w:pPr>
      <w:r w:rsidRPr="002B0E56">
        <w:rPr>
          <w:rFonts w:ascii="Adobe Arabic" w:hAnsi="Adobe Arabic" w:cs="Adobe Arabic"/>
          <w:color w:val="002060"/>
          <w:sz w:val="36"/>
          <w:szCs w:val="36"/>
          <w:rtl/>
        </w:rPr>
        <w:t xml:space="preserve">التركيز على التدريب وتجنب معوقات التركيز كالجوال وغيره. </w:t>
      </w:r>
    </w:p>
    <w:p w:rsidR="002B0E56" w:rsidRPr="002B0E56" w:rsidRDefault="002B0E56" w:rsidP="002B0E56">
      <w:pPr>
        <w:pStyle w:val="ListParagraph"/>
        <w:numPr>
          <w:ilvl w:val="0"/>
          <w:numId w:val="3"/>
        </w:numPr>
        <w:spacing w:line="360" w:lineRule="auto"/>
        <w:jc w:val="both"/>
        <w:rPr>
          <w:rFonts w:ascii="Adobe Arabic" w:hAnsi="Adobe Arabic" w:cs="Adobe Arabic"/>
          <w:color w:val="002060"/>
          <w:sz w:val="36"/>
          <w:szCs w:val="36"/>
        </w:rPr>
      </w:pPr>
      <w:r w:rsidRPr="002B0E56">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2B0E56">
        <w:rPr>
          <w:rFonts w:ascii="Adobe Arabic" w:hAnsi="Adobe Arabic" w:cs="Adobe Arabic"/>
          <w:color w:val="002060"/>
          <w:sz w:val="36"/>
          <w:szCs w:val="36"/>
          <w:rtl/>
        </w:rPr>
        <w:t>.</w:t>
      </w:r>
    </w:p>
    <w:p w:rsidR="007D339B" w:rsidRPr="007D339B" w:rsidRDefault="007D339B" w:rsidP="007D339B">
      <w:pPr>
        <w:pStyle w:val="a1"/>
        <w:rPr>
          <w:b w:val="0"/>
          <w:bCs/>
          <w:color w:val="C00000"/>
        </w:rPr>
      </w:pPr>
    </w:p>
    <w:p w:rsidR="00DD10BF" w:rsidRDefault="00B4310C" w:rsidP="002B0E56">
      <w:pPr>
        <w:bidi w:val="0"/>
        <w:spacing w:after="160" w:line="259" w:lineRule="auto"/>
        <w:jc w:val="center"/>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09B8715" wp14:editId="2E3F32EA">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1338CC" w:rsidRDefault="001338CC"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BL/5hc+wIAAOIJAAAOAAAAAAAAAAAAAAAAAC4CAABkcnMvZTJvRG9jLnhtbFBLAQItABQABgAI&#10;AAAAIQBNE2313QAAAAQBAAAPAAAAAAAAAAAAAAAAAFUFAABkcnMvZG93bnJldi54bWxQSwUGAAAA&#10;AAQABADzAAAAXwYAAAAA&#10;">
                <v:rect id="Rectangle 61" o:spid="_x0000_s104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eL8MA&#10;AADbAAAADwAAAGRycy9kb3ducmV2LnhtbESPQYvCMBSE78L+h/AWvGlqwaLVKIsg68WDWoS9vW2e&#10;bdnmpdtEW/+9EQSPw8x8wyzXvanFjVpXWVYwGUcgiHOrKy4UZKftaAbCeWSNtWVScCcH69XHYImp&#10;th0f6Hb0hQgQdikqKL1vUildXpJBN7YNcfAutjXog2wLqVvsAtzUMo6iRBqsOCyU2NCmpPzveDUK&#10;4qyfxt1+Oz//ZL/fUXL938SUKDX87L8WIDz1/h1+tXdaQTKB55fwA+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UeL8MAAADbAAAADwAAAAAAAAAAAAAAAACYAgAAZHJzL2Rv&#10;d25yZXYueG1sUEsFBgAAAAAEAAQA9QAAAIgDAAAAAA==&#10;" fillcolor="#f2f2f2 [3052]" stroked="f" strokeweight="1pt"/>
                <v:rect id="Rectangle 62" o:spid="_x0000_s104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37nMMA&#10;AADbAAAADwAAAGRycy9kb3ducmV2LnhtbESPQYvCMBSE7wv+h/AEL4um9iBLNYoWhD2J64rnR/Ns&#10;qs1LabLa+uvNguBxmJlvmMWqs7W4UesrxwqmkwQEceF0xaWC4+92/AXCB2SNtWNS0JOH1XLwscBM&#10;uzv/0O0QShEh7DNUYEJoMil9Yciin7iGOHpn11oMUbal1C3eI9zWMk2SmbRYcVww2FBuqLge/qyC&#10;h9mned7vrmH6ue4vm6M9uV2q1GjYrecgAnXhHX61v7WCWQr/X+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37nMMAAADbAAAADwAAAAAAAAAAAAAAAACYAgAAZHJzL2Rv&#10;d25yZXYueG1sUEsFBgAAAAAEAAQA9QAAAIgDAAAAAA==&#10;" fillcolor="#168489" stroked="f" strokeweight="1pt"/>
                <v:shape id="TextBox 7" o:spid="_x0000_s104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1338CC" w:rsidRDefault="001338CC"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wrap anchorx="page"/>
                <w10:anchorlock/>
              </v:group>
            </w:pict>
          </mc:Fallback>
        </mc:AlternateContent>
      </w:r>
    </w:p>
    <w:p w:rsidR="00E42DAD" w:rsidRDefault="00E42DAD" w:rsidP="00DD10BF">
      <w:pPr>
        <w:spacing w:after="160" w:line="259" w:lineRule="auto"/>
        <w:jc w:val="cente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rsidTr="00A7775D">
        <w:trPr>
          <w:trHeight w:val="1962"/>
          <w:jc w:val="right"/>
        </w:trPr>
        <w:tc>
          <w:tcPr>
            <w:tcW w:w="3059"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452"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8"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1338CC">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A7775D">
        <w:trPr>
          <w:trHeight w:val="2370"/>
          <w:jc w:val="right"/>
        </w:trPr>
        <w:tc>
          <w:tcPr>
            <w:tcW w:w="3059"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452"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2"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4"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A7775D">
        <w:trPr>
          <w:trHeight w:val="2199"/>
          <w:jc w:val="right"/>
        </w:trPr>
        <w:tc>
          <w:tcPr>
            <w:tcW w:w="3059"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452"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6"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1338CC">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A7775D">
        <w:trPr>
          <w:trHeight w:val="2370"/>
          <w:jc w:val="right"/>
        </w:trPr>
        <w:tc>
          <w:tcPr>
            <w:tcW w:w="3059"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452"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124"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2"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3"/>
          <w:headerReference w:type="default" r:id="rId44"/>
          <w:footerReference w:type="default" r:id="rId45"/>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14BCD2A9" wp14:editId="31A81433">
                <wp:simplePos x="0" y="0"/>
                <wp:positionH relativeFrom="column">
                  <wp:posOffset>28575</wp:posOffset>
                </wp:positionH>
                <wp:positionV relativeFrom="paragraph">
                  <wp:posOffset>-466725</wp:posOffset>
                </wp:positionV>
                <wp:extent cx="6448424" cy="6838950"/>
                <wp:effectExtent l="0" t="0" r="0" b="0"/>
                <wp:wrapNone/>
                <wp:docPr id="162" name="Group 162"/>
                <wp:cNvGraphicFramePr/>
                <a:graphic xmlns:a="http://schemas.openxmlformats.org/drawingml/2006/main">
                  <a:graphicData uri="http://schemas.microsoft.com/office/word/2010/wordprocessingGroup">
                    <wpg:wgp>
                      <wpg:cNvGrpSpPr/>
                      <wpg:grpSpPr>
                        <a:xfrm>
                          <a:off x="0" y="0"/>
                          <a:ext cx="6448424" cy="6838950"/>
                          <a:chOff x="-95250" y="0"/>
                          <a:chExt cx="6448424" cy="6838950"/>
                        </a:xfrm>
                      </wpg:grpSpPr>
                      <wpg:grpSp>
                        <wpg:cNvPr id="1279981941" name="Group 1279981941"/>
                        <wpg:cNvGrpSpPr/>
                        <wpg:grpSpPr>
                          <a:xfrm>
                            <a:off x="-95250" y="2571750"/>
                            <a:ext cx="5682723" cy="4267200"/>
                            <a:chOff x="-257181" y="0"/>
                            <a:chExt cx="5682799" cy="426750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47"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48"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209192" y="874304"/>
                              <a:ext cx="2216426" cy="3393198"/>
                            </a:xfrm>
                            <a:prstGeom prst="rect">
                              <a:avLst/>
                            </a:prstGeom>
                            <a:noFill/>
                            <a:ln w="6350">
                              <a:noFill/>
                            </a:ln>
                          </wps:spPr>
                          <wps:txbx>
                            <w:txbxContent>
                              <w:p w:rsidR="001338CC" w:rsidRPr="000F32C7" w:rsidRDefault="001338CC"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1C5283" w:rsidRDefault="001338CC"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تقديم تعريف واضح لمفهوم التغيير في بيئة العمل وتحديد أنواعه.</w:t>
                                </w:r>
                              </w:p>
                              <w:p w:rsidR="001338CC" w:rsidRPr="001C5283" w:rsidRDefault="001338CC"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تحليل العوامل المؤثرة على التغيير التنظيمي.</w:t>
                                </w:r>
                              </w:p>
                              <w:p w:rsidR="001338CC" w:rsidRPr="001C5283" w:rsidRDefault="001338CC"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مناقشة تأثير التغيير على الصحة النفسية للموظفين.</w:t>
                                </w:r>
                              </w:p>
                              <w:p w:rsidR="001338CC" w:rsidRPr="000F32C7" w:rsidRDefault="001338CC" w:rsidP="001C5283">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1C5283">
                                  <w:rPr>
                                    <w:rFonts w:ascii="Adobe Arabic" w:eastAsia="GE Dinar One" w:hAnsi="Adobe Arabic" w:cs="Adobe Arabic"/>
                                    <w:color w:val="000000"/>
                                    <w:kern w:val="24"/>
                                    <w:sz w:val="36"/>
                                    <w:szCs w:val="36"/>
                                    <w:rtl/>
                                    <w:lang w:bidi="ar-SY"/>
                                  </w:rPr>
                                  <w:t>توضيح أبرز علامات الضغط النفسي المرتبطة بالتغيير.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57181" y="874624"/>
                              <a:ext cx="2512489" cy="3383353"/>
                            </a:xfrm>
                            <a:prstGeom prst="rect">
                              <a:avLst/>
                            </a:prstGeom>
                            <a:noFill/>
                            <a:ln w="6350">
                              <a:noFill/>
                            </a:ln>
                          </wps:spPr>
                          <wps:txbx>
                            <w:txbxContent>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تمهيد.</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المقدّمة.</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تعارف المشاركين.</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فيديو تدريبي.</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مفهوم التغيير في بيئة العمل وأنواعه.</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تمرين.</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العوامل المؤثرة على التغيير التنظيمي.</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تأثير التغيير على الصحة النفسية للموظفين.</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تدريبي.</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1C5283">
                                  <w:rPr>
                                    <w:rFonts w:ascii="Adobe Arabic" w:eastAsia="GE Dinar One" w:hAnsi="Adobe Arabic" w:cs="Adobe Arabic"/>
                                    <w:color w:val="000000"/>
                                    <w:kern w:val="24"/>
                                    <w:sz w:val="32"/>
                                    <w:szCs w:val="32"/>
                                    <w:rtl/>
                                    <w:lang w:bidi="ar-SY"/>
                                  </w:rPr>
                                  <w:t>علامات الضغط النفسي المرتبطة بالتغيير.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kern w:val="24"/>
                                    <w:sz w:val="56"/>
                                    <w:szCs w:val="56"/>
                                    <w:lang w:bidi="ar-SY"/>
                                  </w:rPr>
                                </w:pPr>
                                <w:r w:rsidRPr="001C5283">
                                  <w:rPr>
                                    <w:rFonts w:ascii="Adobe Arabic" w:eastAsia="GE Dinar One" w:hAnsi="Adobe Arabic" w:cs="Adobe Arabic"/>
                                    <w:b/>
                                    <w:bCs/>
                                    <w:kern w:val="24"/>
                                    <w:sz w:val="56"/>
                                    <w:szCs w:val="56"/>
                                    <w:rtl/>
                                    <w:lang w:bidi="ar-SY"/>
                                  </w:rPr>
                                  <w:t>فهم التغيير وتأثيره على الصحة النفسية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2.25pt;margin-top:-36.75pt;width:507.75pt;height:538.5pt;z-index:252771328;mso-position-horizontal-relative:text;mso-position-vertical-relative:text;mso-width-relative:margin;mso-height-relative:margin" coordorigin="-952" coordsize="64484,68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">
                <v:group id="Group 1279981941" o:spid="_x0000_s1049" style="position:absolute;left:-952;top:25717;width:56826;height:42672" coordorigin="-2571" coordsize="56827,42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51" o:title="Target " gain="19661f" blacklevel="22938f"/>
                      </v:shape>
                    </v:group>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52"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53"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54" o:title="Note " gain="19661f" blacklevel="22938f"/>
                    </v:shape>
                  </v:group>
                  <v:shape id="Text Box 1279981951" o:spid="_x0000_s1059" type="#_x0000_t202" style="position:absolute;left:32091;top:8743;width:22165;height:33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1338CC" w:rsidRPr="000F32C7" w:rsidRDefault="001338CC" w:rsidP="00BC6FB1">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1C5283" w:rsidRDefault="001338CC"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تقديم تعريف واضح لمفهوم التغيير في بيئة العمل وتحديد أنواعه.</w:t>
                          </w:r>
                        </w:p>
                        <w:p w:rsidR="001338CC" w:rsidRPr="001C5283" w:rsidRDefault="001338CC"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تحليل العوامل المؤثرة على التغيير التنظيمي.</w:t>
                          </w:r>
                        </w:p>
                        <w:p w:rsidR="001338CC" w:rsidRPr="001C5283" w:rsidRDefault="001338CC" w:rsidP="001C5283">
                          <w:pPr>
                            <w:pStyle w:val="ListParagraph"/>
                            <w:numPr>
                              <w:ilvl w:val="0"/>
                              <w:numId w:val="7"/>
                            </w:numPr>
                            <w:rPr>
                              <w:rFonts w:ascii="Adobe Arabic" w:eastAsia="GE Dinar One" w:hAnsi="Adobe Arabic" w:cs="Adobe Arabic"/>
                              <w:color w:val="000000"/>
                              <w:kern w:val="24"/>
                              <w:sz w:val="36"/>
                              <w:szCs w:val="36"/>
                              <w:rtl/>
                              <w:lang w:bidi="ar-SY"/>
                            </w:rPr>
                          </w:pPr>
                          <w:r w:rsidRPr="001C5283">
                            <w:rPr>
                              <w:rFonts w:ascii="Adobe Arabic" w:eastAsia="GE Dinar One" w:hAnsi="Adobe Arabic" w:cs="Adobe Arabic"/>
                              <w:color w:val="000000"/>
                              <w:kern w:val="24"/>
                              <w:sz w:val="36"/>
                              <w:szCs w:val="36"/>
                              <w:rtl/>
                              <w:lang w:bidi="ar-SY"/>
                            </w:rPr>
                            <w:t>مناقشة تأثير التغيير على الصحة النفسية للموظفين.</w:t>
                          </w:r>
                        </w:p>
                        <w:p w:rsidR="001338CC" w:rsidRPr="000F32C7" w:rsidRDefault="001338CC" w:rsidP="001C5283">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1C5283">
                            <w:rPr>
                              <w:rFonts w:ascii="Adobe Arabic" w:eastAsia="GE Dinar One" w:hAnsi="Adobe Arabic" w:cs="Adobe Arabic"/>
                              <w:color w:val="000000"/>
                              <w:kern w:val="24"/>
                              <w:sz w:val="36"/>
                              <w:szCs w:val="36"/>
                              <w:rtl/>
                              <w:lang w:bidi="ar-SY"/>
                            </w:rPr>
                            <w:t>توضيح أبرز علامات الضغط النفسي المرتبطة بالتغيير.</w:t>
                          </w:r>
                        </w:p>
                      </w:txbxContent>
                    </v:textbox>
                  </v:shape>
                  <v:shape id="Text Box 1579856704" o:spid="_x0000_s1060" type="#_x0000_t202" style="position:absolute;left:-2571;top:8746;width:25124;height:33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تمهيد.</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المقدّمة.</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تعارف المشاركين.</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فيديو تدريبي.</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مفهوم التغيير في بيئة العمل وأنواعه.</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تمرين.</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العوامل المؤثرة على التغيير التنظيمي.</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تأثير التغيير على الصحة النفسية للموظفين.</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rtl/>
                              <w:lang w:bidi="ar-SY"/>
                            </w:rPr>
                          </w:pPr>
                          <w:r w:rsidRPr="001C5283">
                            <w:rPr>
                              <w:rFonts w:ascii="Adobe Arabic" w:eastAsia="GE Dinar One" w:hAnsi="Adobe Arabic" w:cs="Adobe Arabic"/>
                              <w:color w:val="000000"/>
                              <w:kern w:val="24"/>
                              <w:sz w:val="32"/>
                              <w:szCs w:val="32"/>
                              <w:rtl/>
                              <w:lang w:bidi="ar-SY"/>
                            </w:rPr>
                            <w:t>نشاط تدريبي.</w:t>
                          </w:r>
                        </w:p>
                        <w:p w:rsidR="001338CC" w:rsidRPr="001C5283" w:rsidRDefault="001338CC" w:rsidP="001C5283">
                          <w:pPr>
                            <w:pStyle w:val="ListParagraph"/>
                            <w:numPr>
                              <w:ilvl w:val="0"/>
                              <w:numId w:val="7"/>
                            </w:numPr>
                            <w:spacing w:line="240" w:lineRule="auto"/>
                            <w:rPr>
                              <w:rFonts w:ascii="Adobe Arabic" w:eastAsia="GE Dinar One" w:hAnsi="Adobe Arabic" w:cs="Adobe Arabic"/>
                              <w:color w:val="000000"/>
                              <w:kern w:val="24"/>
                              <w:sz w:val="32"/>
                              <w:szCs w:val="32"/>
                              <w:lang w:bidi="ar-SY"/>
                            </w:rPr>
                          </w:pPr>
                          <w:r w:rsidRPr="001C5283">
                            <w:rPr>
                              <w:rFonts w:ascii="Adobe Arabic" w:eastAsia="GE Dinar One" w:hAnsi="Adobe Arabic" w:cs="Adobe Arabic"/>
                              <w:color w:val="000000"/>
                              <w:kern w:val="24"/>
                              <w:sz w:val="32"/>
                              <w:szCs w:val="32"/>
                              <w:rtl/>
                              <w:lang w:bidi="ar-SY"/>
                            </w:rPr>
                            <w:t>علامات الضغط النفسي المرتبطة بالتغيير.</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5"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kern w:val="24"/>
                              <w:sz w:val="56"/>
                              <w:szCs w:val="56"/>
                              <w:lang w:bidi="ar-SY"/>
                            </w:rPr>
                          </w:pPr>
                          <w:r w:rsidRPr="001C5283">
                            <w:rPr>
                              <w:rFonts w:ascii="Adobe Arabic" w:eastAsia="GE Dinar One" w:hAnsi="Adobe Arabic" w:cs="Adobe Arabic"/>
                              <w:b/>
                              <w:bCs/>
                              <w:kern w:val="24"/>
                              <w:sz w:val="56"/>
                              <w:szCs w:val="56"/>
                              <w:rtl/>
                              <w:lang w:bidi="ar-SY"/>
                            </w:rPr>
                            <w:t>فهم التغيير وتأثيره على الصحة النفسية</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1338CC">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1338CC">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1338CC">
        <w:tc>
          <w:tcPr>
            <w:tcW w:w="2612" w:type="pct"/>
            <w:tcBorders>
              <w:left w:val="single" w:sz="4" w:space="0" w:color="168489"/>
              <w:right w:val="single" w:sz="4" w:space="0" w:color="168489"/>
            </w:tcBorders>
            <w:shd w:val="clear" w:color="auto" w:fill="auto"/>
          </w:tcPr>
          <w:p w:rsidR="00F01FA2" w:rsidRDefault="00F01FA2" w:rsidP="001338CC">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1338CC">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1338CC">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1338CC">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1338CC">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1338CC">
        <w:tc>
          <w:tcPr>
            <w:tcW w:w="2612" w:type="pct"/>
            <w:tcBorders>
              <w:left w:val="single" w:sz="4" w:space="0" w:color="168489"/>
              <w:right w:val="single" w:sz="4" w:space="0" w:color="168489"/>
            </w:tcBorders>
            <w:vAlign w:val="center"/>
          </w:tcPr>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تمهيد.</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المقدّمة.</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نشاط تعارف المشاركين.</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مفهوم التغيير في بيئة العمل وأنواعه.</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العوامل المؤثرة على التغيير التنظيمي.</w:t>
            </w:r>
          </w:p>
          <w:p w:rsidR="001C5283" w:rsidRPr="001C5283" w:rsidRDefault="001C5283" w:rsidP="001C5283">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1C5283">
              <w:rPr>
                <w:rFonts w:ascii="Adobe Arabic" w:eastAsia="Calibri" w:hAnsi="Adobe Arabic" w:cs="Adobe Arabic"/>
                <w:color w:val="0D0D0D" w:themeColor="text1" w:themeTint="F2"/>
                <w:sz w:val="24"/>
                <w:szCs w:val="24"/>
                <w:rtl/>
                <w:lang w:bidi="ar-EG"/>
              </w:rPr>
              <w:t>تأثير التغيير على الصحة النفسية للموظفين.</w:t>
            </w:r>
          </w:p>
          <w:p w:rsidR="00F01FA2" w:rsidRPr="00041E68" w:rsidRDefault="001C5283" w:rsidP="001C5283">
            <w:pPr>
              <w:pStyle w:val="ListParagraph"/>
              <w:numPr>
                <w:ilvl w:val="0"/>
                <w:numId w:val="8"/>
              </w:numPr>
              <w:spacing w:after="0" w:line="16" w:lineRule="atLeast"/>
              <w:jc w:val="lowKashida"/>
              <w:rPr>
                <w:rFonts w:ascii="Adobe Arabic" w:eastAsia="Calibri" w:hAnsi="Adobe Arabic" w:cs="Adobe Arabic"/>
                <w:b/>
                <w:bCs/>
                <w:color w:val="0D0D0D" w:themeColor="text1" w:themeTint="F2"/>
                <w:sz w:val="34"/>
                <w:szCs w:val="34"/>
                <w:rtl/>
                <w:lang w:bidi="ar-EG"/>
              </w:rPr>
            </w:pPr>
            <w:r w:rsidRPr="001C5283">
              <w:rPr>
                <w:rFonts w:ascii="Adobe Arabic" w:eastAsia="Calibri" w:hAnsi="Adobe Arabic" w:cs="Adobe Arabic"/>
                <w:color w:val="0D0D0D" w:themeColor="text1" w:themeTint="F2"/>
                <w:sz w:val="24"/>
                <w:szCs w:val="24"/>
                <w:rtl/>
                <w:lang w:bidi="ar-EG"/>
              </w:rPr>
              <w:t>علامات الضغط النفسي المرتبطة بالتغيير.</w:t>
            </w:r>
          </w:p>
        </w:tc>
        <w:tc>
          <w:tcPr>
            <w:tcW w:w="1809" w:type="pct"/>
            <w:tcBorders>
              <w:left w:val="single" w:sz="4" w:space="0" w:color="168489"/>
              <w:right w:val="single" w:sz="4" w:space="0" w:color="168489"/>
            </w:tcBorders>
            <w:vAlign w:val="center"/>
          </w:tcPr>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فيديوهات تدريبية.</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العصف الذهني.</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المحاكاة في التدريب.</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التدريب والتوجيه.</w:t>
            </w:r>
          </w:p>
          <w:p w:rsidR="001C5283" w:rsidRPr="001C5283" w:rsidRDefault="001C5283" w:rsidP="001C5283">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C5283">
              <w:rPr>
                <w:rFonts w:ascii="Adobe Arabic" w:eastAsia="Calibri" w:hAnsi="Adobe Arabic" w:cs="Adobe Arabic"/>
                <w:color w:val="0D0D0D" w:themeColor="text1" w:themeTint="F2"/>
                <w:sz w:val="32"/>
                <w:szCs w:val="32"/>
                <w:rtl/>
                <w:lang w:bidi="ar-EG"/>
              </w:rPr>
              <w:t>مناقشات جماعية.</w:t>
            </w:r>
          </w:p>
          <w:p w:rsidR="00F01FA2" w:rsidRPr="00781A2F" w:rsidRDefault="001C5283" w:rsidP="001C5283">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C5283">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1338CC">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0" w:name="_Hlk139742074"/>
      <w:r w:rsidRPr="00A3722A">
        <w:rPr>
          <w:rFonts w:ascii="Adobe Arabic" w:hAnsi="Adobe Arabic" w:cs="Adobe Arabic"/>
          <w:noProof/>
          <w:sz w:val="48"/>
          <w:szCs w:val="52"/>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9">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1338CC" w:rsidRDefault="001338CC"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6E6B68">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60"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1338CC" w:rsidRDefault="001338CC"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6E6B68">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0"/>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1">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1C5283" w:rsidRDefault="001C5283" w:rsidP="001C5283">
      <w:pPr>
        <w:bidi w:val="0"/>
        <w:rPr>
          <w:rFonts w:ascii="Sakkal Majalla" w:hAnsi="Sakkal Majalla"/>
          <w:color w:val="002060"/>
          <w:sz w:val="34"/>
          <w:lang w:bidi="ar-SY"/>
        </w:rPr>
      </w:pPr>
      <w:r>
        <w:rPr>
          <w:noProof/>
        </w:rPr>
        <w:lastRenderedPageBreak/>
        <w:drawing>
          <wp:anchor distT="0" distB="0" distL="114300" distR="114300" simplePos="0" relativeHeight="252813312" behindDoc="0" locked="0" layoutInCell="1" allowOverlap="1" wp14:anchorId="183EEF9F" wp14:editId="3FB23AEB">
            <wp:simplePos x="0" y="0"/>
            <wp:positionH relativeFrom="margin">
              <wp:posOffset>3933825</wp:posOffset>
            </wp:positionH>
            <wp:positionV relativeFrom="paragraph">
              <wp:posOffset>104775</wp:posOffset>
            </wp:positionV>
            <wp:extent cx="1197610" cy="1197610"/>
            <wp:effectExtent l="0" t="0" r="2540" b="2540"/>
            <wp:wrapNone/>
            <wp:docPr id="1048252210"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7610" cy="1197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1FA2">
        <w:rPr>
          <w:rFonts w:ascii="Sakkal Majalla" w:hAnsi="Sakkal Majalla"/>
          <w:noProof/>
          <w:color w:val="002060"/>
          <w:sz w:val="34"/>
        </w:rPr>
        <mc:AlternateContent>
          <mc:Choice Requires="wpg">
            <w:drawing>
              <wp:inline distT="0" distB="0" distL="0" distR="0" wp14:anchorId="44276E92" wp14:editId="0AD2506B">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4" name="Rectangle 16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noFill/>
                        </wps:spPr>
                        <wps:txbx>
                          <w:txbxContent>
                            <w:p w:rsidR="001338CC" w:rsidRDefault="006E6B68" w:rsidP="001C5283">
                              <w:pPr>
                                <w:jc w:val="center"/>
                                <w:rPr>
                                  <w:rFonts w:ascii="Adobe Arabic" w:eastAsia="Calibri" w:hAnsi="Adobe Arabic" w:cs="Adobe Arabic"/>
                                  <w:b/>
                                  <w:bCs/>
                                  <w:color w:val="168489"/>
                                  <w:kern w:val="24"/>
                                  <w:sz w:val="36"/>
                                  <w:szCs w:val="36"/>
                                  <w:lang w:bidi="ar-SY"/>
                                </w:rPr>
                              </w:pPr>
                              <w:hyperlink r:id="rId63" w:history="1">
                                <w:r w:rsidR="001338CC" w:rsidRPr="006E6B68">
                                  <w:rPr>
                                    <w:rStyle w:val="Hyperlink"/>
                                    <w:rFonts w:ascii="Adobe Arabic" w:eastAsia="Calibri" w:hAnsi="Adobe Arabic" w:cs="Adobe Arabic"/>
                                    <w:b/>
                                    <w:bCs/>
                                    <w:kern w:val="24"/>
                                    <w:sz w:val="36"/>
                                    <w:szCs w:val="36"/>
                                    <w:rtl/>
                                    <w:lang w:bidi="ar-SY"/>
                                  </w:rPr>
                                  <w:t>إدارة التغيير</w:t>
                                </w:r>
                              </w:hyperlink>
                            </w:p>
                          </w:txbxContent>
                        </wps:txbx>
                        <wps:bodyPr wrap="square">
                          <a:noAutofit/>
                        </wps:bodyPr>
                      </wps:wsp>
                      <wps:wsp>
                        <wps:cNvPr id="174" name="TextBox 38"/>
                        <wps:cNvSpPr txBox="1"/>
                        <wps:spPr>
                          <a:xfrm>
                            <a:off x="973811" y="817161"/>
                            <a:ext cx="4833288" cy="417195"/>
                          </a:xfrm>
                          <a:prstGeom prst="rect">
                            <a:avLst/>
                          </a:prstGeom>
                          <a:noFill/>
                        </wps:spPr>
                        <wps:txb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Group 10" o:spid="_x0000_s106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4mZsMA&#10;AADcAAAADwAAAGRycy9kb3ducmV2LnhtbERPTUvDQBC9C/0PyxS82Y1VgqbZlFYQ1JOpHtrbNDvN&#10;BrOzYXdN4793BaG3ebzPKdeT7cVIPnSOFdwuMhDEjdMdtwo+P55vHkCEiKyxd0wKfijAuppdlVho&#10;d+aaxl1sRQrhUKACE+NQSBkaQxbDwg3EiTs5bzEm6FupPZ5TuO3lMstyabHj1GBwoCdDzdfu2yrY&#10;mnG/xLv6DZv89fDeuuPhsfZKXc+nzQpEpClexP/uF53m5/fw90y6QF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4mZsMAAADcAAAADwAAAAAAAAAAAAAAAACYAgAAZHJzL2Rv&#10;d25yZXYueG1sUEsFBgAAAAAEAAQA9QAAAIgDAAAAAA==&#10;" fillcolor="#f2f2f2 [3052]" strokecolor="#168489" strokeweight="2.25pt"/>
                <v:shape id="TextBox 36" o:spid="_x0000_s1071"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1338CC" w:rsidRDefault="006E6B68" w:rsidP="001C5283">
                        <w:pPr>
                          <w:jc w:val="center"/>
                          <w:rPr>
                            <w:rFonts w:ascii="Adobe Arabic" w:eastAsia="Calibri" w:hAnsi="Adobe Arabic" w:cs="Adobe Arabic"/>
                            <w:b/>
                            <w:bCs/>
                            <w:color w:val="168489"/>
                            <w:kern w:val="24"/>
                            <w:sz w:val="36"/>
                            <w:szCs w:val="36"/>
                            <w:lang w:bidi="ar-SY"/>
                          </w:rPr>
                        </w:pPr>
                        <w:hyperlink r:id="rId64" w:history="1">
                          <w:r w:rsidR="001338CC" w:rsidRPr="006E6B68">
                            <w:rPr>
                              <w:rStyle w:val="Hyperlink"/>
                              <w:rFonts w:ascii="Adobe Arabic" w:eastAsia="Calibri" w:hAnsi="Adobe Arabic" w:cs="Adobe Arabic"/>
                              <w:b/>
                              <w:bCs/>
                              <w:kern w:val="24"/>
                              <w:sz w:val="36"/>
                              <w:szCs w:val="36"/>
                              <w:rtl/>
                              <w:lang w:bidi="ar-SY"/>
                            </w:rPr>
                            <w:t>إدارة التغيير</w:t>
                          </w:r>
                        </w:hyperlink>
                      </w:p>
                    </w:txbxContent>
                  </v:textbox>
                </v:shape>
                <v:shape id="TextBox 38" o:spid="_x0000_s1072"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qnsEA&#10;AADcAAAADwAAAGRycy9kb3ducmV2LnhtbERPS4vCMBC+C/sfwix402QXH7vVKMuK4ElRV2FvQzO2&#10;xWZSmmjrvzeC4G0+vudM560txZVqXzjW8NFXIIhTZwrONPztl70vED4gGywdk4YbeZjP3jpTTIxr&#10;eEvXXchEDGGfoIY8hCqR0qc5WfR9VxFH7uRqiyHCOpOmxiaG21J+KjWSFguODTlW9JtTet5drIbD&#10;+vR/HKhNtrDDqnGtkmy/pdbd9/ZnAiJQG17ip3tl4vzx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tap7BAAAA3AAAAA8AAAAAAAAAAAAAAAAAmAIAAGRycy9kb3du&#10;cmV2LnhtbFBLBQYAAAAABAAEAPUAAACGAwAAAAA=&#10;" filled="f" stroked="f">
                  <v:textbo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51C9BFEF" wp14:editId="221B875D">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6983"/>
                              <a:ext cx="4616071" cy="387740"/>
                            </a:xfrm>
                            <a:prstGeom prst="rect">
                              <a:avLst/>
                            </a:prstGeom>
                            <a:noFill/>
                          </wps:spPr>
                          <wps:txbx>
                            <w:txbxContent>
                              <w:p w:rsidR="001338CC" w:rsidRPr="00B0570E" w:rsidRDefault="001338CC" w:rsidP="001C5283">
                                <w:pPr>
                                  <w:rPr>
                                    <w:rFonts w:eastAsia="Calibri" w:hAnsi="Adobe Arabic" w:cs="Adobe Arabic"/>
                                    <w:b/>
                                    <w:bCs/>
                                    <w:color w:val="FFFFFF"/>
                                    <w:kern w:val="24"/>
                                    <w:sz w:val="36"/>
                                    <w:szCs w:val="36"/>
                                    <w:lang w:bidi="ar-EG"/>
                                  </w:rPr>
                                </w:pPr>
                                <w:r w:rsidRPr="00B0570E">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">
                <v:shape id="صورة 38" o:spid="_x0000_s10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BdOjJAAAA4gAAAA8AAABkcnMvZG93bnJldi54bWxEj0FrwkAUhO+C/2F5Qm+6sVINaTYiYqGX&#10;Uo1Cr4/sazY0+zbNbmP677sFweMw880w+Xa0rRio941jBctFAoK4crrhWsHl/DJPQfiArLF1TAp+&#10;ycO2mE5yzLS78omGMtQilrDPUIEJocuk9JUhi37hOuLofbreYoiyr6Xu8RrLbSsfk2QtLTYcFwx2&#10;tDdUfZU/VsHqMIyH1f79zX+Y7vxd2l3jT0elHmbj7hlEoDHcwzf6VUcuTZ+SzTpdwv+leAdk8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4F06MkAAADiAAAADwAAAAAAAAAA&#10;AAAAAACfAgAAZHJzL2Rvd25yZXYueG1sUEsFBgAAAAAEAAQA9wAAAJUDAAAAAA==&#10;">
                  <v:imagedata r:id="rId66" o:title=""/>
                </v:shape>
                <v:group id="مجموعة 39" o:spid="_x0000_s10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oCH2MoA&#10;AADiAAAADwAAAAAAAAAAAAAAAACqAgAAZHJzL2Rvd25yZXYueG1sUEsFBgAAAAAEAAQA+gAAAKED&#10;AAAAAA==&#10;">
                  <v:group id="مجموعة 40" o:spid="_x0000_s10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cwiQ8oA&#10;AADiAAAADwAAAAAAAAAAAAAAAACqAgAAZHJzL2Rvd25yZXYueG1sUEsFBgAAAAAEAAQA+gAAAKED&#10;AAAAAA==&#10;">
                    <v:group id="مجموعة 41" o:spid="_x0000_s10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iW6N8oA&#10;AADiAAAADwAAAAAAAAAAAAAAAACqAgAAZHJzL2Rvd25yZXYueG1sUEsFBgAAAAAEAAQA+gAAAKED&#10;AAAAAA==&#10;">
                      <v:shape id="شكل حر 42" o:spid="_x0000_s10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Y0ckA&#10;AADiAAAADwAAAGRycy9kb3ducmV2LnhtbESPzW7CMBCE75X6DtZW4lZsyk+igEEIUdEDl9I+wCre&#10;xoF4HWIX0rfHlZA4jmbmG81i1btGXKgLtWcNo6ECQVx6U3Ol4fvr/TUHESKywcYzafijAKvl89MC&#10;C+Ov/EmXQ6xEgnAoUIONsS2kDKUlh2HoW+Lk/fjOYUyyq6Tp8JrgrpFvSs2kw5rTgsWWNpbK0+HX&#10;aTBqsnWTbJfR5ry36jgy8TQ2Wg9e+vUcRKQ+PsL39ofRMM7zqcpm+RT+L6U7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miY0c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W6MsA&#10;AADiAAAADwAAAGRycy9kb3ducmV2LnhtbESPQUsDMRSE74L/ITyhN5tYcbusTUsVWqT2oK3o9bF5&#10;7i4mL8sm7W7/fVMQehxm5htmthicFUfqQuNZw8NYgSAuvWm40vC1X93nIEJENmg9k4YTBVjMb29m&#10;WBjf8ycdd7ESCcKhQA11jG0hZShrchjGviVO3q/vHMYku0qaDvsEd1ZOlMqkw4bTQo0tvdZU/u0O&#10;TsP0Y3Xowzrbb16+7bZR9mc5eWetR3fD8hlEpCFew//tN6PhMc+f1DTLM7hcSndA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qZboywAAAOIAAAAPAAAAAAAAAAAAAAAAAJgC&#10;AABkcnMvZG93bnJldi54bWxQSwUGAAAAAAQABAD1AAAAkAMAAAAA&#10;" fillcolor="#168489" stroked="f" strokeweight="1pt">
                        <v:stroke joinstyle="miter"/>
                      </v:roundrect>
                    </v:group>
                    <v:oval id="شكل بيضاوي 44" o:spid="_x0000_s10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s6skA&#10;AADiAAAADwAAAGRycy9kb3ducmV2LnhtbESP0WoCMRRE34X+Q7gF3zRrRV22RikFUQqlGPsBt5vr&#10;ZnVzs92kuv59UxD6OMzMGWa57l0jLtSF2rOCyTgDQVx6U3Ol4POwGeUgQkQ22HgmBTcKsF49DJZY&#10;GH/lPV10rESCcChQgY2xLaQMpSWHYexb4uQdfecwJtlV0nR4TXDXyKcsm0uHNacFiy29WirP+scp&#10;0P1Bf2yPlfTv2r59TU7+2+13Sg0f+5dnEJH6+B++t3dGwTTPZ9lini/g71K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qTs6skAAADiAAAADwAAAAAAAAAAAAAAAACYAgAA&#10;ZHJzL2Rvd25yZXYueG1sUEsFBgAAAAAEAAQA9QAAAI4DAAAAAA==&#10;" filled="f" strokecolor="#a5a5a5 [2092]" strokeweight="1pt">
                      <v:stroke joinstyle="miter"/>
                    </v:oval>
                  </v:group>
                  <v:shape id="مربع نص 41" o:spid="_x0000_s1081"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qWqsUA&#10;AADiAAAADwAAAGRycy9kb3ducmV2LnhtbERPPU/DMBDdkfofrENio3ZBLVGoW1WFSh1YaMN+io84&#10;Ij5H8dGk/74ekBif3vd6O4VOXWhIbWQLi7kBRVxH13JjoTofHgtQSZAddpHJwpUSbDezuzWWLo78&#10;SZeTNCqHcCrRghfpS61T7SlgmseeOHPfcQgoGQ6NdgOOOTx0+smYlQ7Ycm7w2NPeU/1z+g0WRNxu&#10;ca3eQzp+TR9vozf1EitrH+6n3SsooUn+xX/uo7PwXBRL87Iq8uZ8Kd8Bv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paqxQAAAOIAAAAPAAAAAAAAAAAAAAAAAJgCAABkcnMv&#10;ZG93bnJldi54bWxQSwUGAAAAAAQABAD1AAAAigMAAAAA&#10;" filled="f" stroked="f">
                    <v:textbox style="mso-fit-shape-to-text:t">
                      <w:txbxContent>
                        <w:p w:rsidR="001338CC" w:rsidRPr="00B0570E" w:rsidRDefault="001338CC" w:rsidP="001C5283">
                          <w:pPr>
                            <w:rPr>
                              <w:rFonts w:eastAsia="Calibri" w:hAnsi="Adobe Arabic" w:cs="Adobe Arabic"/>
                              <w:b/>
                              <w:bCs/>
                              <w:color w:val="FFFFFF"/>
                              <w:kern w:val="24"/>
                              <w:sz w:val="36"/>
                              <w:szCs w:val="36"/>
                              <w:lang w:bidi="ar-EG"/>
                            </w:rPr>
                          </w:pPr>
                          <w:r w:rsidRPr="00B0570E">
                            <w:rPr>
                              <w:rFonts w:eastAsia="Calibri" w:hAnsi="Adobe Arabic" w:cs="Adobe Arabic" w:hint="cs"/>
                              <w:b/>
                              <w:bCs/>
                              <w:color w:val="FFFFFF"/>
                              <w:kern w:val="24"/>
                              <w:sz w:val="36"/>
                              <w:szCs w:val="36"/>
                              <w:rtl/>
                              <w:lang w:bidi="ar-EG"/>
                            </w:rPr>
                            <w:t>المقدّمة</w:t>
                          </w:r>
                        </w:p>
                      </w:txbxContent>
                    </v:textbox>
                  </v:shape>
                </v:group>
                <w10:wrap anchorx="page"/>
                <w10:anchorlock/>
              </v:group>
            </w:pict>
          </mc:Fallback>
        </mc:AlternateContent>
      </w:r>
    </w:p>
    <w:p w:rsidR="00291E05" w:rsidRPr="002B327E" w:rsidRDefault="002B327E" w:rsidP="002B327E">
      <w:pPr>
        <w:pStyle w:val="ListParagraph"/>
        <w:numPr>
          <w:ilvl w:val="0"/>
          <w:numId w:val="15"/>
        </w:numPr>
        <w:jc w:val="both"/>
        <w:rPr>
          <w:rFonts w:ascii="Sakkal Majalla" w:hAnsi="Sakkal Majalla" w:cs="Sakkal Majalla"/>
          <w:sz w:val="34"/>
          <w:szCs w:val="34"/>
        </w:rPr>
      </w:pPr>
      <w:r>
        <w:rPr>
          <w:noProof/>
        </w:rPr>
        <w:drawing>
          <wp:anchor distT="0" distB="0" distL="114300" distR="114300" simplePos="0" relativeHeight="252815360" behindDoc="0" locked="0" layoutInCell="1" allowOverlap="1" wp14:anchorId="18A97FA9" wp14:editId="4A07A396">
            <wp:simplePos x="0" y="0"/>
            <wp:positionH relativeFrom="margin">
              <wp:align>left</wp:align>
            </wp:positionH>
            <wp:positionV relativeFrom="paragraph">
              <wp:posOffset>13970</wp:posOffset>
            </wp:positionV>
            <wp:extent cx="1372235" cy="1381125"/>
            <wp:effectExtent l="0" t="0" r="0" b="9525"/>
            <wp:wrapSquare wrapText="bothSides"/>
            <wp:docPr id="1238611446" name="Picture 171" descr="Flexibility free icons designed by ultimate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lexibility free icons designed by ultimatearm"/>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3710" t="3320" r="4493" b="4297"/>
                    <a:stretch/>
                  </pic:blipFill>
                  <pic:spPr bwMode="auto">
                    <a:xfrm>
                      <a:off x="0" y="0"/>
                      <a:ext cx="1372235" cy="1381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1E05" w:rsidRPr="002B327E">
        <w:rPr>
          <w:rFonts w:ascii="Sakkal Majalla" w:hAnsi="Sakkal Majalla" w:cs="Sakkal Majalla"/>
          <w:sz w:val="34"/>
          <w:szCs w:val="34"/>
          <w:rtl/>
        </w:rPr>
        <w:t>تعيش المنظمات والشركات في ظروف متغيرة ومتقلبة في العصر الحديث، حيث يواجهها تحديات كبيرة تتطلب التكيف والتغيير المستمر. إدارة التغيير هي مجموعة من المفاهيم والممارسات التي تهدف إلى تحسين أداء المنظمات وتعزيز قدرتها على التكيف مع التغييرات الداخلية والخارجية.</w:t>
      </w:r>
      <w:r w:rsidRPr="002B327E">
        <w:t xml:space="preserve"> </w:t>
      </w:r>
    </w:p>
    <w:p w:rsidR="00291E05" w:rsidRPr="002B327E" w:rsidRDefault="00291E05" w:rsidP="002B327E">
      <w:pPr>
        <w:pStyle w:val="ListParagraph"/>
        <w:numPr>
          <w:ilvl w:val="0"/>
          <w:numId w:val="15"/>
        </w:numPr>
        <w:jc w:val="both"/>
        <w:rPr>
          <w:rFonts w:ascii="Sakkal Majalla" w:hAnsi="Sakkal Majalla" w:cs="Sakkal Majalla"/>
          <w:sz w:val="34"/>
          <w:szCs w:val="34"/>
        </w:rPr>
      </w:pPr>
      <w:r w:rsidRPr="002B327E">
        <w:rPr>
          <w:rFonts w:ascii="Sakkal Majalla" w:hAnsi="Sakkal Majalla" w:cs="Sakkal Majalla"/>
          <w:sz w:val="34"/>
          <w:szCs w:val="34"/>
          <w:rtl/>
        </w:rPr>
        <w:t>تُعتبر إدارة التغيير عملية استراتيجية تهدف إلى تحديد وتخطيط وتنفيذ التغييرات في المنظمة بطريقة فعالة ومنهجية. تتضمن هذه العملية تحليل الوضع الحالي للمنظمة، وتحديد الأهداف المرجوة، ووضع خطط تنفيذية، وتوجيه وتنسيق العناصر البشرية والمادية المتأثرة بالتغيير.</w:t>
      </w:r>
    </w:p>
    <w:p w:rsidR="00291E05" w:rsidRPr="002B327E" w:rsidRDefault="002B327E" w:rsidP="002B327E">
      <w:pPr>
        <w:pStyle w:val="ListParagraph"/>
        <w:numPr>
          <w:ilvl w:val="0"/>
          <w:numId w:val="15"/>
        </w:numPr>
        <w:jc w:val="both"/>
        <w:rPr>
          <w:rFonts w:ascii="Sakkal Majalla" w:hAnsi="Sakkal Majalla" w:cs="Sakkal Majalla"/>
          <w:sz w:val="34"/>
          <w:szCs w:val="34"/>
        </w:rPr>
      </w:pPr>
      <w:r>
        <w:rPr>
          <w:noProof/>
        </w:rPr>
        <w:drawing>
          <wp:anchor distT="0" distB="0" distL="114300" distR="114300" simplePos="0" relativeHeight="252816384" behindDoc="0" locked="0" layoutInCell="1" allowOverlap="1" wp14:anchorId="778B1D60" wp14:editId="6538AB11">
            <wp:simplePos x="0" y="0"/>
            <wp:positionH relativeFrom="margin">
              <wp:align>left</wp:align>
            </wp:positionH>
            <wp:positionV relativeFrom="paragraph">
              <wp:posOffset>13335</wp:posOffset>
            </wp:positionV>
            <wp:extent cx="1609725" cy="1609725"/>
            <wp:effectExtent l="0" t="0" r="9525" b="9525"/>
            <wp:wrapSquare wrapText="bothSides"/>
            <wp:docPr id="1638053855" name="Picture 172" descr="Flexibility - Free busines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lexibility - Free business icons"/>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09725" cy="1609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1E05" w:rsidRPr="002B327E">
        <w:rPr>
          <w:rFonts w:ascii="Sakkal Majalla" w:hAnsi="Sakkal Majalla" w:cs="Sakkal Majalla"/>
          <w:sz w:val="34"/>
          <w:szCs w:val="34"/>
          <w:rtl/>
        </w:rPr>
        <w:t>واحدة من الجوانب الأساسية لإدارة التغيير هي تعزيز المرونة النفسية في بيئة العمل. المرونة النفسية هي القدرة على التكيف والتعامل بفاعلية مع التغييرات والضغوط التي تحدث في العمل. تعتبر المرونة النفسية مهارة هامة للموظفين والقادة على حد سواء، حيث تساعدهم على التعامل مع التحديات والمصاعب بشكل إيجابي وفعال.</w:t>
      </w:r>
      <w:r w:rsidRPr="002B327E">
        <w:t xml:space="preserve"> </w:t>
      </w:r>
    </w:p>
    <w:p w:rsidR="00291E05" w:rsidRPr="002B327E" w:rsidRDefault="00291E05" w:rsidP="002B327E">
      <w:pPr>
        <w:pStyle w:val="ListParagraph"/>
        <w:numPr>
          <w:ilvl w:val="0"/>
          <w:numId w:val="15"/>
        </w:numPr>
        <w:jc w:val="both"/>
        <w:rPr>
          <w:rFonts w:ascii="Sakkal Majalla" w:hAnsi="Sakkal Majalla" w:cs="Sakkal Majalla"/>
          <w:sz w:val="34"/>
          <w:szCs w:val="34"/>
        </w:rPr>
      </w:pPr>
      <w:r w:rsidRPr="002B327E">
        <w:rPr>
          <w:rFonts w:ascii="Sakkal Majalla" w:hAnsi="Sakkal Majalla" w:cs="Sakkal Majalla"/>
          <w:sz w:val="34"/>
          <w:szCs w:val="34"/>
          <w:rtl/>
        </w:rPr>
        <w:t xml:space="preserve">تعتمد المرونة النفسية على عدة عوامل، بما في ذلك التفكير الإيجابي والقدرة على التحمل والتكيف والتعلم المستمر. من الجوانب الأساسية لتعزيز المرونة النفسية في بيئة العمل هو تشجيع التواصل الفعال والشفاف بين أفراد الفريق، وتوفير الدعم النفسي والمعنوي </w:t>
      </w:r>
      <w:r w:rsidRPr="002B327E">
        <w:rPr>
          <w:rFonts w:ascii="Sakkal Majalla" w:hAnsi="Sakkal Majalla" w:cs="Sakkal Majalla"/>
          <w:sz w:val="34"/>
          <w:szCs w:val="34"/>
          <w:rtl/>
        </w:rPr>
        <w:lastRenderedPageBreak/>
        <w:t>للموظفين في مواجهة التغييرات، وتعزيز الثقة والتفاعل الإيجابي بين الأفراد والأقسام المختلفة في المنظمة.</w:t>
      </w:r>
    </w:p>
    <w:p w:rsidR="00291E05" w:rsidRPr="002B327E" w:rsidRDefault="00291E05" w:rsidP="002B327E">
      <w:pPr>
        <w:pStyle w:val="ListParagraph"/>
        <w:numPr>
          <w:ilvl w:val="0"/>
          <w:numId w:val="15"/>
        </w:numPr>
        <w:jc w:val="both"/>
        <w:rPr>
          <w:rFonts w:ascii="Sakkal Majalla" w:hAnsi="Sakkal Majalla" w:cs="Sakkal Majalla"/>
          <w:sz w:val="34"/>
          <w:szCs w:val="34"/>
        </w:rPr>
      </w:pPr>
      <w:r w:rsidRPr="002B327E">
        <w:rPr>
          <w:rFonts w:ascii="Sakkal Majalla" w:hAnsi="Sakkal Majalla" w:cs="Sakkal Majalla"/>
          <w:sz w:val="34"/>
          <w:szCs w:val="34"/>
          <w:rtl/>
        </w:rPr>
        <w:t>باختصار، إدارة التغيير وتعزيز المرونة النفسية في بيئة العمل تعتبر أدوات أساسية لتحقيق النجاح والتميز في المنظمات الحديثة. من خلال تبني مفاهيم إدارة التغيير وتعزيز المرونة النفسية، يمكن للمنظمات أن تكون قادرة على التكيف مع التحولات السريعة والتحديات الجديدة، وبالتالي تحقيق النجاح والاستمرارية في بيئة العمل المتغيرة.</w:t>
      </w:r>
    </w:p>
    <w:p w:rsidR="00291E05" w:rsidRDefault="00291E05" w:rsidP="00291E05">
      <w:pPr>
        <w:rPr>
          <w:rFonts w:ascii="Sakkal Majalla" w:hAnsi="Sakkal Majalla"/>
          <w:sz w:val="32"/>
          <w:szCs w:val="32"/>
        </w:rPr>
      </w:pPr>
    </w:p>
    <w:p w:rsidR="000C3EC7" w:rsidRDefault="000C3EC7" w:rsidP="00291E05">
      <w:pPr>
        <w:rPr>
          <w:rFonts w:ascii="Sakkal Majalla" w:hAnsi="Sakkal Majalla"/>
          <w:sz w:val="32"/>
          <w:szCs w:val="32"/>
        </w:rPr>
      </w:pPr>
    </w:p>
    <w:p w:rsidR="000C3EC7" w:rsidRDefault="000C3EC7" w:rsidP="00291E05">
      <w:pPr>
        <w:rPr>
          <w:rFonts w:ascii="Sakkal Majalla" w:hAnsi="Sakkal Majalla"/>
          <w:sz w:val="32"/>
          <w:szCs w:val="32"/>
        </w:rPr>
      </w:pPr>
    </w:p>
    <w:p w:rsidR="000C3EC7" w:rsidRPr="00B928E9" w:rsidRDefault="000C3EC7" w:rsidP="000C3EC7">
      <w:pPr>
        <w:jc w:val="center"/>
      </w:pPr>
      <w:r>
        <w:rPr>
          <w:noProof/>
        </w:rPr>
        <w:drawing>
          <wp:inline distT="0" distB="0" distL="0" distR="0" wp14:anchorId="71757032" wp14:editId="66163FA1">
            <wp:extent cx="2190750" cy="2190750"/>
            <wp:effectExtent l="0" t="0" r="0" b="0"/>
            <wp:docPr id="2039777183" name="Picture 173" descr="Flexibility - Free education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lexibility - Free education icons"/>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p>
    <w:p w:rsidR="000C3EC7" w:rsidRDefault="000C3EC7" w:rsidP="000C3EC7">
      <w:pPr>
        <w:pageBreakBefore/>
        <w:rPr>
          <w:rtl/>
          <w:lang w:bidi="ar-SY"/>
        </w:rPr>
      </w:pPr>
      <w:r w:rsidRPr="00F01FA2">
        <w:rPr>
          <w:noProof/>
        </w:rPr>
        <w:lastRenderedPageBreak/>
        <mc:AlternateContent>
          <mc:Choice Requires="wpg">
            <w:drawing>
              <wp:inline distT="0" distB="0" distL="0" distR="0" wp14:anchorId="4FB6CBE7" wp14:editId="053BE123">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rsidR="001338CC" w:rsidRDefault="001338CC" w:rsidP="000C3EC7">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rsidR="001338CC" w:rsidRDefault="001338CC" w:rsidP="006E6B68">
                              <w:pPr>
                                <w:tabs>
                                  <w:tab w:val="left" w:pos="2191"/>
                                </w:tabs>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id="Group 3" o:spid="_x0000_s1082"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">
                <v:shape id="TextBox 4" o:spid="_x0000_s1083" type="#_x0000_t202" style="position:absolute;left:57309;top:4578;width:849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1bw8gA&#10;AADiAAAADwAAAGRycy9kb3ducmV2LnhtbESPzWrDMBCE74W+g9hCb42UYqfFiRJCfyCHXpq698Xa&#10;WKbWyljb2Hn7qlDocZiZb5jNbg69OtOYusgWlgsDiriJruPWQv3xevcIKgmywz4yWbhQgt32+mqD&#10;lYsTv9P5KK3KEE4VWvAiQ6V1ajwFTIs4EGfvFMeAkuXYajfilOGh1/fGrHTAjvOCx4GePDVfx+9g&#10;QcTtl5f6JaTD5/z2PHnTlFhbe3sz79eghGb5D/+1D87CQ1EWRVmaFfxey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TVvDyAAAAOIAAAAPAAAAAAAAAAAAAAAAAJgCAABk&#10;cnMvZG93bnJldi54bWxQSwUGAAAAAAQABAD1AAAAjQMAAAAA&#10;" filled="f" stroked="f">
                  <v:textbox style="mso-fit-shape-to-text:t">
                    <w:txbxContent>
                      <w:p w:rsidR="001338CC" w:rsidRDefault="001338CC" w:rsidP="000C3EC7">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4" style="position:absolute;left:57084;top:16;width:769;height:9129;flip:x;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asYA&#10;AADjAAAADwAAAGRycy9kb3ducmV2LnhtbERPT2vCMBS/D/wO4QneZmJlJXZGGYOBR+c8eHw2z7au&#10;eSlNVuu3N4PBju/3/623o2vFQH1oPBtYzBUI4tLbhisDx6+PZw0iRGSLrWcycKcA283kaY2F9Tf+&#10;pOEQK5FCOBRooI6xK6QMZU0Ow9x3xIm7+N5hTGdfSdvjLYW7VmZK5dJhw6mhxo7eayq/Dz/OgLan&#10;5sg0XCnfn/VeZafV+bozZjYd315BRBrjv/jPvbNpvtI6f1lmixX8/pQAkJ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g6asYAAADjAAAADwAAAAAAAAAAAAAAAACYAgAAZHJz&#10;L2Rvd25yZXYueG1sUEsFBgAAAAAEAAQA9QAAAIsDAAAAAA==&#10;" fillcolor="#168489" stroked="f" strokeweight="1pt">
                  <v:stroke joinstyle="miter"/>
                </v:roundrect>
                <v:shape id="Picture 801406005" o:spid="_x0000_s1085" type="#_x0000_t75" alt="Puzzle " style="position:absolute;left:60805;width:4044;height: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AjzTJAAAA4gAAAA8AAABkcnMvZG93bnJldi54bWxEj0FrAjEUhO8F/0N4greaKHYrq1FUEHsQ&#10;SrfS8yN57m67eVk2cd3++6ZQ6HGYmW+Y9XZwjeipC7VnDbOpAkFsvK251HB5Pz4uQYSIbLHxTBq+&#10;KcB2M3pYY279nd+oL2IpEoRDjhqqGNtcymAqchimviVO3tV3DmOSXSlth/cEd42cK5VJhzWnhQpb&#10;OlRkvoqb04D40ReH13N22p8X/efuEszzYLSejIfdCkSkIf6H/9ovVsNSzRYqU+oJfi+lOyA3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8CPNMkAAADiAAAADwAAAAAAAAAA&#10;AAAAAACfAgAAZHJzL2Rvd25yZXYueG1sUEsFBgAAAAAEAAQA9wAAAJUDAAAAAA==&#10;">
                  <v:imagedata r:id="rId71" o:title="Puzzle "/>
                </v:shape>
                <v:shape id="TextBox 7" o:spid="_x0000_s1086" type="#_x0000_t202" style="position:absolute;left:10419;top:2056;width:44934;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N9sgA&#10;AADiAAAADwAAAGRycy9kb3ducmV2LnhtbESPQUvDQBSE70L/w/IK3uym1dQQuy2lKvTgxRrvj+wz&#10;G5p9G7LPJv33riB4HGbmG2azm3ynLjTENrCB5SIDRVwH23JjoPp4vStARUG22AUmA1eKsNvObjZY&#10;2jDyO11O0qgE4ViiASfSl1rH2pHHuAg9cfK+wuBRkhwabQccE9x3epVla+2x5bTgsKeDo/p8+vYG&#10;ROx+ea1efDx+Tm/Po8vqHCtjbufT/gmU0CT/4b/20RooVo/rvHi4z+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cc32yAAAAOIAAAAPAAAAAAAAAAAAAAAAAJgCAABk&#10;cnMvZG93bnJldi54bWxQSwUGAAAAAAQABAD1AAAAjQMAAAAA&#10;" filled="f" stroked="f">
                  <v:textbox style="mso-fit-shape-to-text:t">
                    <w:txbxContent>
                      <w:p w:rsidR="001338CC" w:rsidRDefault="001338CC" w:rsidP="006E6B68">
                        <w:pPr>
                          <w:tabs>
                            <w:tab w:val="left" w:pos="2191"/>
                          </w:tabs>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wrap anchorx="page"/>
                <w10:anchorlock/>
              </v:group>
            </w:pict>
          </mc:Fallback>
        </mc:AlternateContent>
      </w:r>
    </w:p>
    <w:p w:rsidR="000C3EC7" w:rsidRPr="00F17E44" w:rsidRDefault="000C3EC7" w:rsidP="000C3EC7">
      <w:pPr>
        <w:rPr>
          <w:rFonts w:ascii="Sakkal Majalla" w:hAnsi="Sakkal Majalla"/>
          <w:sz w:val="34"/>
          <w:rtl/>
        </w:rPr>
      </w:pPr>
      <w:r w:rsidRPr="000C3EC7">
        <w:rPr>
          <w:rFonts w:ascii="Sakkal Majalla" w:hAnsi="Sakkal Majalla" w:hint="cs"/>
          <w:color w:val="168489"/>
          <w:sz w:val="34"/>
          <w:rtl/>
        </w:rPr>
        <w:t>عنوان</w:t>
      </w:r>
      <w:r w:rsidRPr="000C3EC7">
        <w:rPr>
          <w:rFonts w:ascii="Sakkal Majalla" w:hAnsi="Sakkal Majalla"/>
          <w:color w:val="168489"/>
          <w:sz w:val="34"/>
          <w:rtl/>
        </w:rPr>
        <w:t xml:space="preserve"> النشاط</w:t>
      </w:r>
      <w:r w:rsidRPr="000C3EC7">
        <w:rPr>
          <w:rFonts w:ascii="Sakkal Majalla" w:hAnsi="Sakkal Majalla" w:hint="cs"/>
          <w:color w:val="168489"/>
          <w:sz w:val="34"/>
          <w:rtl/>
        </w:rPr>
        <w:t>:</w:t>
      </w:r>
      <w:r w:rsidRPr="00F17E44">
        <w:rPr>
          <w:rFonts w:ascii="Sakkal Majalla" w:hAnsi="Sakkal Majalla"/>
          <w:sz w:val="34"/>
          <w:rtl/>
        </w:rPr>
        <w:t xml:space="preserve"> </w:t>
      </w:r>
      <w:r w:rsidRPr="000C3EC7">
        <w:rPr>
          <w:rFonts w:ascii="Sakkal Majalla" w:hAnsi="Sakkal Majalla"/>
          <w:sz w:val="34"/>
          <w:rtl/>
        </w:rPr>
        <w:t>"خريطة التعارف"</w:t>
      </w:r>
    </w:p>
    <w:p w:rsidR="000C3EC7" w:rsidRPr="00F17E44" w:rsidRDefault="000C3EC7" w:rsidP="000C3EC7">
      <w:pPr>
        <w:rPr>
          <w:rFonts w:ascii="Sakkal Majalla" w:hAnsi="Sakkal Majalla"/>
          <w:sz w:val="34"/>
          <w:rtl/>
        </w:rPr>
      </w:pPr>
      <w:r w:rsidRPr="00F17E44">
        <w:rPr>
          <w:rFonts w:ascii="Sakkal Majalla" w:hAnsi="Sakkal Majalla" w:hint="cs"/>
          <w:color w:val="168489"/>
          <w:sz w:val="34"/>
          <w:rtl/>
        </w:rPr>
        <w:t>مدة النشاط:</w:t>
      </w:r>
      <w:r w:rsidRPr="00F17E44">
        <w:rPr>
          <w:rFonts w:ascii="Sakkal Majalla" w:hAnsi="Sakkal Majalla" w:hint="cs"/>
          <w:sz w:val="34"/>
          <w:rtl/>
        </w:rPr>
        <w:t xml:space="preserve"> 20 دقيقة</w:t>
      </w:r>
    </w:p>
    <w:p w:rsidR="000C3EC7" w:rsidRPr="000C3EC7" w:rsidRDefault="000C3EC7" w:rsidP="000C3EC7">
      <w:pPr>
        <w:rPr>
          <w:color w:val="168489"/>
        </w:rPr>
      </w:pPr>
      <w:r w:rsidRPr="000C3EC7">
        <w:rPr>
          <w:rFonts w:hint="cs"/>
          <w:color w:val="168489"/>
          <w:rtl/>
        </w:rPr>
        <w:t>خطوات التنفيذ:</w:t>
      </w:r>
    </w:p>
    <w:p w:rsidR="000C3EC7" w:rsidRPr="00B928E9" w:rsidRDefault="002B0E56" w:rsidP="002B0E56">
      <w:pPr>
        <w:ind w:left="-755"/>
      </w:pPr>
      <w:r>
        <w:rPr>
          <w:noProof/>
        </w:rPr>
        <mc:AlternateContent>
          <mc:Choice Requires="wps">
            <w:drawing>
              <wp:inline distT="0" distB="0" distL="0" distR="0" wp14:anchorId="75FB95AA" wp14:editId="7E29F89D">
                <wp:extent cx="6688113" cy="5092504"/>
                <wp:effectExtent l="0" t="0" r="17780" b="13335"/>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8113" cy="5092504"/>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087" style="width:526.6pt;height:40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291E05" w:rsidRPr="000C3EC7" w:rsidRDefault="000C3EC7" w:rsidP="000C3EC7">
      <w:pPr>
        <w:jc w:val="center"/>
        <w:rPr>
          <w:rtl/>
          <w:lang w:val="en-GB"/>
        </w:rPr>
      </w:pPr>
      <w:r>
        <w:rPr>
          <w:noProof/>
        </w:rPr>
        <w:drawing>
          <wp:inline distT="0" distB="0" distL="0" distR="0" wp14:anchorId="095940EA" wp14:editId="401C1318">
            <wp:extent cx="1536700" cy="1536700"/>
            <wp:effectExtent l="0" t="0" r="6350" b="6350"/>
            <wp:docPr id="1324836150" name="Picture 132483615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542159" cy="1542159"/>
                    </a:xfrm>
                    <a:prstGeom prst="rect">
                      <a:avLst/>
                    </a:prstGeom>
                    <a:noFill/>
                    <a:ln>
                      <a:noFill/>
                    </a:ln>
                  </pic:spPr>
                </pic:pic>
              </a:graphicData>
            </a:graphic>
          </wp:inline>
        </w:drawing>
      </w:r>
    </w:p>
    <w:p w:rsidR="00560E47" w:rsidRDefault="00560E47" w:rsidP="00560E47">
      <w:r w:rsidRPr="002A078C">
        <w:rPr>
          <w:rFonts w:ascii="Sakkal Majalla" w:hAnsi="Sakkal Majalla"/>
          <w:noProof/>
          <w:color w:val="002060"/>
          <w:sz w:val="34"/>
        </w:rPr>
        <w:lastRenderedPageBreak/>
        <mc:AlternateContent>
          <mc:Choice Requires="wpg">
            <w:drawing>
              <wp:inline distT="0" distB="0" distL="0" distR="0" wp14:anchorId="0CE14682" wp14:editId="5D118C2F">
                <wp:extent cx="5731510" cy="895350"/>
                <wp:effectExtent l="0" t="0" r="21590" b="19050"/>
                <wp:docPr id="170768546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9646506"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27366692" name="مجموعة 39"/>
                        <wpg:cNvGrpSpPr/>
                        <wpg:grpSpPr>
                          <a:xfrm>
                            <a:off x="0" y="0"/>
                            <a:ext cx="5731510" cy="895350"/>
                            <a:chOff x="0" y="0"/>
                            <a:chExt cx="5878196" cy="918845"/>
                          </a:xfrm>
                        </wpg:grpSpPr>
                        <wpg:grpSp>
                          <wpg:cNvPr id="548345067" name="مجموعة 40"/>
                          <wpg:cNvGrpSpPr/>
                          <wpg:grpSpPr>
                            <a:xfrm>
                              <a:off x="0" y="0"/>
                              <a:ext cx="5878196" cy="918845"/>
                              <a:chOff x="0" y="0"/>
                              <a:chExt cx="6240348" cy="919070"/>
                            </a:xfrm>
                          </wpg:grpSpPr>
                          <wpg:grpSp>
                            <wpg:cNvPr id="1964619034" name="مجموعة 41"/>
                            <wpg:cNvGrpSpPr/>
                            <wpg:grpSpPr>
                              <a:xfrm>
                                <a:off x="0" y="169208"/>
                                <a:ext cx="5433072" cy="580613"/>
                                <a:chOff x="0" y="169208"/>
                                <a:chExt cx="5433072" cy="580613"/>
                              </a:xfrm>
                            </wpg:grpSpPr>
                            <wps:wsp>
                              <wps:cNvPr id="16478281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98693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28475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9165337" name="مربع نص 41"/>
                          <wps:cNvSpPr txBox="1"/>
                          <wps:spPr>
                            <a:xfrm>
                              <a:off x="204484" y="256983"/>
                              <a:ext cx="4616071" cy="387740"/>
                            </a:xfrm>
                            <a:prstGeom prst="rect">
                              <a:avLst/>
                            </a:prstGeom>
                            <a:noFill/>
                          </wps:spPr>
                          <wps:txbx>
                            <w:txbxContent>
                              <w:p w:rsidR="001338CC" w:rsidRPr="00B0570E"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مفهوم التغيير في بيئة العمل وأنواعه</w:t>
                                </w:r>
                              </w:p>
                            </w:txbxContent>
                          </wps:txbx>
                          <wps:bodyPr wrap="square" rtlCol="1">
                            <a:spAutoFit/>
                          </wps:bodyPr>
                        </wps:wsp>
                      </wpg:grpSp>
                    </wpg:wgp>
                  </a:graphicData>
                </a:graphic>
              </wp:inline>
            </w:drawing>
          </mc:Choice>
          <mc:Fallback>
            <w:pict>
              <v:group id="_x0000_s10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">
                <v:shape id="صورة 38" o:spid="_x0000_s108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Ei6igywAAAOMAAAAPAAAAAAAA&#10;AAAAAAAAAJ8CAABkcnMvZG93bnJldi54bWxQSwUGAAAAAAQABAD3AAAAlwMAAAAA&#10;">
                  <v:imagedata r:id="rId66" o:title=""/>
                </v:shape>
                <v:group id="مجموعة 39" o:spid="_x0000_s10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4U/znyQAA&#10;AOMAAAAPAAAAAAAAAAAAAAAAAKoCAABkcnMvZG93bnJldi54bWxQSwUGAAAAAAQABAD6AAAAoAMA&#10;AAAA&#10;">
                  <v:group id="مجموعة 40" o:spid="_x0000_s10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R3af3L&#10;AAAA4gAAAA8AAAAAAAAAAAAAAAAAqgIAAGRycy9kb3ducmV2LnhtbFBLBQYAAAAABAAEAPoAAACi&#10;AwAAAAA=&#10;">
                    <v:group id="مجموعة 41" o:spid="_x0000_s10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HaPCLIAAAA&#10;4wAAAA8AAAAAAAAAAAAAAAAAqgIAAGRycy9kb3ducmV2LnhtbFBLBQYAAAAABAAEAPoAAACfAwAA&#10;AAA=&#10;">
                      <v:shape id="شكل حر 42" o:spid="_x0000_s10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4LsYA&#10;AADjAAAADwAAAGRycy9kb3ducmV2LnhtbERPX0/CMBB/N/E7NGfim7QbC1sGhRgi0QdfBD7AZT3W&#10;wXqda4X57a2JiY/3+3+rzeR6caUxdJ41ZDMFgrjxpuNWw/Gwe6pAhIhssPdMGr4pwGZ9f7fC2vgb&#10;f9B1H1uRQjjUqMHGONRShsaSwzDzA3HiTn50GNM5ttKMeEvhrpe5UgvpsOPUYHGgraXmsv9yGowq&#10;XlxRvpa0/Xy36pyZeJkbrR8fpucliEhT/Bf/ud9Mmr8oyiqvsjKH358SA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J4Ls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EPpMgA&#10;AADiAAAADwAAAGRycy9kb3ducmV2LnhtbERPz2vCMBS+C/4P4Qm7aaqDrq1GcQPH2HbYdOj10Tzb&#10;suSlNNF2//1yEDx+fL9Xm8EacaXON44VzGcJCOLS6YYrBT+H3TQD4QOyRuOYFPyRh816PFphoV3P&#10;33Tdh0rEEPYFKqhDaAspfVmTRT9zLXHkzq6zGCLsKqk77GO4NXKRJKm02HBsqLGll5rK3/3FKnj6&#10;2l16/5oe3p+P5rNJzGm7+GClHibDdgki0BDu4pv7TSvI8jxL88d53BwvxTsg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YQ+kyAAAAOIAAAAPAAAAAAAAAAAAAAAAAJgCAABk&#10;cnMvZG93bnJldi54bWxQSwUGAAAAAAQABAD1AAAAjQMAAAAA&#10;" fillcolor="#168489" stroked="f" strokeweight="1pt">
                        <v:stroke joinstyle="miter"/>
                      </v:roundrect>
                    </v:group>
                    <v:oval id="شكل بيضاوي 44" o:spid="_x0000_s10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dacgA&#10;AADjAAAADwAAAGRycy9kb3ducmV2LnhtbERP3WrCMBS+F/YO4Qy807S6n9IZZQiiDIYY9wBnzbHp&#10;1px0TdTu7ZfBYJfn+z+L1eBacaE+NJ4V5NMMBHHlTcO1grfjZlKACBHZYOuZFHxTgNXyZrTA0vgr&#10;H+iiYy1SCIcSFdgYu1LKUFlyGKa+I07cyfcOYzr7WpoerynctXKWZQ/SYcOpwWJHa0vVpz47BXo4&#10;6v32VEv/qu3Le/7hv9xhp9T4dnh+AhFpiP/iP/fOpPn5fFbcPd4XOfz+lAC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3R1pyAAAAOMAAAAPAAAAAAAAAAAAAAAAAJgCAABk&#10;cnMvZG93bnJldi54bWxQSwUGAAAAAAQABAD1AAAAjQMAAAAA&#10;" filled="f" strokecolor="#a5a5a5 [2092]" strokeweight="1pt">
                      <v:stroke joinstyle="miter"/>
                    </v:oval>
                  </v:group>
                  <v:shape id="مربع نص 41" o:spid="_x0000_s1096"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AO/sgA&#10;AADiAAAADwAAAGRycy9kb3ducmV2LnhtbESPzU7DMBCE70i8g7VI3KgdqgYIdauKH6kHLi3hvoqX&#10;OCJeR/HSpG+PkZA4jmbmG816O4denWhMXWQLxcKAIm6i67i1UL+/3tyDSoLssI9MFs6UYLu5vFhj&#10;5eLEBzodpVUZwqlCC15kqLROjaeAaREH4ux9xjGgZDm22o04ZXjo9a0xpQ7YcV7wONCTp+br+B0s&#10;iLhdca5fQtp/zG/PkzfNCmtrr6/m3SMooVn+w3/tvbNQmoeiXC2Xd/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oA7+yAAAAOIAAAAPAAAAAAAAAAAAAAAAAJgCAABk&#10;cnMvZG93bnJldi54bWxQSwUGAAAAAAQABAD1AAAAjQMAAAAA&#10;" filled="f" stroked="f">
                    <v:textbox style="mso-fit-shape-to-text:t">
                      <w:txbxContent>
                        <w:p w:rsidR="001338CC" w:rsidRPr="00B0570E"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مفهوم التغيير في بيئة العمل وأنواعه</w:t>
                          </w:r>
                        </w:p>
                      </w:txbxContent>
                    </v:textbox>
                  </v:shape>
                </v:group>
                <w10:wrap anchorx="page"/>
                <w10:anchorlock/>
              </v:group>
            </w:pict>
          </mc:Fallback>
        </mc:AlternateContent>
      </w:r>
    </w:p>
    <w:p w:rsidR="00291E05" w:rsidRPr="00560E47" w:rsidRDefault="00291E05" w:rsidP="00560E47">
      <w:pPr>
        <w:rPr>
          <w:lang w:val="en-GB"/>
        </w:rPr>
      </w:pPr>
      <w:r w:rsidRPr="007E08EB">
        <w:rPr>
          <w:rtl/>
        </w:rPr>
        <w:t>التغيي</w:t>
      </w:r>
      <w:r>
        <w:rPr>
          <w:rFonts w:hint="cs"/>
          <w:rtl/>
        </w:rPr>
        <w:t>ر هو نهجٌ لانتقال المؤسسة أو المنظمة من حالة راهنة إلى حالة منشودة، بهدف مواكبة التغيرات الفنية والاقتصادية والاجتماعية التي تحدث في البيئة المحيطة.</w:t>
      </w:r>
    </w:p>
    <w:p w:rsidR="00291E05" w:rsidRDefault="00291E05" w:rsidP="00560E47">
      <w:pPr>
        <w:rPr>
          <w:b/>
          <w:bCs/>
          <w:color w:val="168489"/>
        </w:rPr>
      </w:pPr>
      <w:r w:rsidRPr="00560E47">
        <w:rPr>
          <w:b/>
          <w:bCs/>
          <w:color w:val="168489"/>
          <w:rtl/>
        </w:rPr>
        <w:t>هناك عدة أنواع رئيسية للتغيير في بيئة العمل، وهي</w:t>
      </w:r>
      <w:r w:rsidRPr="00560E47">
        <w:rPr>
          <w:b/>
          <w:bCs/>
          <w:color w:val="168489"/>
        </w:rPr>
        <w:t>:</w:t>
      </w:r>
    </w:p>
    <w:p w:rsidR="007B6C0A" w:rsidRPr="00560E47" w:rsidRDefault="007B6C0A" w:rsidP="007B6C0A">
      <w:pPr>
        <w:ind w:left="720"/>
        <w:rPr>
          <w:b/>
          <w:bCs/>
          <w:color w:val="168489"/>
        </w:rPr>
      </w:pPr>
      <w:r>
        <w:rPr>
          <w:b/>
          <w:bCs/>
          <w:color w:val="168489"/>
        </w:rPr>
        <w:t xml:space="preserve"> </w:t>
      </w:r>
      <w:r w:rsidRPr="007B6C0A">
        <w:rPr>
          <w:b/>
          <w:bCs/>
          <w:noProof/>
          <w:color w:val="168489"/>
        </w:rPr>
        <mc:AlternateContent>
          <mc:Choice Requires="wpg">
            <w:drawing>
              <wp:inline distT="0" distB="0" distL="0" distR="0" wp14:anchorId="1BE764AF" wp14:editId="10FCE77E">
                <wp:extent cx="4231582" cy="5635659"/>
                <wp:effectExtent l="0" t="0" r="17145" b="0"/>
                <wp:docPr id="153" name="Group 15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18FAC1-1321-CE30-4358-55EE60DC529B}"/>
                    </a:ext>
                  </a:extLst>
                </wp:docPr>
                <wp:cNvGraphicFramePr/>
                <a:graphic xmlns:a="http://schemas.openxmlformats.org/drawingml/2006/main">
                  <a:graphicData uri="http://schemas.microsoft.com/office/word/2010/wordprocessingGroup">
                    <wpg:wgp>
                      <wpg:cNvGrpSpPr/>
                      <wpg:grpSpPr>
                        <a:xfrm>
                          <a:off x="0" y="0"/>
                          <a:ext cx="4231582" cy="5635659"/>
                          <a:chOff x="0" y="0"/>
                          <a:chExt cx="4231582" cy="5635659"/>
                        </a:xfrm>
                      </wpg:grpSpPr>
                      <wpg:grpSp>
                        <wpg:cNvPr id="1380818674" name="Group 138081867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18EF11A-3141-4751-A18F-146D247F9F00}"/>
                            </a:ext>
                          </a:extLst>
                        </wpg:cNvPr>
                        <wpg:cNvGrpSpPr/>
                        <wpg:grpSpPr>
                          <a:xfrm>
                            <a:off x="2874274" y="0"/>
                            <a:ext cx="1357308" cy="1835618"/>
                            <a:chOff x="2874274" y="0"/>
                            <a:chExt cx="1357308" cy="1835618"/>
                          </a:xfrm>
                        </wpg:grpSpPr>
                        <wps:wsp>
                          <wps:cNvPr id="1578635869" name="Freeform: Shape 15786358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0C7B32-1697-40E3-9C5E-39C827C40A38}"/>
                              </a:ext>
                            </a:extLst>
                          </wps:cNvPr>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65368514"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45D5D5-8584-4C86-BEA9-5E9836F476A3}"/>
                              </a:ext>
                            </a:extLst>
                          </wps:cNvPr>
                          <wps:cNvSpPr txBox="1"/>
                          <wps:spPr>
                            <a:xfrm>
                              <a:off x="3276259" y="0"/>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none" rtlCol="0">
                            <a:spAutoFit/>
                          </wps:bodyPr>
                        </wps:wsp>
                        <wps:wsp>
                          <wps:cNvPr id="1838013399"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E574C2-3A8B-4C47-90E1-9443FFEDDE43}"/>
                              </a:ext>
                            </a:extLst>
                          </wps:cNvPr>
                          <wps:cNvSpPr txBox="1"/>
                          <wps:spPr>
                            <a:xfrm>
                              <a:off x="2874274" y="1187683"/>
                              <a:ext cx="1357308"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التنظيمي</w:t>
                                </w:r>
                              </w:p>
                            </w:txbxContent>
                          </wps:txbx>
                          <wps:bodyPr wrap="square" rtlCol="1">
                            <a:noAutofit/>
                          </wps:bodyPr>
                        </wps:wsp>
                      </wpg:grpSp>
                      <wpg:grpSp>
                        <wpg:cNvPr id="1074507990" name="Group 10745079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DD0B19-D5A6-48E1-9651-0D30FEEA76BE}"/>
                            </a:ext>
                          </a:extLst>
                        </wpg:cNvPr>
                        <wpg:cNvGrpSpPr/>
                        <wpg:grpSpPr>
                          <a:xfrm>
                            <a:off x="1351994" y="0"/>
                            <a:ext cx="1522280" cy="1835618"/>
                            <a:chOff x="1351994" y="0"/>
                            <a:chExt cx="1522280" cy="1835618"/>
                          </a:xfrm>
                        </wpg:grpSpPr>
                        <wps:wsp>
                          <wps:cNvPr id="828689933" name="Freeform: Shape 8286899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2937E36-CA02-4C3A-A651-DF7C02DFE1AA}"/>
                              </a:ext>
                            </a:extLst>
                          </wps:cNvPr>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45968411"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6B20B3-FD27-44C3-B275-DBA79DA62C0E}"/>
                              </a:ext>
                            </a:extLst>
                          </wps:cNvPr>
                          <wps:cNvSpPr txBox="1"/>
                          <wps:spPr>
                            <a:xfrm>
                              <a:off x="1836662" y="0"/>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none" rtlCol="0">
                            <a:spAutoFit/>
                          </wps:bodyPr>
                        </wps:wsp>
                        <wps:wsp>
                          <wps:cNvPr id="1046772285"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FC5F9F-EB14-483E-8363-18A7A3DD9936}"/>
                              </a:ext>
                            </a:extLst>
                          </wps:cNvPr>
                          <wps:cNvSpPr txBox="1"/>
                          <wps:spPr>
                            <a:xfrm>
                              <a:off x="1351994" y="1187683"/>
                              <a:ext cx="1522280"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التكنولوجي</w:t>
                                </w:r>
                              </w:p>
                            </w:txbxContent>
                          </wps:txbx>
                          <wps:bodyPr wrap="square" rtlCol="1">
                            <a:noAutofit/>
                          </wps:bodyPr>
                        </wps:wsp>
                      </wpg:grpSp>
                      <wpg:grpSp>
                        <wpg:cNvPr id="1014737809" name="Group 101473780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55256C-8C1B-4011-977A-1FB358CB7256}"/>
                            </a:ext>
                          </a:extLst>
                        </wpg:cNvPr>
                        <wpg:cNvGrpSpPr/>
                        <wpg:grpSpPr>
                          <a:xfrm>
                            <a:off x="0" y="0"/>
                            <a:ext cx="1357308" cy="1835618"/>
                            <a:chOff x="0" y="0"/>
                            <a:chExt cx="1357308" cy="1835618"/>
                          </a:xfrm>
                        </wpg:grpSpPr>
                        <wps:wsp>
                          <wps:cNvPr id="1487180893" name="Freeform: Shape 148718089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6F15FC-3351-40AD-BE0C-6A0F76FA02B5}"/>
                              </a:ext>
                            </a:extLst>
                          </wps:cNvPr>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5352652"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BB6884-51B3-4888-8E5D-870A788CCF94}"/>
                              </a:ext>
                            </a:extLst>
                          </wps:cNvPr>
                          <wps:cNvSpPr txBox="1"/>
                          <wps:spPr>
                            <a:xfrm>
                              <a:off x="402378" y="0"/>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none" rtlCol="0">
                            <a:spAutoFit/>
                          </wps:bodyPr>
                        </wps:wsp>
                        <wps:wsp>
                          <wps:cNvPr id="214167763"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29263E-59A7-481B-9CE5-964F2B92BF65}"/>
                              </a:ext>
                            </a:extLst>
                          </wps:cNvPr>
                          <wps:cNvSpPr txBox="1"/>
                          <wps:spPr>
                            <a:xfrm>
                              <a:off x="0" y="1187683"/>
                              <a:ext cx="1357308"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في الموارد البشرية</w:t>
                                </w:r>
                              </w:p>
                            </w:txbxContent>
                          </wps:txbx>
                          <wps:bodyPr wrap="square" rtlCol="1">
                            <a:noAutofit/>
                          </wps:bodyPr>
                        </wps:wsp>
                      </wpg:grpSp>
                      <wpg:grpSp>
                        <wpg:cNvPr id="1222149990" name="Group 12221499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700AA8-0B04-7668-F042-8E4C67FBD342}"/>
                            </a:ext>
                          </a:extLst>
                        </wpg:cNvPr>
                        <wpg:cNvGrpSpPr/>
                        <wpg:grpSpPr>
                          <a:xfrm>
                            <a:off x="2874274" y="1816440"/>
                            <a:ext cx="1357308" cy="1835629"/>
                            <a:chOff x="2874274" y="1816440"/>
                            <a:chExt cx="1357308" cy="1835629"/>
                          </a:xfrm>
                        </wpg:grpSpPr>
                        <wps:wsp>
                          <wps:cNvPr id="789214815" name="Freeform: Shape 7892148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B54E96C-4A12-6707-8533-03CFCEF658C3}"/>
                              </a:ext>
                            </a:extLst>
                          </wps:cNvPr>
                          <wps:cNvSpPr/>
                          <wps:spPr>
                            <a:xfrm>
                              <a:off x="2990270" y="23352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4578809"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0F7B4C-0D78-593B-C4D6-926AAF1C61E1}"/>
                              </a:ext>
                            </a:extLst>
                          </wps:cNvPr>
                          <wps:cNvSpPr txBox="1"/>
                          <wps:spPr>
                            <a:xfrm>
                              <a:off x="3276259" y="1816440"/>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none" rtlCol="0">
                            <a:spAutoFit/>
                          </wps:bodyPr>
                        </wps:wsp>
                        <wps:wsp>
                          <wps:cNvPr id="1077144566"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1F8CC93-31E2-47E8-1A44-3D7D95A68359}"/>
                              </a:ext>
                            </a:extLst>
                          </wps:cNvPr>
                          <wps:cNvSpPr txBox="1"/>
                          <wps:spPr>
                            <a:xfrm>
                              <a:off x="2874274" y="3004134"/>
                              <a:ext cx="1357308"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البيئي</w:t>
                                </w:r>
                              </w:p>
                            </w:txbxContent>
                          </wps:txbx>
                          <wps:bodyPr wrap="square" rtlCol="1">
                            <a:noAutofit/>
                          </wps:bodyPr>
                        </wps:wsp>
                      </wpg:grpSp>
                      <wpg:grpSp>
                        <wpg:cNvPr id="1783387972" name="Group 178338797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E9EE1B5-65D2-84F8-E970-446E74F50E8C}"/>
                            </a:ext>
                          </a:extLst>
                        </wpg:cNvPr>
                        <wpg:cNvGrpSpPr/>
                        <wpg:grpSpPr>
                          <a:xfrm>
                            <a:off x="1351994" y="1816440"/>
                            <a:ext cx="1522280" cy="1835629"/>
                            <a:chOff x="1351994" y="1816440"/>
                            <a:chExt cx="1522280" cy="1835629"/>
                          </a:xfrm>
                        </wpg:grpSpPr>
                        <wps:wsp>
                          <wps:cNvPr id="2005652891" name="Freeform: Shape 200565289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6478A4-4255-60F0-3533-68C355B9FE39}"/>
                              </a:ext>
                            </a:extLst>
                          </wps:cNvPr>
                          <wps:cNvSpPr/>
                          <wps:spPr>
                            <a:xfrm>
                              <a:off x="1550476" y="23352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8892019"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892C2F-1B80-C1AA-C184-E9CC91EF48A6}"/>
                              </a:ext>
                            </a:extLst>
                          </wps:cNvPr>
                          <wps:cNvSpPr txBox="1"/>
                          <wps:spPr>
                            <a:xfrm>
                              <a:off x="1836662" y="1816440"/>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none" rtlCol="0">
                            <a:spAutoFit/>
                          </wps:bodyPr>
                        </wps:wsp>
                        <wps:wsp>
                          <wps:cNvPr id="1466594419"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97AAC8-F4FB-0FE5-1E64-B64CB9334F2B}"/>
                              </a:ext>
                            </a:extLst>
                          </wps:cNvPr>
                          <wps:cNvSpPr txBox="1"/>
                          <wps:spPr>
                            <a:xfrm>
                              <a:off x="1351994" y="3004134"/>
                              <a:ext cx="1522280"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الإستراتيجي</w:t>
                                </w:r>
                              </w:p>
                            </w:txbxContent>
                          </wps:txbx>
                          <wps:bodyPr wrap="square" rtlCol="1">
                            <a:noAutofit/>
                          </wps:bodyPr>
                        </wps:wsp>
                      </wpg:grpSp>
                      <wpg:grpSp>
                        <wpg:cNvPr id="646627095" name="Group 64662709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6F9664-2E5F-3D3D-2723-E647DE8AE0D6}"/>
                            </a:ext>
                          </a:extLst>
                        </wpg:cNvPr>
                        <wpg:cNvGrpSpPr/>
                        <wpg:grpSpPr>
                          <a:xfrm>
                            <a:off x="0" y="1816440"/>
                            <a:ext cx="1357308" cy="1835629"/>
                            <a:chOff x="0" y="1816440"/>
                            <a:chExt cx="1357308" cy="1835629"/>
                          </a:xfrm>
                        </wpg:grpSpPr>
                        <wps:wsp>
                          <wps:cNvPr id="1093094700" name="Freeform: Shape 10930947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B9CE83-5669-4D6A-5FB0-6DCD1744E63D}"/>
                              </a:ext>
                            </a:extLst>
                          </wps:cNvPr>
                          <wps:cNvSpPr/>
                          <wps:spPr>
                            <a:xfrm>
                              <a:off x="115996" y="233528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3505221"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5E3A56-787E-DA4C-B1FE-CB853B7B2C9A}"/>
                              </a:ext>
                            </a:extLst>
                          </wps:cNvPr>
                          <wps:cNvSpPr txBox="1"/>
                          <wps:spPr>
                            <a:xfrm>
                              <a:off x="402378" y="1816440"/>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wps:txbx>
                          <wps:bodyPr wrap="none" rtlCol="0">
                            <a:spAutoFit/>
                          </wps:bodyPr>
                        </wps:wsp>
                        <wps:wsp>
                          <wps:cNvPr id="1283591439"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D0B99B6-87A6-4A90-8A3A-2B5A77971C8D}"/>
                              </a:ext>
                            </a:extLst>
                          </wps:cNvPr>
                          <wps:cNvSpPr txBox="1"/>
                          <wps:spPr>
                            <a:xfrm>
                              <a:off x="0" y="3004134"/>
                              <a:ext cx="1357308"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الثقافي</w:t>
                                </w:r>
                              </w:p>
                            </w:txbxContent>
                          </wps:txbx>
                          <wps:bodyPr wrap="square" rtlCol="1">
                            <a:noAutofit/>
                          </wps:bodyPr>
                        </wps:wsp>
                      </wpg:grpSp>
                      <wpg:grpSp>
                        <wpg:cNvPr id="1894127223" name="Group 189412722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01229A-9683-757D-5F02-1DB703911669}"/>
                            </a:ext>
                          </a:extLst>
                        </wpg:cNvPr>
                        <wpg:cNvGrpSpPr/>
                        <wpg:grpSpPr>
                          <a:xfrm>
                            <a:off x="2874274" y="3800018"/>
                            <a:ext cx="1357308" cy="1835641"/>
                            <a:chOff x="2874274" y="3800018"/>
                            <a:chExt cx="1357308" cy="1835641"/>
                          </a:xfrm>
                        </wpg:grpSpPr>
                        <wps:wsp>
                          <wps:cNvPr id="256687632" name="Freeform: Shape 2566876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E21D8F-C1F3-CAD1-751E-0DED918E61FE}"/>
                              </a:ext>
                            </a:extLst>
                          </wps:cNvPr>
                          <wps:cNvSpPr/>
                          <wps:spPr>
                            <a:xfrm>
                              <a:off x="2990270" y="431887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80601598"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900EEB4-A5D1-323B-CBE2-90EB539377DF}"/>
                              </a:ext>
                            </a:extLst>
                          </wps:cNvPr>
                          <wps:cNvSpPr txBox="1"/>
                          <wps:spPr>
                            <a:xfrm>
                              <a:off x="3276259" y="3800018"/>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07</w:t>
                                </w:r>
                              </w:p>
                            </w:txbxContent>
                          </wps:txbx>
                          <wps:bodyPr wrap="none" rtlCol="0">
                            <a:spAutoFit/>
                          </wps:bodyPr>
                        </wps:wsp>
                        <wps:wsp>
                          <wps:cNvPr id="1399385158"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C28F91-ABFB-579E-948B-BF5323790E89}"/>
                              </a:ext>
                            </a:extLst>
                          </wps:cNvPr>
                          <wps:cNvSpPr txBox="1"/>
                          <wps:spPr>
                            <a:xfrm>
                              <a:off x="2874274" y="4987724"/>
                              <a:ext cx="1357308"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التشغيلي</w:t>
                                </w:r>
                              </w:p>
                            </w:txbxContent>
                          </wps:txbx>
                          <wps:bodyPr wrap="square" rtlCol="1">
                            <a:noAutofit/>
                          </wps:bodyPr>
                        </wps:wsp>
                      </wpg:grpSp>
                      <wpg:grpSp>
                        <wpg:cNvPr id="553134262" name="Group 55313426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D3E381-CED7-F1F2-C513-6F110761ECAD}"/>
                            </a:ext>
                          </a:extLst>
                        </wpg:cNvPr>
                        <wpg:cNvGrpSpPr/>
                        <wpg:grpSpPr>
                          <a:xfrm>
                            <a:off x="1351994" y="3800018"/>
                            <a:ext cx="1522280" cy="1835641"/>
                            <a:chOff x="1351994" y="3800018"/>
                            <a:chExt cx="1522280" cy="1835641"/>
                          </a:xfrm>
                        </wpg:grpSpPr>
                        <wps:wsp>
                          <wps:cNvPr id="1387103870" name="Freeform: Shape 138710387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08908C6-8E36-8204-1EE8-0BA18908EB73}"/>
                              </a:ext>
                            </a:extLst>
                          </wps:cNvPr>
                          <wps:cNvSpPr/>
                          <wps:spPr>
                            <a:xfrm>
                              <a:off x="1550476" y="431887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67406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50F692-7591-F487-F53B-14B43AF380D7}"/>
                              </a:ext>
                            </a:extLst>
                          </wps:cNvPr>
                          <wps:cNvSpPr txBox="1"/>
                          <wps:spPr>
                            <a:xfrm>
                              <a:off x="1836662" y="3800018"/>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08</w:t>
                                </w:r>
                              </w:p>
                            </w:txbxContent>
                          </wps:txbx>
                          <wps:bodyPr wrap="none" rtlCol="0">
                            <a:spAutoFit/>
                          </wps:bodyPr>
                        </wps:wsp>
                        <wps:wsp>
                          <wps:cNvPr id="2039955160"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8FA2BC-3AB9-BBBF-EA5A-E9F34DD4181C}"/>
                              </a:ext>
                            </a:extLst>
                          </wps:cNvPr>
                          <wps:cNvSpPr txBox="1"/>
                          <wps:spPr>
                            <a:xfrm>
                              <a:off x="1351994" y="4987724"/>
                              <a:ext cx="1522280"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الاجتماعي</w:t>
                                </w:r>
                              </w:p>
                            </w:txbxContent>
                          </wps:txbx>
                          <wps:bodyPr wrap="square" rtlCol="1">
                            <a:noAutofit/>
                          </wps:bodyPr>
                        </wps:wsp>
                      </wpg:grpSp>
                      <wpg:grpSp>
                        <wpg:cNvPr id="1698846647" name="Group 169884664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AC3AAC-2C7B-6E8A-AA9C-AA75B40FA307}"/>
                            </a:ext>
                          </a:extLst>
                        </wpg:cNvPr>
                        <wpg:cNvGrpSpPr/>
                        <wpg:grpSpPr>
                          <a:xfrm>
                            <a:off x="0" y="3800018"/>
                            <a:ext cx="1357308" cy="1835641"/>
                            <a:chOff x="0" y="3800018"/>
                            <a:chExt cx="1357308" cy="1835641"/>
                          </a:xfrm>
                        </wpg:grpSpPr>
                        <wps:wsp>
                          <wps:cNvPr id="2000003314" name="Freeform: Shape 20000033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0A9DE6-4C86-C2E7-6D6A-985C78F25184}"/>
                              </a:ext>
                            </a:extLst>
                          </wps:cNvPr>
                          <wps:cNvSpPr/>
                          <wps:spPr>
                            <a:xfrm>
                              <a:off x="115996" y="431887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9790528"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7069C0-A09E-5851-8B48-9FAD671DDEDC}"/>
                              </a:ext>
                            </a:extLst>
                          </wps:cNvPr>
                          <wps:cNvSpPr txBox="1"/>
                          <wps:spPr>
                            <a:xfrm>
                              <a:off x="402378" y="3800018"/>
                              <a:ext cx="646430" cy="733425"/>
                            </a:xfrm>
                            <a:prstGeom prst="rect">
                              <a:avLst/>
                            </a:prstGeom>
                            <a:noFill/>
                          </wps:spPr>
                          <wps:txbx>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09</w:t>
                                </w:r>
                              </w:p>
                            </w:txbxContent>
                          </wps:txbx>
                          <wps:bodyPr wrap="none" rtlCol="0">
                            <a:spAutoFit/>
                          </wps:bodyPr>
                        </wps:wsp>
                        <wps:wsp>
                          <wps:cNvPr id="869562258"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2CCC835-0F53-FB19-A7EA-9269A5A22D08}"/>
                              </a:ext>
                            </a:extLst>
                          </wps:cNvPr>
                          <wps:cNvSpPr txBox="1"/>
                          <wps:spPr>
                            <a:xfrm>
                              <a:off x="0" y="4987724"/>
                              <a:ext cx="1357308" cy="647935"/>
                            </a:xfrm>
                            <a:prstGeom prst="rect">
                              <a:avLst/>
                            </a:prstGeom>
                            <a:noFill/>
                          </wps:spPr>
                          <wps:txb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الشخصي</w:t>
                                </w:r>
                              </w:p>
                            </w:txbxContent>
                          </wps:txbx>
                          <wps:bodyPr wrap="square" rtlCol="1">
                            <a:noAutofit/>
                          </wps:bodyPr>
                        </wps:wsp>
                      </wpg:grpSp>
                    </wpg:wgp>
                  </a:graphicData>
                </a:graphic>
              </wp:inline>
            </w:drawing>
          </mc:Choice>
          <mc:Fallback>
            <w:pict>
              <v:group id="Group 152" o:spid="_x0000_s1097" style="width:333.2pt;height:443.75pt;mso-position-horizontal-relative:char;mso-position-vertical-relative:line" coordsize="42315,5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">
                <v:group id="Group 1380818674" o:spid="_x0000_s1098" style="position:absolute;left:28742;width:13573;height:18356" coordorigin="28742"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uVgqyQAA&#10;AOMAAAAPAAAAAAAAAAAAAAAAAKoCAABkcnMvZG93bnJldi54bWxQSwUGAAAAAAQABAD6AAAAoAMA&#10;AAAA&#10;">
                  <v:shape id="Freeform: Shape 1578635869" o:spid="_x0000_s1099" style="position:absolute;left:29902;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FvscA&#10;AADjAAAADwAAAGRycy9kb3ducmV2LnhtbERPX0vDMBB/F/Ydwg18EZeqrKt12SiiIOzJbqCPR3K2&#10;1eRSkrh1394Igo/3+3/r7eSsOFKIg2cFN4sCBLH2ZuBOwWH/fF2BiAnZoPVMCs4UYbuZXayxNv7E&#10;r3RsUydyCMcaFfQpjbWUUffkMC78SJy5Dx8cpnyGTpqApxzurLwtilI6HDg39DjSY0/6q/12CuzV&#10;p2/O9o21nsL7rmmfXNodlLqcT80DiERT+hf/uV9Mnr9cVeXdsirv4fenDI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WRb7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0" type="#_x0000_t202" style="position:absolute;left:32762;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1EacoA&#10;AADiAAAADwAAAGRycy9kb3ducmV2LnhtbESPzU7DMBCE70i8g7VI3KiT0oQQ6laotBK3/sADrOIl&#10;DonXUWzatE+PkZB6HM3MN5r5crSdONLgG8cK0kkCgrhyuuFawefH5qEA4QOyxs4xKTiTh+Xi9maO&#10;pXYn3tPxEGoRIexLVGBC6EspfWXIop+4njh6X26wGKIcaqkHPEW47eQ0SXJpseG4YLCnlaGqPfxY&#10;BUVit237PN15O7ukmVm9uXX/rdT93fj6AiLQGK7h//a7VvCUZ495kaUz+LsU74B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CNRGnKAAAA4gAAAA8AAAAAAAAAAAAAAAAAmAIA&#10;AGRycy9kb3ducmV2LnhtbFBLBQYAAAAABAAEAPUAAACPAw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101" type="#_x0000_t202" style="position:absolute;left:28742;top:11876;width:13573;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bV8cA&#10;AADjAAAADwAAAGRycy9kb3ducmV2LnhtbERPX2vCMBB/H+w7hBv4ponrJm1nlDER9uTQTWFvR3O2&#10;Zc2lNNHWb28EYY/3+3/z5WAbcabO1441TCcKBHHhTM2lhp/v9TgF4QOywcYxabiQh+Xi8WGOuXE9&#10;b+m8C6WIIexz1FCF0OZS+qIii37iWuLIHV1nMcSzK6XpsI/htpHPSs2kxZpjQ4UtfVRU/O1OVsN+&#10;c/w9vKivcmVf294NSrLNpNajp+H9DUSgIfyL7+5PE+enSaqmSZJlcPspAi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21fHAAAA4wAAAA8AAAAAAAAAAAAAAAAAmAIAAGRy&#10;cy9kb3ducmV2LnhtbFBLBQYAAAAABAAEAPUAAACMAw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التنظيمي</w:t>
                          </w:r>
                        </w:p>
                      </w:txbxContent>
                    </v:textbox>
                  </v:shape>
                </v:group>
                <v:group id="Group 1074507990" o:spid="_x0000_s1102" style="position:absolute;left:13519;width:15223;height:18356" coordorigin="13519" coordsize="15222,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Ux+yK&#10;zAAAAOMAAAAPAAAAAAAAAAAAAAAAAKoCAABkcnMvZG93bnJldi54bWxQSwUGAAAAAAQABAD6AAAA&#10;owMAAAAA&#10;">
                  <v:shape id="Freeform: Shape 828689933" o:spid="_x0000_s1103" style="position:absolute;left:15504;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sEckA&#10;AADiAAAADwAAAGRycy9kb3ducmV2LnhtbESPQWsCMRSE7wX/Q3hCL6VmVZB1NcoiLRQ8dSu0x0fy&#10;3N02eVmSVNd/3xQKPQ4z8w2z3Y/OiguF2HtWMJ8VIIi1Nz23Ck5vz48liJiQDVrPpOBGEfa7yd0W&#10;K+Ov/EqXJrUiQzhWqKBLaaikjLojh3HmB+LsnX1wmLIMrTQBrxnurFwUxUo67DkvdDjQoSP91Xw7&#10;Bfbh09c3+85aj+HjWDdPLh1PSt1Px3oDItGY/sN/7RejoFyUq3K9Xi7h91K+A3L3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w0sEckAAADiAAAADwAAAAAAAAAAAAAAAACYAgAA&#10;ZHJzL2Rvd25yZXYueG1sUEsFBgAAAAAEAAQA9QAAAI4D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4" type="#_x0000_t202" style="position:absolute;left:18366;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jbMcA&#10;AADjAAAADwAAAGRycy9kb3ducmV2LnhtbERPX2vCMBB/H+w7hBv4NtNKK7UzynAKvrm5fYCjuTVd&#10;m0tponb79EYY+Hi//7dcj7YTZxp841hBOk1AEFdON1wr+PrcPRcgfEDW2DkmBb/kYb16fFhiqd2F&#10;P+h8DLWIIexLVGBC6EspfWXIop+6njhy326wGOI51FIPeInhtpOzJJlLiw3HBoM9bQxV7fFkFRSJ&#10;PbTtYvbubfaX5mbz5rb9j1KTp/H1BUSgMdzF/+69jvPzLF/MiyxN4fZTBE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Po2zHAAAA4wAAAA8AAAAAAAAAAAAAAAAAmAIAAGRy&#10;cy9kb3ducmV2LnhtbFBLBQYAAAAABAAEAPUAAACMAw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shape id="مربع نص 18" o:spid="_x0000_s1105" type="#_x0000_t202" style="position:absolute;left:13519;top:11876;width:15223;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54FscA&#10;AADjAAAADwAAAGRycy9kb3ducmV2LnhtbERPS2vCQBC+F/oflhG81V2Dr6bZSFEKPVW0D+htyI5J&#10;aHY2ZFcT/71bEDzO955sPdhGnKnztWMN04kCQVw4U3Op4evz7WkFwgdkg41j0nAhD+v88SHD1Lie&#10;93Q+hFLEEPYpaqhCaFMpfVGRRT9xLXHkjq6zGOLZldJ02Mdw28hEqYW0WHNsqLClTUXF3+FkNXx/&#10;HH9/ZmpXbu287d2gJNtnqfV4NLy+gAg0hLv45n43cb6aLZbLJFnN4f+nCID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eeBbHAAAA4wAAAA8AAAAAAAAAAAAAAAAAmAIAAGRy&#10;cy9kb3ducmV2LnhtbFBLBQYAAAAABAAEAPUAAACMAw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التكنولوجي</w:t>
                          </w:r>
                        </w:p>
                      </w:txbxContent>
                    </v:textbox>
                  </v:shape>
                </v:group>
                <v:group id="Group 1014737809" o:spid="_x0000_s1106" style="position:absolute;width:13573;height:18356"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9OfdtyQAA&#10;AOMAAAAPAAAAAAAAAAAAAAAAAKoCAABkcnMvZG93bnJldi54bWxQSwUGAAAAAAQABAD6AAAAoAMA&#10;AAAA&#10;">
                  <v:shape id="Freeform: Shape 1487180893" o:spid="_x0000_s1107" style="position:absolute;left:1159;top:5188;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L6scA&#10;AADjAAAADwAAAGRycy9kb3ducmV2LnhtbERPX0vDMBB/F/wO4QRfxKVT0dotG0UUBntaHWyPR3K2&#10;ncmlJHHrvv0iCD7e7//Nl6Oz4kgh9p4VTCcFCGLtTc+tgu3nx30JIiZkg9YzKThThOXi+mqOlfEn&#10;3tCxSa3IIRwrVNClNFRSRt2RwzjxA3HmvnxwmPIZWmkCnnK4s/KhKJ6lw55zQ4cDvXWkv5sfp8De&#10;HXx9tjvWegz7dd28u7TeKnV7M9YzEInG9C/+c69Mnv9UvkzLonx9hN+fMgBy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LS+r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8" type="#_x0000_t202" style="position:absolute;left:4023;width:6465;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mYckA&#10;AADiAAAADwAAAGRycy9kb3ducmV2LnhtbESPzWrDMBCE74W+g9hAb40cpQ6JEyWUtIXemr8HWKyN&#10;5dhaGUtN3D59VSj0OMzMN8xqM7hWXKkPtWcNk3EGgrj0puZKw+n49jgHESKywdYzafiiAJv1/d0K&#10;C+NvvKfrIVYiQTgUqMHG2BVShtKSwzD2HXHyzr53GJPsK2l6vCW4a6XKspl0WHNasNjR1lLZHD6d&#10;hnnmPppmoXbBPX1Pcrt98a/dReuH0fC8BBFpiP/hv/a70aCm+TRXs1zB76V0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PNmYckAAADiAAAADwAAAAAAAAAAAAAAAACYAgAA&#10;ZHJzL2Rvd25yZXYueG1sUEsFBgAAAAAEAAQA9QAAAI4DA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مربع نص 18" o:spid="_x0000_s1109" type="#_x0000_t202" style="position:absolute;top:11876;width:13573;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TlcoA&#10;AADiAAAADwAAAGRycy9kb3ducmV2LnhtbESPT2vCQBTE7wW/w/IEb3U3aqNGVykthZ5a/AveHtln&#10;Esy+DdmtSb99t1DocZiZ3zDrbW9rcafWV441JGMFgjh3puJCw/Hw9rgA4QOywdoxafgmD9vN4GGN&#10;mXEd7+i+D4WIEPYZaihDaDIpfV6SRT92DXH0rq61GKJsC2la7CLc1nKiVCotVhwXSmzopaT8tv+y&#10;Gk4f18t5pj6LV/vUdK5Xku1Saj0a9s8rEIH68B/+a78bDZNklqTzeTqF30vxDs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ZR05XKAAAA4gAAAA8AAAAAAAAAAAAAAAAAmAIA&#10;AGRycy9kb3ducmV2LnhtbFBLBQYAAAAABAAEAPUAAACPAw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في الموارد البشرية</w:t>
                          </w:r>
                        </w:p>
                      </w:txbxContent>
                    </v:textbox>
                  </v:shape>
                </v:group>
                <v:group id="Group 1222149990" o:spid="_x0000_s1110" style="position:absolute;left:28742;top:18164;width:13573;height:18356" coordorigin="28742,18164"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a8546&#10;zAAAAOMAAAAPAAAAAAAAAAAAAAAAAKoCAABkcnMvZG93bnJldi54bWxQSwUGAAAAAAQABAD6AAAA&#10;owMAAAAA&#10;">
                  <v:shape id="Freeform: Shape 789214815" o:spid="_x0000_s1111" style="position:absolute;left:29902;top:23352;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nv8oA&#10;AADiAAAADwAAAGRycy9kb3ducmV2LnhtbESPT0sDMRTE70K/Q3gFL2KzW/yzrk3LIgqFnlwLenwk&#10;z93V5GVJYrv99o0geBxm5jfMajM5Kw4U4uBZQbkoQBBrbwbuFOzfXq4rEDEhG7SeScGJImzWs4sV&#10;1sYf+ZUObepEhnCsUUGf0lhLGXVPDuPCj8TZ+/TBYcoydNIEPGa4s3JZFHfS4cB5oceRnnrS3+2P&#10;U2Cvvnxzsu+s9RQ+dk377NJur9TlfGoeQSSa0n/4r701Cu6rh2V5U5W38Hsp3wG5P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d657/KAAAA4gAAAA8AAAAAAAAAAAAAAAAAmAIA&#10;AGRycy9kb3ducmV2LnhtbFBLBQYAAAAABAAEAPUAAACPAw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2" type="#_x0000_t202" style="position:absolute;left:32762;top:1816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5V5skA&#10;AADiAAAADwAAAGRycy9kb3ducmV2LnhtbESPwW7CMBBE75X6D9ZW4gY2CEpIMaiiIPVWoP2AVbyN&#10;08TrKHYh8PW4ElKPo5l5o1mue9eIE3Wh8qxhPFIgiAtvKi41fH3uhhmIEJENNp5Jw4UCrFePD0vM&#10;jT/zgU7HWIoE4ZCjBhtjm0sZCksOw8i3xMn79p3DmGRXStPhOcFdIydKPUuHFacFiy1tLBX18ddp&#10;yJT7qOvFZB/c9Dqe2c2b37Y/Wg+e+tcXEJH6+B++t9+NhrmazuZZphbwdyndAbm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75V5skAAADiAAAADwAAAAAAAAAAAAAAAACYAgAA&#10;ZHJzL2Rvd25yZXYueG1sUEsFBgAAAAAEAAQA9QAAAI4DA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1113" type="#_x0000_t202" style="position:absolute;left:28742;top:30041;width:13573;height: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3PHsYA&#10;AADjAAAADwAAAGRycy9kb3ducmV2LnhtbERPX2vCMBB/F/Ydwg1800SpdatGEWWwp425KeztaM62&#10;2FxKE2399mYw8PF+/2+57m0trtT6yrGGyViBIM6dqbjQ8PP9NnoB4QOywdoxabiRh/XqabDEzLiO&#10;v+i6D4WIIewz1FCG0GRS+rwki37sGuLInVxrMcSzLaRpsYvhtpZTpVJpseLYUGJD25Ly8/5iNRw+&#10;Tr/HRH0WOztrOtcryfZVaj187jcLEIH68BD/u99NnK/m80mSzNIU/n6KA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3PHsYAAADjAAAADwAAAAAAAAAAAAAAAACYAgAAZHJz&#10;L2Rvd25yZXYueG1sUEsFBgAAAAAEAAQA9QAAAIsDA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البيئي</w:t>
                          </w:r>
                        </w:p>
                      </w:txbxContent>
                    </v:textbox>
                  </v:shape>
                </v:group>
                <v:group id="Group 1783387972" o:spid="_x0000_s1114" style="position:absolute;left:13519;top:18164;width:15223;height:18356" coordorigin="13519,18164" coordsize="15222,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FR+MLyQAA&#10;AOMAAAAPAAAAAAAAAAAAAAAAAKoCAABkcnMvZG93bnJldi54bWxQSwUGAAAAAAQABAD6AAAAoAMA&#10;AAAA&#10;">
                  <v:shape id="Freeform: Shape 2005652891" o:spid="_x0000_s1115" style="position:absolute;left:15504;top:23352;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WovskA&#10;AADjAAAADwAAAGRycy9kb3ducmV2LnhtbESPQWsCMRSE70L/Q3iFXqRmFRS7NcpSLBQ8uQr2+Ehe&#10;d7dNXpYk6vrvG6HQ4zAz3zCrzeCsuFCInWcF00kBglh703Gj4Hh4f16CiAnZoPVMCm4UYbN+GK2w&#10;NP7Ke7rUqREZwrFEBW1KfSll1C05jBPfE2fvyweHKcvQSBPwmuHOyllRLKTDjvNCiz29taR/6rNT&#10;YMffvrrZE2s9hM9dVW9d2h2VenocqlcQiYb0H/5rfxgFmThfzGfLlyncP+U/IN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AWovskAAADjAAAADwAAAAAAAAAAAAAAAACYAgAA&#10;ZHJzL2Rvd25yZXYueG1sUEsFBgAAAAAEAAQA9QAAAI4D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6" type="#_x0000_t202" style="position:absolute;left:18366;top:1816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XVAsgA&#10;AADhAAAADwAAAGRycy9kb3ducmV2LnhtbESPUUvDMBSF3wf+h3AF37akRaXtlg3ZFHxTt/2AS3PX&#10;1DY3pcm26q83guDj4ZzvHM5qM7leXGgMrWcN2UKBIK69abnRcDy8zAsQISIb7D2Thi8KsFnfzFZY&#10;GX/lD7rsYyNSCYcKNdgYh0rKUFtyGBZ+IE7eyY8OY5JjI82I11Tuepkr9SgdtpwWLA60tVR3+7PT&#10;UCj31nVl/h7c/Xf2YLc7/zx8an13Oz0tQUSa4n/4j341iSuKMldZCb+P0hu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RdUCyAAAAOEAAAAPAAAAAAAAAAAAAAAAAJgCAABk&#10;cnMvZG93bnJldi54bWxQSwUGAAAAAAQABAD1AAAAjQM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1117" type="#_x0000_t202" style="position:absolute;left:13519;top:30041;width:15223;height: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04gMYA&#10;AADjAAAADwAAAGRycy9kb3ducmV2LnhtbERPX2vCMBB/H/gdwg18m4lSy1qNIorg08Z0G/h2NGdb&#10;1lxKE2399stg4OP9/t9yPdhG3KjztWMN04kCQVw4U3Op4fO0f3kF4QOywcYxabiTh/Vq9LTE3Lie&#10;P+h2DKWIIexz1FCF0OZS+qIii37iWuLIXVxnMcSzK6XpsI/htpEzpVJpsebYUGFL24qKn+PVavh6&#10;u5y/E/Ve7uy87d2gJNtMaj1+HjYLEIGG8BD/uw8mzk/SdJ4lyTSDv58iAH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04gMYAAADjAAAADwAAAAAAAAAAAAAAAACYAgAAZHJz&#10;L2Rvd25yZXYueG1sUEsFBgAAAAAEAAQA9QAAAIsDA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الإستراتيجي</w:t>
                          </w:r>
                        </w:p>
                      </w:txbxContent>
                    </v:textbox>
                  </v:shape>
                </v:group>
                <v:group id="Group 646627095" o:spid="_x0000_s1118" style="position:absolute;top:18164;width:13573;height:18356" coordorigin=",18164"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RXH4/L&#10;AAAA4gAAAA8AAAAAAAAAAAAAAAAAqgIAAGRycy9kb3ducmV2LnhtbFBLBQYAAAAABAAEAPoAAACi&#10;AwAAAAA=&#10;">
                  <v:shape id="Freeform: Shape 1093094700" o:spid="_x0000_s1119" style="position:absolute;left:1159;top:23352;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BfcsA&#10;AADjAAAADwAAAGRycy9kb3ducmV2LnhtbESPT0sDMRDF74LfIYzgRWziH9Rum5ZFFAo9dS20x5CM&#10;u1uTyZLEdvvtnUPB48y8ee/95ssxeHHElPtIGh4mCgSSja6nVsP26/P+DUQuhpzxkVDDGTMsF9dX&#10;c1O5eKINHpvSCjahXBkNXSlDJWW2HQaTJ3FA4tt3TMEUHlMrXTInNg9ePir1IoPpiRM6M+B7h/an&#10;+Q0a/N0h1me/I2vHtF/XzUco663WtzdjPQNRcCz/4sv3ynF9NX1S0+dXxRTMxAuQi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5MF9ywAAAOMAAAAPAAAAAAAAAAAAAAAAAJgC&#10;AABkcnMvZG93bnJldi54bWxQSwUGAAAAAAQABAD1AAAAkAM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20" type="#_x0000_t202" style="position:absolute;left:4023;top:18164;width:6465;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GMwskA&#10;AADiAAAADwAAAGRycy9kb3ducmV2LnhtbESPwU7DMBBE70j8g7VIvbV2UoJKqFuh0kq9AYUPWMVL&#10;HBKvo9i0KV9fI1XiOJqZN5rlenSdONIQGs8aspkCQVx503Ct4fNjN12ACBHZYOeZNJwpwHp1e7PE&#10;0vgTv9PxEGuRIBxK1GBj7EspQ2XJYZj5njh5X35wGJMcamkGPCW462Su1IN02HBasNjTxlLVHn6c&#10;hoVyr237mL8Fd/+bFXbz4rf9t9aTu/H5CUSkMf6Hr+290TAv5oUq8jyDv0vpDsjV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0GMwskAAADiAAAADwAAAAAAAAAAAAAAAACYAgAA&#10;ZHJzL2Rvd25yZXYueG1sUEsFBgAAAAAEAAQA9QAAAI4DA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v:textbox>
                  </v:shape>
                  <v:shape id="مربع نص 18" o:spid="_x0000_s1121" type="#_x0000_t202" style="position:absolute;top:30041;width:13573;height: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HJ8cA&#10;AADjAAAADwAAAGRycy9kb3ducmV2LnhtbERPS2vCQBC+F/wPywje6q6vYtJsRBShpxZtK3gbsmMS&#10;mp0N2dWk/75bKPQ433uyzWAbcafO1441zKYKBHHhTM2lho/3w+MahA/IBhvHpOGbPGzy0UOGqXE9&#10;H+l+CqWIIexT1FCF0KZS+qIii37qWuLIXV1nMcSzK6XpsI/htpFzpZ6kxZpjQ4Ut7Soqvk43q+Hz&#10;9Xo5L9VbubertneDkmwTqfVkPGyfQQQawr/4z/1i4vz5erFKZstFAr8/RQBk/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sRyfHAAAA4wAAAA8AAAAAAAAAAAAAAAAAmAIAAGRy&#10;cy9kb3ducmV2LnhtbFBLBQYAAAAABAAEAPUAAACMAw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الثقافي</w:t>
                          </w:r>
                        </w:p>
                      </w:txbxContent>
                    </v:textbox>
                  </v:shape>
                </v:group>
                <v:group id="Group 1894127223" o:spid="_x0000_s1122" style="position:absolute;left:28742;top:38000;width:13573;height:18356" coordorigin="28742,38000"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U42oyQAA&#10;AOMAAAAPAAAAAAAAAAAAAAAAAKoCAABkcnMvZG93bnJldi54bWxQSwUGAAAAAAQABAD6AAAAoAMA&#10;AAAA&#10;">
                  <v:shape id="Freeform: Shape 256687632" o:spid="_x0000_s1123" style="position:absolute;left:29902;top:43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RoNckA&#10;AADiAAAADwAAAGRycy9kb3ducmV2LnhtbESPQUsDMRSE74L/IbyCF7FZV1zL2rQsoiD05LZQj4/k&#10;ubs2eVmS2G7/vRGEHoeZ+YZZridnxZFCHDwruJ8XIIi1NwN3Cnbbt7sFiJiQDVrPpOBMEdar66sl&#10;1saf+IOObepEhnCsUUGf0lhLGXVPDuPcj8TZ+/LBYcoydNIEPGW4s7Isiko6HDgv9DjSS0/60P44&#10;Bfb22zdnu2etp/C5adpXlzY7pW5mU/MMItGULuH/9rtRUD5W1eKpeijh71K+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9RoNckAAADiAAAADwAAAAAAAAAAAAAAAACYAgAA&#10;ZHJzL2Rvd25yZXYueG1sUEsFBgAAAAAEAAQA9QAAAI4D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24" type="#_x0000_t202" style="position:absolute;left:32762;top:38000;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BJXcYA&#10;AADiAAAADwAAAGRycy9kb3ducmV2LnhtbERP3WrCMBS+F/YO4Qi706SySq1GGW6D3U3dHuDQHJva&#10;5qQ0mXZ7+uVi4OXH97/Zja4TVxpC41lDNlcgiCtvGq41fH2+zQoQISIb7DyThh8KsNs+TDZYGn/j&#10;I11PsRYphEOJGmyMfSllqCw5DHPfEyfu7AeHMcGhlmbAWwp3nVwotZQOG04NFnvaW6ra07fTUCj3&#10;0barxSG4p98st/sX/9pftH6cjs9rEJHGeBf/u9+NhrxQS5Xlq7Q5XUp3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BJXcYAAADiAAAADwAAAAAAAAAAAAAAAACYAgAAZHJz&#10;L2Rvd25yZXYueG1sUEsFBgAAAAAEAAQA9QAAAIsDA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07</w:t>
                          </w:r>
                        </w:p>
                      </w:txbxContent>
                    </v:textbox>
                  </v:shape>
                  <v:shape id="مربع نص 18" o:spid="_x0000_s1125" type="#_x0000_t202" style="position:absolute;left:28742;top:49877;width:13573;height: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yEu8sA&#10;AADjAAAADwAAAGRycy9kb3ducmV2LnhtbESPQUvDQBCF74L/YRnBm92tNdKk3RZRBE8Vqy30NmSn&#10;STA7G7Jrk/77zqHgcea9ee+b5Xr0rTpRH5vAFqYTA4q4DK7hysLP9/vDHFRMyA7bwGThTBHWq9ub&#10;JRYuDPxFp22qlIRwLNBCnVJXaB3LmjzGSeiIRTuG3mOSsa+063GQcN/qR2OetceGpaHGjl5rKn+3&#10;f97CbnM87J/MZ/Xms24Io9Hsc23t/d34sgCVaEz/5uv1hxP8WZ7P5tk0E2j5SRagVx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zbIS7ywAAAOMAAAAPAAAAAAAAAAAAAAAAAJgC&#10;AABkcnMvZG93bnJldi54bWxQSwUGAAAAAAQABAD1AAAAkAM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التشغيلي</w:t>
                          </w:r>
                        </w:p>
                      </w:txbxContent>
                    </v:textbox>
                  </v:shape>
                </v:group>
                <v:group id="Group 553134262" o:spid="_x0000_s1126" style="position:absolute;left:13519;top:38000;width:15223;height:18356" coordorigin="13519,38000" coordsize="15222,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WErz7L&#10;AAAA4gAAAA8AAAAAAAAAAAAAAAAAqgIAAGRycy9kb3ducmV2LnhtbFBLBQYAAAAABAAEAPoAAACi&#10;AwAAAAA=&#10;">
                  <v:shape id="Freeform: Shape 1387103870" o:spid="_x0000_s1127" style="position:absolute;left:15504;top:43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Z5MgA&#10;AADjAAAADwAAAGRycy9kb3ducmV2LnhtbERPTUsDMRC9C/0PYQQvYrOtoGVtWpZiQejJtaDHIRl3&#10;V5PJksR2+++dg+BlYOZ9zHvr7RS8OlHKQ2QDi3kFithGN3Bn4Pi2v1uBygXZoY9MBi6UYbuZXa2x&#10;dvHMr3RqS6fEhHONBvpSxlrrbHsKmOdxJBbsM6aARdbUaZfwLObB62VVPeiAA8uHHkfa9WS/259g&#10;wN9+xebi39naKX0cmvY5lMPRmJvrqXkCVWgq/+Q/9YuT+Perx0UlQ1pIJzmA3v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hhnkyAAAAOMAAAAPAAAAAAAAAAAAAAAAAJgCAABk&#10;cnMvZG93bnJldi54bWxQSwUGAAAAAAQABAD1AAAAjQM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28" type="#_x0000_t202" style="position:absolute;left:18366;top:38000;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F5WMcA&#10;AADjAAAADwAAAGRycy9kb3ducmV2LnhtbERPX0/CMBB/J/E7NGfiG7QgDBgUYkAT31TgA1zWY51b&#10;r8taYPrprYmJj/f7f+tt7xpxpS5UnjWMRwoEceFNxaWG0/FluAARIrLBxjNp+KIA283dYI258Tf+&#10;oOshliKFcMhRg42xzaUMhSWHYeRb4sSdfecwprMrpenwlsJdIydKZdJhxanBYks7S0V9uDgNC+Xe&#10;6no5eQ9u+j2e2d3eP7efWj/c908rEJH6+C/+c7+aNH85f8zmU5XN4PenBI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xeVjHAAAA4wAAAA8AAAAAAAAAAAAAAAAAmAIAAGRy&#10;cy9kb3ducmV2LnhtbFBLBQYAAAAABAAEAPUAAACMAw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08</w:t>
                          </w:r>
                        </w:p>
                      </w:txbxContent>
                    </v:textbox>
                  </v:shape>
                  <v:shape id="مربع نص 18" o:spid="_x0000_s1129" type="#_x0000_t202" style="position:absolute;left:13519;top:49877;width:15223;height: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GksgA&#10;AADjAAAADwAAAGRycy9kb3ducmV2LnhtbESPzWrCQBSF94LvMFyhO53RGmmio4il0FVF2wruLplr&#10;EszcCZmpiW/fWQguD+ePb7XpbS1u1PrKsYbpRIEgzp2puNDw8/0xfgPhA7LB2jFpuJOHzXo4WGFm&#10;XMcHuh1DIeII+ww1lCE0mZQ+L8min7iGOHoX11oMUbaFNC12cdzWcqbUQlqsOD6U2NCupPx6/LMa&#10;fr8u59Nc7Yt3mzSd65Vkm0qtX0b9dgkiUB+e4Uf702iYqdc0TZLpIlJEpsgDcv0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P4aSyAAAAOMAAAAPAAAAAAAAAAAAAAAAAJgCAABk&#10;cnMvZG93bnJldi54bWxQSwUGAAAAAAQABAD1AAAAjQM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الاجتماعي</w:t>
                          </w:r>
                        </w:p>
                      </w:txbxContent>
                    </v:textbox>
                  </v:shape>
                </v:group>
                <v:group id="Group 1698846647" o:spid="_x0000_s1130" style="position:absolute;top:38000;width:13573;height:18356" coordorigin=",38000"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PB+cyQAA&#10;AOMAAAAPAAAAAAAAAAAAAAAAAKoCAABkcnMvZG93bnJldi54bWxQSwUGAAAAAAQABAD6AAAAoAMA&#10;AAAA&#10;">
                  <v:shape id="Freeform: Shape 2000003314" o:spid="_x0000_s1131" style="position:absolute;left:1159;top:43188;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pcs8gA&#10;AADjAAAADwAAAGRycy9kb3ducmV2LnhtbESPwWoCMRCG74W+Q5hCL0WzapGyGmUpCgVProI9Dsl0&#10;d9tksiRR17dvCkLnNsz/f8O3XA/OiguF2HlWMBkXIIi1Nx03Co6H7egNREzIBq1nUnCjCOvV48MS&#10;S+OvvKdLnRqRIRxLVNCm1JdSRt2Swzj2PXG+ffngMOU1NNIEvGa4s3JaFHPpsOP8ocWe3lvSP/XZ&#10;KbAv37662RNrPYTPXVVvXNodlXp+GqoFiERD+g/f2x9GQSbmmc0mr/DnlH1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SlyzyAAAAOMAAAAPAAAAAAAAAAAAAAAAAJgCAABk&#10;cnMvZG93bnJldi54bWxQSwUGAAAAAAQABAD1AAAAjQM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32" type="#_x0000_t202" style="position:absolute;left:4023;top:38000;width:6465;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GsYA&#10;AADiAAAADwAAAGRycy9kb3ducmV2LnhtbERP3U7CMBS+N/EdmmPCnbRbQNmgEAOYeKciD3CyHtax&#10;9XRZKwyf3l6YePnl+19tRteJCw2h8awhmyoQxJU3Ddcajl+vjwsQISIb7DyThhsF2Kzv71ZYGn/l&#10;T7ocYi1SCIcSNdgY+1LKUFlyGKa+J07cyQ8OY4JDLc2A1xTuOpkr9SQdNpwaLPa0tVS1h2+nYaHc&#10;e9sW+Udws59sbrc7v+/PWk8expcliEhj/Bf/ud+MhllWPBdqnqfN6VK6A3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BGsYAAADiAAAADwAAAAAAAAAAAAAAAACYAgAAZHJz&#10;L2Rvd25yZXYueG1sUEsFBgAAAAAEAAQA9QAAAIsDAAAAAA==&#10;" filled="f" stroked="f">
                    <v:textbox style="mso-fit-shape-to-text:t">
                      <w:txbxContent>
                        <w:p w:rsidR="001338CC" w:rsidRDefault="001338CC" w:rsidP="007B6C0A">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09</w:t>
                          </w:r>
                        </w:p>
                      </w:txbxContent>
                    </v:textbox>
                  </v:shape>
                  <v:shape id="مربع نص 18" o:spid="_x0000_s1133" type="#_x0000_t202" style="position:absolute;top:49877;width:13573;height: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nc8YA&#10;AADiAAAADwAAAGRycy9kb3ducmV2LnhtbERPz2vCMBS+D/Y/hCd4m4nFFq1GGRuCp8l0E7w9mmdb&#10;bF5KE23975eDsOPH93u1GWwj7tT52rGG6USBIC6cqbnU8HPcvs1B+IBssHFMGh7kYbN+fVlhblzP&#10;33Q/hFLEEPY5aqhCaHMpfVGRRT9xLXHkLq6zGCLsSmk67GO4bWSiVCYt1hwbKmzpo6LierhZDb9f&#10;l/Nppvblp03b3g1Ksl1Ircej4X0JItAQ/sVP985omGeLNEuSNG6Ol+Id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onc8YAAADiAAAADwAAAAAAAAAAAAAAAACYAgAAZHJz&#10;L2Rvd25yZXYueG1sUEsFBgAAAAAEAAQA9QAAAIsDAAAAAA==&#10;" filled="f" stroked="f">
                    <v:textbox>
                      <w:txbxContent>
                        <w:p w:rsidR="001338CC" w:rsidRDefault="001338CC" w:rsidP="007B6C0A">
                          <w:pPr>
                            <w:bidi w:val="0"/>
                            <w:jc w:val="center"/>
                            <w:rPr>
                              <w:rFonts w:ascii="Adobe Arabic" w:hAnsi="Adobe Arabic" w:cs="Adobe Arabic"/>
                              <w:b/>
                              <w:bCs/>
                              <w:color w:val="000000"/>
                              <w:kern w:val="24"/>
                              <w:sz w:val="40"/>
                              <w:szCs w:val="40"/>
                              <w:lang w:bidi="ar-SY"/>
                            </w:rPr>
                          </w:pPr>
                          <w:r w:rsidRPr="007B6C0A">
                            <w:rPr>
                              <w:rFonts w:ascii="Adobe Arabic" w:hAnsi="Adobe Arabic" w:cs="Adobe Arabic"/>
                              <w:b/>
                              <w:bCs/>
                              <w:color w:val="000000"/>
                              <w:kern w:val="24"/>
                              <w:sz w:val="40"/>
                              <w:szCs w:val="40"/>
                              <w:rtl/>
                              <w:lang w:bidi="ar-SY"/>
                            </w:rPr>
                            <w:t>التغيير الشخصي</w:t>
                          </w:r>
                        </w:p>
                      </w:txbxContent>
                    </v:textbox>
                  </v:shape>
                </v:group>
                <w10:wrap anchorx="page"/>
                <w10:anchorlock/>
              </v:group>
            </w:pict>
          </mc:Fallback>
        </mc:AlternateContent>
      </w:r>
      <w:r>
        <w:rPr>
          <w:b/>
          <w:bCs/>
          <w:color w:val="168489"/>
        </w:rPr>
        <w:t xml:space="preserve">      </w:t>
      </w:r>
    </w:p>
    <w:p w:rsidR="00560E47" w:rsidRPr="007E08EB" w:rsidRDefault="00560E47" w:rsidP="007B6C0A">
      <w:pPr>
        <w:keepNext/>
        <w:rPr>
          <w:b/>
          <w:bCs/>
          <w:rtl/>
        </w:rPr>
      </w:pPr>
      <w:r w:rsidRPr="002A078C">
        <w:rPr>
          <w:rFonts w:ascii="Sakkal Majalla" w:hAnsi="Sakkal Majalla"/>
          <w:noProof/>
          <w:sz w:val="34"/>
        </w:rPr>
        <w:lastRenderedPageBreak/>
        <mc:AlternateContent>
          <mc:Choice Requires="wpg">
            <w:drawing>
              <wp:inline distT="0" distB="0" distL="0" distR="0" wp14:anchorId="13416B36" wp14:editId="7BFD00FE">
                <wp:extent cx="5731510" cy="892088"/>
                <wp:effectExtent l="0" t="0" r="2540" b="22860"/>
                <wp:docPr id="17404618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25631534" name="مجموعة 47"/>
                        <wpg:cNvGrpSpPr/>
                        <wpg:grpSpPr>
                          <a:xfrm>
                            <a:off x="0" y="0"/>
                            <a:ext cx="5731510" cy="895351"/>
                            <a:chOff x="0" y="0"/>
                            <a:chExt cx="5878196" cy="918845"/>
                          </a:xfrm>
                        </wpg:grpSpPr>
                        <wpg:grpSp>
                          <wpg:cNvPr id="243827233" name="مجموعة 48"/>
                          <wpg:cNvGrpSpPr/>
                          <wpg:grpSpPr>
                            <a:xfrm>
                              <a:off x="0" y="0"/>
                              <a:ext cx="5878196" cy="918845"/>
                              <a:chOff x="0" y="0"/>
                              <a:chExt cx="6240348" cy="919070"/>
                            </a:xfrm>
                          </wpg:grpSpPr>
                          <wpg:grpSp>
                            <wpg:cNvPr id="1729187071" name="مجموعة 49"/>
                            <wpg:cNvGrpSpPr/>
                            <wpg:grpSpPr>
                              <a:xfrm>
                                <a:off x="0" y="169208"/>
                                <a:ext cx="5433072" cy="580613"/>
                                <a:chOff x="0" y="169208"/>
                                <a:chExt cx="5433072" cy="580613"/>
                              </a:xfrm>
                            </wpg:grpSpPr>
                            <wps:wsp>
                              <wps:cNvPr id="6516459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99894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45733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3359492"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التنظيمي (</w:t>
                                </w:r>
                                <w:r w:rsidRPr="00A7775D">
                                  <w:rPr>
                                    <w:rFonts w:eastAsia="Calibri" w:hAnsi="Adobe Arabic" w:cs="Adobe Arabic"/>
                                    <w:b/>
                                    <w:bCs/>
                                    <w:color w:val="FFFFFF"/>
                                    <w:kern w:val="24"/>
                                    <w:szCs w:val="28"/>
                                    <w:lang w:bidi="ar-EG"/>
                                  </w:rPr>
                                  <w:t>Organizational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42544033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مجموعة 22" o:spid="_x0000_s11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">
                <v:group id="مجموعة 47" o:spid="_x0000_s113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VGmb/IAAAA&#10;4wAAAA8AAAAAAAAAAAAAAAAAqgIAAGRycy9kb3ducmV2LnhtbFBLBQYAAAAABAAEAPoAAACfAwAA&#10;AAA=&#10;">
                  <v:group id="مجموعة 48" o:spid="_x0000_s113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ciIFDL&#10;AAAA4gAAAA8AAAAAAAAAAAAAAAAAqgIAAGRycy9kb3ducmV2LnhtbFBLBQYAAAAABAAEAPoAAACi&#10;AwAAAAA=&#10;">
                    <v:group id="مجموعة 49" o:spid="_x0000_s113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JJIdpyQAA&#10;AOMAAAAPAAAAAAAAAAAAAAAAAKoCAABkcnMvZG93bnJldi54bWxQSwUGAAAAAAQABAD6AAAAoAMA&#10;AAAA&#10;">
                      <v:shape id="شكل حر 50" o:spid="_x0000_s113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uC6MgA&#10;AADiAAAADwAAAGRycy9kb3ducmV2LnhtbESPQWvCQBSE74L/YXlCb7rRdkNNXUUEQYoHTVu8PrKv&#10;STD7NmS3mv57VxA8DjPfDLNY9bYRF+p87VjDdJKAIC6cqbnU8P21Hb+D8AHZYOOYNPyTh9VyOFhg&#10;ZtyVj3TJQyliCfsMNVQhtJmUvqjIop+4ljh6v66zGKLsSmk6vMZy28hZkqTSYs1xocKWNhUV5/zP&#10;akg/1elwKLbqmO9e956s+TEuaP0y6tcfIAL14Rl+0DsTOTVN39RcpXC/FO+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O4Lo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C3cYA&#10;AADjAAAADwAAAGRycy9kb3ducmV2LnhtbERPX2vCMBB/H/gdwgl7EU2VddpqlLEx8HFT8flszrTY&#10;XLomq/XbG2Gwx/v9v9Wmt7XoqPWVYwXTSQKCuHC6YqPgsP8cL0D4gKyxdkwKbuRhsx48rTDX7srf&#10;1O2CETGEfY4KyhCaXEpflGTRT1xDHLmzay2GeLZG6havMdzWcpYkr9JixbGhxIbeSyouu1+rAH/s&#10;1/HkgvPdyZiPUdr0I50q9Tzs35YgAvXhX/zn3uo4fzbNskX2ks7h8VME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PC3cYAAADjAAAADwAAAAAAAAAAAAAAAACYAgAAZHJz&#10;L2Rvd25yZXYueG1sUEsFBgAAAAAEAAQA9QAAAIsDAAAAAA==&#10;" fillcolor="#a5a5a5 [2092]" stroked="f" strokeweight="1pt">
                        <v:stroke joinstyle="miter"/>
                      </v:roundrect>
                    </v:group>
                    <v:oval id="شكل بيضاوي 52" o:spid="_x0000_s114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ghcoA&#10;AADiAAAADwAAAGRycy9kb3ducmV2LnhtbESP3WrCQBSE7wXfYTlC73TT+EvqKmIptKDQxur1IXtM&#10;gtmzIbs18e1dQejlMDPfMMt1ZypxpcaVlhW8jiIQxJnVJecKfg8fwwUI55E1VpZJwY0crFf93hIT&#10;bVv+oWvqcxEg7BJUUHhfJ1K6rCCDbmRr4uCdbWPQB9nkUjfYBripZBxFM2mw5LBQYE3bgrJL+mcU&#10;fF/Ox9vpaxftc9ums9a8x7E+KPUy6DZvIDx1/j/8bH9qBYvpZDofjydzeFwKd0C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4r4IXKAAAA4gAAAA8AAAAAAAAAAAAAAAAAmAIA&#10;AGRycy9kb3ducmV2LnhtbFBLBQYAAAAABAAEAPUAAACPAwAAAAA=&#10;" filled="f" strokecolor="#168489" strokeweight="1pt">
                      <v:stroke joinstyle="miter"/>
                    </v:oval>
                  </v:group>
                  <v:shape id="مربع نص 41" o:spid="_x0000_s1141"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U+NMkA&#10;AADiAAAADwAAAGRycy9kb3ducmV2LnhtbESPQWvCQBSE7wX/w/KE3urGqKWmriK2BQ+9aNP7I/ua&#10;DWbfhuyrif++Wyj0OMzMN8xmN/pWXamPTWAD81kGirgKtuHaQPnx9vAEKgqyxTYwGbhRhN12crfB&#10;woaBT3Q9S60ShGOBBpxIV2gdK0ce4yx0xMn7Cr1HSbKvte1xSHDf6jzLHrXHhtOCw44OjqrL+dsb&#10;ELH7+a189fH4Ob6/DC6rVlgacz8d98+ghEb5D/+1j9ZAvlwsVuvlOof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rU+NMkAAADi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التنظيمي (</w:t>
                          </w:r>
                          <w:r w:rsidRPr="00A7775D">
                            <w:rPr>
                              <w:rFonts w:eastAsia="Calibri" w:hAnsi="Adobe Arabic" w:cs="Adobe Arabic"/>
                              <w:b/>
                              <w:bCs/>
                              <w:color w:val="FFFFFF"/>
                              <w:kern w:val="24"/>
                              <w:szCs w:val="28"/>
                              <w:lang w:bidi="ar-EG"/>
                            </w:rPr>
                            <w:t>Organizational Change</w:t>
                          </w:r>
                          <w:r w:rsidRPr="000C3EC7">
                            <w:rPr>
                              <w:rFonts w:eastAsia="Calibri" w:hAnsi="Adobe Arabic" w:cs="Adobe Arabic"/>
                              <w:b/>
                              <w:bCs/>
                              <w:color w:val="FFFFFF"/>
                              <w:kern w:val="24"/>
                              <w:sz w:val="36"/>
                              <w:szCs w:val="36"/>
                              <w:rtl/>
                              <w:lang w:bidi="ar-EG"/>
                            </w:rPr>
                            <w:t>):</w:t>
                          </w:r>
                        </w:p>
                      </w:txbxContent>
                    </v:textbox>
                  </v:shape>
                </v:group>
                <v:shape id="صورة 54" o:spid="_x0000_s114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F2ZPJAAAA4wAAAA8AAABkcnMvZG93bnJldi54bWxET19PwjAQfzfxOzRn4pt0sqkwKEQNJiY8&#10;wdT4eKzHNmmvs60wv701MfHxfv9vvhysEUfyoXOs4HqUgSCune64UfBSPV1NQISIrNE4JgXfFGC5&#10;OD+bY6ndiTd03MZGpBAOJSpoY+xLKUPdksUwcj1x4vbOW4zp9I3UHk8p3Bo5zrJbabHj1NBiT48t&#10;1Yftl1Ww9g+7j2n1ZqrPzftqYvK718NqrdTlxXA/AxFpiP/iP/ezTvOL8U1RZHmew+9PCQC5+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YXZk8kAAADjAAAADwAAAAAAAAAA&#10;AAAAAACfAgAAZHJzL2Rvd25yZXYueG1sUEsFBgAAAAAEAAQA9wAAAJUDAAAAAA==&#10;">
                  <v:imagedata r:id="rId74" o:title=""/>
                  <v:path arrowok="t"/>
                </v:shape>
                <w10:wrap anchorx="pag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إعادة هيكلة الشركة أو إعادة تصميم العمليات والإجراءات</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تعديل في الأهداف الاستراتيجية والثقافة التنظيمية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إدخال تقنيات وأنظمة جديدة</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E522F30" wp14:editId="31BE94DF">
                <wp:extent cx="5731510" cy="892088"/>
                <wp:effectExtent l="0" t="0" r="2540" b="22860"/>
                <wp:docPr id="968599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2075038" name="مجموعة 47"/>
                        <wpg:cNvGrpSpPr/>
                        <wpg:grpSpPr>
                          <a:xfrm>
                            <a:off x="0" y="0"/>
                            <a:ext cx="5731510" cy="895351"/>
                            <a:chOff x="0" y="0"/>
                            <a:chExt cx="5878196" cy="918845"/>
                          </a:xfrm>
                        </wpg:grpSpPr>
                        <wpg:grpSp>
                          <wpg:cNvPr id="1739607292" name="مجموعة 48"/>
                          <wpg:cNvGrpSpPr/>
                          <wpg:grpSpPr>
                            <a:xfrm>
                              <a:off x="0" y="0"/>
                              <a:ext cx="5878196" cy="918845"/>
                              <a:chOff x="0" y="0"/>
                              <a:chExt cx="6240348" cy="919070"/>
                            </a:xfrm>
                          </wpg:grpSpPr>
                          <wpg:grpSp>
                            <wpg:cNvPr id="1367542161" name="مجموعة 49"/>
                            <wpg:cNvGrpSpPr/>
                            <wpg:grpSpPr>
                              <a:xfrm>
                                <a:off x="0" y="169208"/>
                                <a:ext cx="5433072" cy="580613"/>
                                <a:chOff x="0" y="169208"/>
                                <a:chExt cx="5433072" cy="580613"/>
                              </a:xfrm>
                            </wpg:grpSpPr>
                            <wps:wsp>
                              <wps:cNvPr id="7317831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34717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41463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32058"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التكنولوجي (</w:t>
                                </w:r>
                                <w:r w:rsidRPr="00A7775D">
                                  <w:rPr>
                                    <w:rFonts w:eastAsia="Calibri" w:hAnsi="Adobe Arabic" w:cs="Adobe Arabic"/>
                                    <w:b/>
                                    <w:bCs/>
                                    <w:color w:val="FFFFFF"/>
                                    <w:kern w:val="24"/>
                                    <w:szCs w:val="28"/>
                                    <w:lang w:bidi="ar-EG"/>
                                  </w:rPr>
                                  <w:t>Technological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52957846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JQAVEEICAAA3B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14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4qTMMcAAADh&#10;AAAADwAAAAAAAAAAAAAAAACqAgAAZHJzL2Rvd25yZXYueG1sUEsFBgAAAAAEAAQA+gAAAJ4DAAAA&#10;AA==&#10;">
                  <v:group id="مجموعة 48" o:spid="_x0000_s114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4XfKByQAA&#10;AOMAAAAPAAAAAAAAAAAAAAAAAKoCAABkcnMvZG93bnJldi54bWxQSwUGAAAAAAQABAD6AAAAoAMA&#10;AAAA&#10;">
                    <v:group id="مجموعة 49" o:spid="_x0000_s114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EohtwyQAA&#10;AOMAAAAPAAAAAAAAAAAAAAAAAKoCAABkcnMvZG93bnJldi54bWxQSwUGAAAAAAQABAD6AAAAoAMA&#10;AAAA&#10;">
                      <v:shape id="شكل حر 50" o:spid="_x0000_s114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bldcUA&#10;AADiAAAADwAAAGRycy9kb3ducmV2LnhtbERPTYvCMBC9C/sfwix407QWW6lGWQRBFg9aFa9DM7Zl&#10;m0lponb/vTks7PHxvlebwbTiSb1rLCuIpxEI4tLqhisFl/NusgDhPLLG1jIp+CUHm/XHaIW5ti8+&#10;0bPwlQgh7HJUUHvf5VK6siaDbmo74sDdbW/QB9hXUvf4CuGmlbMoSqXBhkNDjR1tayp/iodRkH7P&#10;b8djuZufin1ycGT0VVuv1Phz+FqC8DT4f/Gfe68VZEmcLZI4DZvDpXAH5Po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V1xQAAAOI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fHcYA&#10;AADjAAAADwAAAGRycy9kb3ducmV2LnhtbERPX2vCMBB/H+w7hBP2IprqptVqlLEh7NGp+Hw2Z1ps&#10;Ll2T1frtjTDY4/3+33Ld2Uq01PjSsYLRMAFBnDtdslFw2G8GMxA+IGusHJOCG3lYr56flphpd+Vv&#10;anfBiBjCPkMFRQh1JqXPC7Loh64mjtzZNRZDPBsjdYPXGG4rOU6SqbRYcmwosKaPgvLL7tcqwB+7&#10;PZ5ccL49GfPZn9RdX0+Ueul17wsQgbrwL/5zf+k4P52/vqWjdDaGx08RAL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FfHcYAAADjAAAADwAAAAAAAAAAAAAAAACYAgAAZHJz&#10;L2Rvd25yZXYueG1sUEsFBgAAAAAEAAQA9QAAAIsDAAAAAA==&#10;" fillcolor="#a5a5a5 [2092]" stroked="f" strokeweight="1pt">
                        <v:stroke joinstyle="miter"/>
                      </v:roundrect>
                    </v:group>
                    <v:oval id="شكل بيضاوي 52" o:spid="_x0000_s114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hEskA&#10;AADiAAAADwAAAGRycy9kb3ducmV2LnhtbESPQWvCQBSE7wX/w/IEb3WTKEFSVymKoGChRtvzI/tM&#10;gtm3Ibua+O+7hUKPw8x8wyzXg2nEgzpXW1YQTyMQxIXVNZcKLufd6wKE88gaG8uk4EkO1qvRyxIz&#10;bXs+0SP3pQgQdhkqqLxvMyldUZFBN7UtcfCutjPog+xKqTvsA9w0MomiVBqsOSxU2NKmouKW342C&#10;z9v16/l9OEYfpe3ztDfbJNFnpSbj4f0NhKfB/4f/2nutYJbM43k6i1P4vRTu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lhEskAAADiAAAADwAAAAAAAAAAAAAAAACYAgAA&#10;ZHJzL2Rvd25yZXYueG1sUEsFBgAAAAAEAAQA9QAAAI4DAAAAAA==&#10;" filled="f" strokecolor="#168489" strokeweight="1pt">
                      <v:stroke joinstyle="miter"/>
                    </v:oval>
                  </v:group>
                  <v:shape id="مربع نص 41" o:spid="_x0000_s1150"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7TucQA&#10;AADiAAAADwAAAGRycy9kb3ducmV2LnhtbERPPW/CMBDdK/U/WIfUrdhAQSjFINRSiaFLIeyn+BpH&#10;xOcovpLw7+uhUsen973ZjaFVN+pTE9nCbGpAEVfRNVxbKM8fz2tQSZAdtpHJwp0S7LaPDxssXBz4&#10;i24nqVUO4VSgBS/SFVqnylPANI0dcea+Yx9QMuxr7Xoccnho9dyYlQ7YcG7w2NGbp+p6+gkWRNx+&#10;di8PIR0v4+f74E21xNLap8m4fwUlNMq/+M99dHn+6sUs5maZN+dLGYP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07nEAAAA4gAAAA8AAAAAAAAAAAAAAAAAmAIAAGRycy9k&#10;b3ducmV2LnhtbFBLBQYAAAAABAAEAPUAAACJAw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التكنولوجي (</w:t>
                          </w:r>
                          <w:r w:rsidRPr="00A7775D">
                            <w:rPr>
                              <w:rFonts w:eastAsia="Calibri" w:hAnsi="Adobe Arabic" w:cs="Adobe Arabic"/>
                              <w:b/>
                              <w:bCs/>
                              <w:color w:val="FFFFFF"/>
                              <w:kern w:val="24"/>
                              <w:szCs w:val="28"/>
                              <w:lang w:bidi="ar-EG"/>
                            </w:rPr>
                            <w:t>Technological Change</w:t>
                          </w:r>
                          <w:r w:rsidRPr="000C3EC7">
                            <w:rPr>
                              <w:rFonts w:eastAsia="Calibri" w:hAnsi="Adobe Arabic" w:cs="Adobe Arabic"/>
                              <w:b/>
                              <w:bCs/>
                              <w:color w:val="FFFFFF"/>
                              <w:kern w:val="24"/>
                              <w:sz w:val="36"/>
                              <w:szCs w:val="36"/>
                              <w:rtl/>
                              <w:lang w:bidi="ar-EG"/>
                            </w:rPr>
                            <w:t>):</w:t>
                          </w:r>
                        </w:p>
                      </w:txbxContent>
                    </v:textbox>
                  </v:shape>
                </v:group>
                <v:shape id="صورة 54" o:spid="_x0000_s115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qj/MAAAA4gAAAA8AAABkcnMvZG93bnJldi54bWxEj8FOwzAQRO9I/IO1SNyoQ6FNGupWgIqE&#10;1FObFnFc4iUJtdfBNm34e4yExHE0M2808+VgjTiSD51jBdejDARx7XTHjYJd9XRVgAgRWaNxTAq+&#10;KcBycX42x1K7E2/ouI2NSBAOJSpoY+xLKUPdksUwcj1x8t6dtxiT9I3UHk8Jbo0cZ9lUWuw4LbTY&#10;02NL9WH7ZRWs/cPbx6x6MdXn5nVVmJt8f1itlbq8GO7vQEQa4n/4r/2sFUzGs0le3E5z+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n4mqP8wAAADiAAAADwAAAAAA&#10;AAAAAAAAAACfAgAAZHJzL2Rvd25yZXYueG1sUEsFBgAAAAAEAAQA9wAAAJgDAAAAAA==&#10;">
                  <v:imagedata r:id="rId74" o:title=""/>
                  <v:path arrowok="t"/>
                </v:shape>
                <w10:wrap anchorx="pag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تبني تكنولوجيا جديدة كالذكاء الاصطناعي أو الأتمتة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تطوير أنظمة المعلومات والاتصالات</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إدخال آليات جديدة أو معدات حديثة</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1EEBB2E" wp14:editId="36BBC53E">
                <wp:extent cx="5731510" cy="892088"/>
                <wp:effectExtent l="0" t="0" r="2540" b="22860"/>
                <wp:docPr id="12953918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23816485" name="مجموعة 47"/>
                        <wpg:cNvGrpSpPr/>
                        <wpg:grpSpPr>
                          <a:xfrm>
                            <a:off x="0" y="0"/>
                            <a:ext cx="5731510" cy="895351"/>
                            <a:chOff x="0" y="0"/>
                            <a:chExt cx="5878196" cy="918845"/>
                          </a:xfrm>
                        </wpg:grpSpPr>
                        <wpg:grpSp>
                          <wpg:cNvPr id="2075425532" name="مجموعة 48"/>
                          <wpg:cNvGrpSpPr/>
                          <wpg:grpSpPr>
                            <a:xfrm>
                              <a:off x="0" y="0"/>
                              <a:ext cx="5878196" cy="918845"/>
                              <a:chOff x="0" y="0"/>
                              <a:chExt cx="6240348" cy="919070"/>
                            </a:xfrm>
                          </wpg:grpSpPr>
                          <wpg:grpSp>
                            <wpg:cNvPr id="365020758" name="مجموعة 49"/>
                            <wpg:cNvGrpSpPr/>
                            <wpg:grpSpPr>
                              <a:xfrm>
                                <a:off x="0" y="169208"/>
                                <a:ext cx="5433072" cy="580613"/>
                                <a:chOff x="0" y="169208"/>
                                <a:chExt cx="5433072" cy="580613"/>
                              </a:xfrm>
                            </wpg:grpSpPr>
                            <wps:wsp>
                              <wps:cNvPr id="19925220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74487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2087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7249074"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في الموارد البشرية (</w:t>
                                </w:r>
                                <w:r w:rsidRPr="00A7775D">
                                  <w:rPr>
                                    <w:rFonts w:eastAsia="Calibri" w:hAnsi="Adobe Arabic" w:cs="Adobe Arabic"/>
                                    <w:b/>
                                    <w:bCs/>
                                    <w:color w:val="FFFFFF"/>
                                    <w:kern w:val="24"/>
                                    <w:szCs w:val="28"/>
                                    <w:lang w:bidi="ar-EG"/>
                                  </w:rPr>
                                  <w:t>Human Resource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09951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">
                <v:group id="مجموعة 47" o:spid="_x0000_s115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2hcT/IAAAA&#10;4wAAAA8AAAAAAAAAAAAAAAAAqgIAAGRycy9kb3ducmV2LnhtbFBLBQYAAAAABAAEAPoAAACfAwAA&#10;AAA=&#10;">
                  <v:group id="مجموعة 48" o:spid="_x0000_s115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PFsUrL&#10;AAAA4wAAAA8AAAAAAAAAAAAAAAAAqgIAAGRycy9kb3ducmV2LnhtbFBLBQYAAAAABAAEAPoAAACi&#10;AwAAAAA=&#10;">
                    <v:group id="مجموعة 49" o:spid="_x0000_s115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ZKZ8cAAADi&#10;AAAADwAAAAAAAAAAAAAAAACqAgAAZHJzL2Rvd25yZXYueG1sUEsFBgAAAAAEAAQA+gAAAJ4DAAAA&#10;AA==&#10;">
                      <v:shape id="شكل حر 50" o:spid="_x0000_s115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bfM8cA&#10;AADjAAAADwAAAGRycy9kb3ducmV2LnhtbERPzWqDQBC+F/oOyxRyq2sshsRkIyEghNCDMS25Du5U&#10;pe6suNto375bKPQ43//s8tn04k6j6ywrWEYxCOLa6o4bBW/X4nkNwnlkjb1lUvBNDvL948MOM20n&#10;vtC98o0IIewyVNB6P2RSurolgy6yA3HgPuxo0IdzbKQecQrhppdJHK+kwY5DQ4sDHVuqP6svo2B1&#10;Tm9lWRfppTq9vDoy+l1br9TiaT5sQXia/b/4z33SYf5mk6RJEi9T+P0pACD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W3zP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CTskA&#10;AADiAAAADwAAAGRycy9kb3ducmV2LnhtbESPW2vCQBSE3wv9D8sR+iK6sd5CdBWxFHysF3w+Zo+b&#10;YPZsmt3G9N+7hYKPw8x8wyzXna1ES40vHSsYDRMQxLnTJRsFp+PnIAXhA7LGyjEp+CUP69XryxIz&#10;7e68p/YQjIgQ9hkqKEKoMyl9XpBFP3Q1cfSurrEYomyM1A3eI9xW8j1JZtJiyXGhwJq2BeW3w49V&#10;gN/263xxwfn2YsxHf1p3fT1V6q3XbRYgAnXhGf5v77SCcTqfTNL5aAx/l+IdkKsH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cCTskAAADiAAAADwAAAAAAAAAAAAAAAACYAgAA&#10;ZHJzL2Rvd25yZXYueG1sUEsFBgAAAAAEAAQA9QAAAI4DAAAAAA==&#10;" fillcolor="#a5a5a5 [2092]" stroked="f" strokeweight="1pt">
                        <v:stroke joinstyle="miter"/>
                      </v:roundrect>
                    </v:group>
                    <v:oval id="شكل بيضاوي 52" o:spid="_x0000_s115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HAsoA&#10;AADiAAAADwAAAGRycy9kb3ducmV2LnhtbESPzWrDMBCE74W+g9hCb40UFxzjRAmhpdBCA43zc16s&#10;jW1irYylxs7bV4FCjsPMfMMsVqNtxYV63zjWMJ0oEMSlMw1XGva7j5cMhA/IBlvHpOFKHlbLx4cF&#10;5sYNvKVLESoRIexz1FCH0OVS+rImi37iOuLonVxvMUTZV9L0OES4bWWiVCotNhwXauzorabyXPxa&#10;DT/n0+F6/PpWm8oNRTrY9yQxO62fn8b1HESgMdzD/+1PoyF7TVQ2S9MZ3C7FOyC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uphwLKAAAA4gAAAA8AAAAAAAAAAAAAAAAAmAIA&#10;AGRycy9kb3ducmV2LnhtbFBLBQYAAAAABAAEAPUAAACPAwAAAAA=&#10;" filled="f" strokecolor="#168489" strokeweight="1pt">
                      <v:stroke joinstyle="miter"/>
                    </v:oval>
                  </v:group>
                  <v:shape id="مربع نص 41" o:spid="_x0000_s1159"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9Yy8YA&#10;AADjAAAADwAAAGRycy9kb3ducmV2LnhtbERPS2/CMAy+T9p/iIy020hAbIyOgNAeEoddxrq71XhN&#10;ReNUjUfLv18mIXH09/Z6O4ZWnahPTWQLs6kBRVxF13Btofx6v38ClQTZYRuZLJwpwXZze7PGwsWB&#10;P+l0kFrlEE4FWvAiXaF1qjwFTNPYEWfuJ/YBJZ99rV2PQw4PrZ4b86gDNpwbPHb04qk6Hn6DBRG3&#10;m53Lt5D23+PH6+BN9YCltXeTcfcMSmiUq/ji3rs836yW88XKLBfw/1MGQG/+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9Yy8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في الموارد البشرية (</w:t>
                          </w:r>
                          <w:r w:rsidRPr="00A7775D">
                            <w:rPr>
                              <w:rFonts w:eastAsia="Calibri" w:hAnsi="Adobe Arabic" w:cs="Adobe Arabic"/>
                              <w:b/>
                              <w:bCs/>
                              <w:color w:val="FFFFFF"/>
                              <w:kern w:val="24"/>
                              <w:szCs w:val="28"/>
                              <w:lang w:bidi="ar-EG"/>
                            </w:rPr>
                            <w:t>Human Resource Change</w:t>
                          </w:r>
                          <w:r w:rsidRPr="000C3EC7">
                            <w:rPr>
                              <w:rFonts w:eastAsia="Calibri" w:hAnsi="Adobe Arabic" w:cs="Adobe Arabic"/>
                              <w:b/>
                              <w:bCs/>
                              <w:color w:val="FFFFFF"/>
                              <w:kern w:val="24"/>
                              <w:sz w:val="36"/>
                              <w:szCs w:val="36"/>
                              <w:rtl/>
                              <w:lang w:bidi="ar-EG"/>
                            </w:rPr>
                            <w:t>):</w:t>
                          </w:r>
                        </w:p>
                      </w:txbxContent>
                    </v:textbox>
                  </v:shape>
                </v:group>
                <v:shape id="صورة 54" o:spid="_x0000_s116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AASEj8wAAADiAAAADwAAAAAA&#10;AAAAAAAAAACfAgAAZHJzL2Rvd25yZXYueG1sUEsFBgAAAAAEAAQA9wAAAJgDAAAAAA==&#10;">
                  <v:imagedata r:id="rId74" o:title=""/>
                  <v:path arrowok="t"/>
                </v:shape>
                <w10:wrap anchorx="pag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تغييرات في سياسات وممارسات إدارة الموارد البشرية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برامج تدريبية وتطويرية جديدة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تعديلات في نظم التحفيز والمكافآت</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34222B83" wp14:editId="287542F2">
                <wp:extent cx="5731510" cy="892088"/>
                <wp:effectExtent l="0" t="0" r="2540" b="22860"/>
                <wp:docPr id="17296042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95137897" name="مجموعة 47"/>
                        <wpg:cNvGrpSpPr/>
                        <wpg:grpSpPr>
                          <a:xfrm>
                            <a:off x="0" y="0"/>
                            <a:ext cx="5731510" cy="895351"/>
                            <a:chOff x="0" y="0"/>
                            <a:chExt cx="5878196" cy="918845"/>
                          </a:xfrm>
                        </wpg:grpSpPr>
                        <wpg:grpSp>
                          <wpg:cNvPr id="241618998" name="مجموعة 48"/>
                          <wpg:cNvGrpSpPr/>
                          <wpg:grpSpPr>
                            <a:xfrm>
                              <a:off x="0" y="0"/>
                              <a:ext cx="5878196" cy="918845"/>
                              <a:chOff x="0" y="0"/>
                              <a:chExt cx="6240348" cy="919070"/>
                            </a:xfrm>
                          </wpg:grpSpPr>
                          <wpg:grpSp>
                            <wpg:cNvPr id="203533938" name="مجموعة 49"/>
                            <wpg:cNvGrpSpPr/>
                            <wpg:grpSpPr>
                              <a:xfrm>
                                <a:off x="0" y="169208"/>
                                <a:ext cx="5433072" cy="580613"/>
                                <a:chOff x="0" y="169208"/>
                                <a:chExt cx="5433072" cy="580613"/>
                              </a:xfrm>
                            </wpg:grpSpPr>
                            <wps:wsp>
                              <wps:cNvPr id="5587231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79914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11321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9413586"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البيئي (</w:t>
                                </w:r>
                                <w:r w:rsidRPr="00A7775D">
                                  <w:rPr>
                                    <w:rFonts w:eastAsia="Calibri" w:hAnsi="Adobe Arabic" w:cs="Adobe Arabic"/>
                                    <w:b/>
                                    <w:bCs/>
                                    <w:color w:val="FFFFFF"/>
                                    <w:kern w:val="24"/>
                                    <w:szCs w:val="28"/>
                                    <w:lang w:bidi="ar-EG"/>
                                  </w:rPr>
                                  <w:t>Environmental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6752570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">
                <v:group id="مجموعة 47" o:spid="_x0000_s116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uKWojIAAAA&#10;4wAAAA8AAAAAAAAAAAAAAAAAqgIAAGRycy9kb3ducmV2LnhtbFBLBQYAAAAABAAEAPoAAACfAwAA&#10;AAA=&#10;">
                  <v:group id="مجموعة 48" o:spid="_x0000_s116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ZW3IAAAA&#10;4gAAAA8AAAAAAAAAAAAAAAAAqgIAAGRycy9kb3ducmV2LnhtbFBLBQYAAAAABAAEAPoAAACfAwAA&#10;AAA=&#10;">
                    <v:group id="مجموعة 49" o:spid="_x0000_s116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dIsccAAADi&#10;AAAADwAAAAAAAAAAAAAAAACqAgAAZHJzL2Rvd25yZXYueG1sUEsFBgAAAAAEAAQA+gAAAJ4DAAAA&#10;AA==&#10;">
                      <v:shape id="شكل حر 50" o:spid="_x0000_s116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3VX8gA&#10;AADiAAAADwAAAGRycy9kb3ducmV2LnhtbESPQYvCMBSE7wv+h/AEb2uqpVWqUWRBENmDVsXro3m2&#10;xealNFmt/94sLOxxmJlvmOW6N414UOdqywom4wgEcWF1zaWC82n7OQfhPLLGxjIpeJGD9WrwscRM&#10;2ycf6ZH7UgQIuwwVVN63mZSuqMigG9uWOHg32xn0QXal1B0+A9w0chpFqTRYc1iosKWviop7/mMU&#10;pPvkejgU2+SY7+JvR0ZftPVKjYb9ZgHCU+//w3/tnVaQJPPZNJ6kMfxeCndArt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HdVf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NkskA&#10;AADjAAAADwAAAGRycy9kb3ducmV2LnhtbESPQW/CMAyF75P2HyJP2gVBCoJBOwJCTJM4bmza2TRe&#10;Wq1xSpOV8u/xYdKOtp/fe996O/hG9dTFOrCB6SQDRVwGW7Mz8PnxOl6BignZYhOYDFwpwnZzf7fG&#10;woYLv1N/TE6JCccCDVQptYXWsazIY5yEllhu36HzmGTsnLYdXsTcN3qWZU/aY82SUGFL+4rKn+Ov&#10;N4Bn//Z1CinE/uTcy2jRDiO7MObxYdg9g0o0pH/x3/fBSv1Vvszz6TwTCmGSBejN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lsNkskAAADjAAAADwAAAAAAAAAAAAAAAACYAgAA&#10;ZHJzL2Rvd25yZXYueG1sUEsFBgAAAAAEAAQA9QAAAI4DAAAAAA==&#10;" fillcolor="#a5a5a5 [2092]" stroked="f" strokeweight="1pt">
                        <v:stroke joinstyle="miter"/>
                      </v:roundrect>
                    </v:group>
                    <v:oval id="شكل بيضاوي 52" o:spid="_x0000_s116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p83ccA&#10;AADjAAAADwAAAGRycy9kb3ducmV2LnhtbERPX2vCMBB/H+w7hBv4NtNEkNkZZUyECRNm3fZ8NGdb&#10;bC6lyWz99osw2OP9/t9yPbpWXKgPjWcDapqBIC69bbgy8HncPj6BCBHZYuuZDFwpwHp1f7fE3PqB&#10;D3QpYiVSCIccDdQxdrmUoazJYZj6jjhxJ987jOnsK2l7HFK4a6XOsrl02HBqqLGj15rKc/HjDHyc&#10;T1/X7917tq/8UMwHt9HaHo2ZPIwvzyAijfFf/Od+s2m+0krNtJot4PZTAk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qfN3HAAAA4wAAAA8AAAAAAAAAAAAAAAAAmAIAAGRy&#10;cy9kb3ducmV2LnhtbFBLBQYAAAAABAAEAPUAAACMAwAAAAA=&#10;" filled="f" strokecolor="#168489" strokeweight="1pt">
                      <v:stroke joinstyle="miter"/>
                    </v:oval>
                  </v:group>
                  <v:shape id="مربع نص 41" o:spid="_x0000_s1168"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kusYA&#10;AADjAAAADwAAAGRycy9kb3ducmV2LnhtbERPzUrDQBC+C32HZQre7CZqSxq7LUUr9ODFGu9DdswG&#10;s7MhOzbp23cFweN8/7PZTb5TZxpiG9hAvshAEdfBttwYqD5e7wpQUZAtdoHJwIUi7Lazmw2WNoz8&#10;TueTNCqFcCzRgBPpS61j7chjXISeOHFfYfAo6RwabQccU7jv9H2WrbTHllODw56eHdXfpx9vQMTu&#10;80t18PH4Ob29jC6rl1gZczuf9k+ghCb5F/+5jzbNL9brx/xhWazg96cEgN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kku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البيئي (</w:t>
                          </w:r>
                          <w:r w:rsidRPr="00A7775D">
                            <w:rPr>
                              <w:rFonts w:eastAsia="Calibri" w:hAnsi="Adobe Arabic" w:cs="Adobe Arabic"/>
                              <w:b/>
                              <w:bCs/>
                              <w:color w:val="FFFFFF"/>
                              <w:kern w:val="24"/>
                              <w:szCs w:val="28"/>
                              <w:lang w:bidi="ar-EG"/>
                            </w:rPr>
                            <w:t>Environmental Change</w:t>
                          </w:r>
                          <w:r w:rsidRPr="000C3EC7">
                            <w:rPr>
                              <w:rFonts w:eastAsia="Calibri" w:hAnsi="Adobe Arabic" w:cs="Adobe Arabic"/>
                              <w:b/>
                              <w:bCs/>
                              <w:color w:val="FFFFFF"/>
                              <w:kern w:val="24"/>
                              <w:sz w:val="36"/>
                              <w:szCs w:val="36"/>
                              <w:rtl/>
                              <w:lang w:bidi="ar-EG"/>
                            </w:rPr>
                            <w:t>):</w:t>
                          </w:r>
                        </w:p>
                      </w:txbxContent>
                    </v:textbox>
                  </v:shape>
                </v:group>
                <v:shape id="صورة 54" o:spid="_x0000_s116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0RhrJAAAA4wAAAA8AAABkcnMvZG93bnJldi54bWxET19PwjAQfzfxOzRn4pt0YNhwUogaTEx4&#10;ggnx8VzPbdJeZ1thfntqYuLj/f7ffDlYI47kQ+dYwXiUgSCune64UfBaPd/MQISIrNE4JgU/FGC5&#10;uLyYY6ndiTd03MZGpBAOJSpoY+xLKUPdksUwcj1x4j6ctxjT6RupPZ5SuDVykmW5tNhxamixp6eW&#10;6sP22ypY+8f3z7tqb6qvzdtqZm6L3WG1Vur6ani4BxFpiP/iP/eLTvPzvJhOpkU2ht+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vRGGskAAADjAAAADwAAAAAAAAAA&#10;AAAAAACfAgAAZHJzL2Rvd25yZXYueG1sUEsFBgAAAAAEAAQA9wAAAJUDAAAAAA==&#10;">
                  <v:imagedata r:id="rId74" o:title=""/>
                  <v:path arrowok="t"/>
                </v:shape>
                <w10:wrap anchorx="page"/>
                <w10:anchorlock/>
              </v:group>
            </w:pict>
          </mc:Fallback>
        </mc:AlternateConten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التكيف مع المتغيرات في السوق والقطاع الصناعي</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الاستجابة للتغييرات التنظيمية والتنظيمية</w:t>
      </w:r>
      <w:r w:rsidRPr="000C3EC7">
        <w:rPr>
          <w:rFonts w:ascii="Sakkal Majalla" w:hAnsi="Sakkal Majalla" w:cs="Sakkal Majalla"/>
          <w:sz w:val="34"/>
          <w:szCs w:val="34"/>
        </w:rPr>
        <w:t>.</w:t>
      </w:r>
    </w:p>
    <w:p w:rsidR="00291E05" w:rsidRPr="000C3EC7" w:rsidRDefault="00291E05" w:rsidP="000C3EC7">
      <w:pPr>
        <w:pStyle w:val="ListParagraph"/>
        <w:numPr>
          <w:ilvl w:val="0"/>
          <w:numId w:val="15"/>
        </w:numPr>
        <w:jc w:val="both"/>
        <w:rPr>
          <w:rFonts w:ascii="Sakkal Majalla" w:hAnsi="Sakkal Majalla" w:cs="Sakkal Majalla"/>
          <w:sz w:val="34"/>
          <w:szCs w:val="34"/>
          <w:rtl/>
        </w:rPr>
      </w:pPr>
      <w:r w:rsidRPr="000C3EC7">
        <w:rPr>
          <w:rFonts w:ascii="Sakkal Majalla" w:hAnsi="Sakkal Majalla" w:cs="Sakkal Majalla"/>
          <w:sz w:val="34"/>
          <w:szCs w:val="34"/>
          <w:rtl/>
        </w:rPr>
        <w:t>مواجهة التحديات التشريعية والقانونية الجديدة</w:t>
      </w:r>
      <w:r w:rsidRPr="000C3EC7">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w:lastRenderedPageBreak/>
        <mc:AlternateContent>
          <mc:Choice Requires="wpg">
            <w:drawing>
              <wp:inline distT="0" distB="0" distL="0" distR="0" wp14:anchorId="20BA551F" wp14:editId="1340B9F6">
                <wp:extent cx="5731510" cy="892088"/>
                <wp:effectExtent l="0" t="0" r="2540" b="22860"/>
                <wp:docPr id="13392422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0805588" name="مجموعة 47"/>
                        <wpg:cNvGrpSpPr/>
                        <wpg:grpSpPr>
                          <a:xfrm>
                            <a:off x="0" y="0"/>
                            <a:ext cx="5731510" cy="895351"/>
                            <a:chOff x="0" y="0"/>
                            <a:chExt cx="5878196" cy="918845"/>
                          </a:xfrm>
                        </wpg:grpSpPr>
                        <wpg:grpSp>
                          <wpg:cNvPr id="1465513600" name="مجموعة 48"/>
                          <wpg:cNvGrpSpPr/>
                          <wpg:grpSpPr>
                            <a:xfrm>
                              <a:off x="0" y="0"/>
                              <a:ext cx="5878196" cy="918845"/>
                              <a:chOff x="0" y="0"/>
                              <a:chExt cx="6240348" cy="919070"/>
                            </a:xfrm>
                          </wpg:grpSpPr>
                          <wpg:grpSp>
                            <wpg:cNvPr id="224825425" name="مجموعة 49"/>
                            <wpg:cNvGrpSpPr/>
                            <wpg:grpSpPr>
                              <a:xfrm>
                                <a:off x="0" y="169208"/>
                                <a:ext cx="5433072" cy="580613"/>
                                <a:chOff x="0" y="169208"/>
                                <a:chExt cx="5433072" cy="580613"/>
                              </a:xfrm>
                            </wpg:grpSpPr>
                            <wps:wsp>
                              <wps:cNvPr id="16530994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6440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59616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4849460"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الإستراتيجي (</w:t>
                                </w:r>
                                <w:r w:rsidRPr="00A7775D">
                                  <w:rPr>
                                    <w:rFonts w:eastAsia="Calibri" w:hAnsi="Adobe Arabic" w:cs="Adobe Arabic"/>
                                    <w:b/>
                                    <w:bCs/>
                                    <w:color w:val="FFFFFF"/>
                                    <w:kern w:val="24"/>
                                    <w:szCs w:val="28"/>
                                    <w:lang w:bidi="ar-EG"/>
                                  </w:rPr>
                                  <w:t>Strategic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2128129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">
                <v:group id="مجموعة 47" o:spid="_x0000_s117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EVsOxgAAAOEA&#10;AAAPAAAAAAAAAAAAAAAAAKoCAABkcnMvZG93bnJldi54bWxQSwUGAAAAAAQABAD6AAAAnQMAAAAA&#10;">
                  <v:group id="مجموعة 48" o:spid="_x0000_s117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YUKQJ&#10;zAAAAOMAAAAPAAAAAAAAAAAAAAAAAKoCAABkcnMvZG93bnJldi54bWxQSwUGAAAAAAQABAD6AAAA&#10;owMAAAAA&#10;">
                    <v:group id="مجموعة 49" o:spid="_x0000_s117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KlPU7L&#10;AAAA4gAAAA8AAAAAAAAAAAAAAAAAqgIAAGRycy9kb3ducmV2LnhtbFBLBQYAAAAABAAEAPoAAACi&#10;AwAAAAA=&#10;">
                      <v:shape id="شكل حر 50" o:spid="_x0000_s117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3XncYA&#10;AADjAAAADwAAAGRycy9kb3ducmV2LnhtbERPzYrCMBC+C75DmIW9abq6LVqNIoIgiwftrngdmrEt&#10;NpPSRO2+vREEj/P9z3zZmVrcqHWVZQVfwwgEcW51xYWCv9/NYALCeWSNtWVS8E8Olot+b46ptnc+&#10;0C3zhQgh7FJUUHrfpFK6vCSDbmgb4sCdbWvQh7MtpG7xHsJNLUdRlEiDFYeGEhtal5RfsqtRkPzE&#10;p/0+38SHbDveOTL6qK1X6vOjW81AeOr8W/xyb3WYn8TjaDr9jkf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3Xn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EsF8QA&#10;AADiAAAADwAAAGRycy9kb3ducmV2LnhtbERPXWvCMBR9H+w/hDvYi9hUsSpdowxlsEfnhs/X5pqW&#10;NTddE2v3740g+Hg438V6sI3oqfO1YwWTJAVBXDpds1Hw8/0xXoLwAVlj45gU/JOH9er5qcBcuwt/&#10;Ub8PRsQQ9jkqqEJocyl9WZFFn7iWOHIn11kMEXZG6g4vMdw2cpqmc2mx5thQYUubisrf/dkqwD+7&#10;OxxdcL4/GrMdZe0w0plSry/D+xuIQEN4iO/uTx3nT5bz2SxdZHC7FDH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xLBfEAAAA4gAAAA8AAAAAAAAAAAAAAAAAmAIAAGRycy9k&#10;b3ducmV2LnhtbFBLBQYAAAAABAAEAPUAAACJAwAAAAA=&#10;" fillcolor="#a5a5a5 [2092]" stroked="f" strokeweight="1pt">
                        <v:stroke joinstyle="miter"/>
                      </v:roundrect>
                    </v:group>
                    <v:oval id="شكل بيضاوي 52" o:spid="_x0000_s117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H/gMcA&#10;AADjAAAADwAAAGRycy9kb3ducmV2LnhtbERP3UvDMBB/F/wfwgm+ubQFo3ZLhyiCgsLW6p6P5vrB&#10;mktp4tr990YQfLzf9222ix3EiSbfO9aQrhIQxLUzPbcaPquXm3sQPiAbHByThjN52BaXFxvMjZt5&#10;T6cytCKGsM9RQxfCmEvp644s+pUbiSPXuMliiOfUSjPhHMPtILMkUdJiz7Ghw5GeOqqP5bfVsDs2&#10;X+fD23vy0bq5VLN9zjJTaX19tTyuQQRawr/4z/1q4vwsvX1QqbpT8PtTBE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R/4DHAAAA4wAAAA8AAAAAAAAAAAAAAAAAmAIAAGRy&#10;cy9kb3ducmV2LnhtbFBLBQYAAAAABAAEAPUAAACMAwAAAAA=&#10;" filled="f" strokecolor="#168489" strokeweight="1pt">
                      <v:stroke joinstyle="miter"/>
                    </v:oval>
                  </v:group>
                  <v:shape id="مربع نص 41" o:spid="_x0000_s1177"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VSckA&#10;AADjAAAADwAAAGRycy9kb3ducmV2LnhtbESPQW/CMAyF75P2HyIj7TZSpoJKR0BoMInDLmPd3Wq8&#10;pqJJqsaj5d/jw6QdbT+/977NbvKdutKQ2hgMLOYZKAp1tG1oDFRf788FqMQYLHYxkIEbJdhtHx82&#10;WNo4hk+6nrlRYhJSiQYcc19qnWpHHtM89hTk9hMHjyzj0Gg74CjmvtMvWbbSHtsgCQ57enNUX86/&#10;3gCz3S9u1dGn0/f0cRhdVi+xMuZpNu1fQTFN/C/++z5ZqV+s8yJf5yuhECZZgN7e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fYVSc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الإستراتيجي (</w:t>
                          </w:r>
                          <w:r w:rsidRPr="00A7775D">
                            <w:rPr>
                              <w:rFonts w:eastAsia="Calibri" w:hAnsi="Adobe Arabic" w:cs="Adobe Arabic"/>
                              <w:b/>
                              <w:bCs/>
                              <w:color w:val="FFFFFF"/>
                              <w:kern w:val="24"/>
                              <w:szCs w:val="28"/>
                              <w:lang w:bidi="ar-EG"/>
                            </w:rPr>
                            <w:t>Strategic Change</w:t>
                          </w:r>
                          <w:r w:rsidRPr="000C3EC7">
                            <w:rPr>
                              <w:rFonts w:eastAsia="Calibri" w:hAnsi="Adobe Arabic" w:cs="Adobe Arabic"/>
                              <w:b/>
                              <w:bCs/>
                              <w:color w:val="FFFFFF"/>
                              <w:kern w:val="24"/>
                              <w:sz w:val="36"/>
                              <w:szCs w:val="36"/>
                              <w:rtl/>
                              <w:lang w:bidi="ar-EG"/>
                            </w:rPr>
                            <w:t>):</w:t>
                          </w:r>
                        </w:p>
                      </w:txbxContent>
                    </v:textbox>
                  </v:shape>
                </v:group>
                <v:shape id="صورة 54" o:spid="_x0000_s117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0NabIAAAA4wAAAA8AAABkcnMvZG93bnJldi54bWxET19LwzAQfxf8DuEE31zaCrOty4bKBGFP&#10;W1V8PJuzrUsuNYlb/fZmIPh4v/+3WE3WiAP5MDhWkM8yEMSt0wN3Cp6bx6sSRIjIGo1jUvBDAVbL&#10;87MF1todeUuHXexECuFQo4I+xrGWMrQ9WQwzNxIn7sN5izGdvpPa4zGFWyOLLJtLiwOnhh5Heuip&#10;3e++rYKNv3//rJpX03xt39alub552a83Sl1eTHe3ICJN8V/8537Saf68yIsyL6oK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a9DWmyAAAAOMAAAAPAAAAAAAAAAAA&#10;AAAAAJ8CAABkcnMvZG93bnJldi54bWxQSwUGAAAAAAQABAD3AAAAlAMAAAAA&#10;">
                  <v:imagedata r:id="rId74" o:title=""/>
                  <v:path arrowok="t"/>
                </v:shape>
                <w10:wrap anchorx="pag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تعديل الرؤية والأهداف الاستراتيجية للمنظمة</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إعادة توجيه توجه المنظمة وتغيير نموذج الأعمال</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التخطيط لخطوات جديدة لتحقيق الميزة التنافسية</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4ED33D8C" wp14:editId="22F6F1E0">
                <wp:extent cx="5731510" cy="892088"/>
                <wp:effectExtent l="0" t="0" r="2540" b="22860"/>
                <wp:docPr id="4554155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0208160" name="مجموعة 47"/>
                        <wpg:cNvGrpSpPr/>
                        <wpg:grpSpPr>
                          <a:xfrm>
                            <a:off x="0" y="0"/>
                            <a:ext cx="5731510" cy="895351"/>
                            <a:chOff x="0" y="0"/>
                            <a:chExt cx="5878196" cy="918845"/>
                          </a:xfrm>
                        </wpg:grpSpPr>
                        <wpg:grpSp>
                          <wpg:cNvPr id="1948618578" name="مجموعة 48"/>
                          <wpg:cNvGrpSpPr/>
                          <wpg:grpSpPr>
                            <a:xfrm>
                              <a:off x="0" y="0"/>
                              <a:ext cx="5878196" cy="918845"/>
                              <a:chOff x="0" y="0"/>
                              <a:chExt cx="6240348" cy="919070"/>
                            </a:xfrm>
                          </wpg:grpSpPr>
                          <wpg:grpSp>
                            <wpg:cNvPr id="1951058708" name="مجموعة 49"/>
                            <wpg:cNvGrpSpPr/>
                            <wpg:grpSpPr>
                              <a:xfrm>
                                <a:off x="0" y="169208"/>
                                <a:ext cx="5433072" cy="580613"/>
                                <a:chOff x="0" y="169208"/>
                                <a:chExt cx="5433072" cy="580613"/>
                              </a:xfrm>
                            </wpg:grpSpPr>
                            <wps:wsp>
                              <wps:cNvPr id="17932582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813038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9796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7205531"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الثقافي (</w:t>
                                </w:r>
                                <w:r w:rsidRPr="00A7775D">
                                  <w:rPr>
                                    <w:rFonts w:eastAsia="Calibri" w:hAnsi="Adobe Arabic" w:cs="Adobe Arabic"/>
                                    <w:b/>
                                    <w:bCs/>
                                    <w:color w:val="FFFFFF"/>
                                    <w:kern w:val="24"/>
                                    <w:szCs w:val="28"/>
                                    <w:lang w:bidi="ar-EG"/>
                                  </w:rPr>
                                  <w:t>Cultural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5770106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">
                <v:group id="مجموعة 47" o:spid="_x0000_s118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bP6Pa&#10;zAAAAOMAAAAPAAAAAAAAAAAAAAAAAKoCAABkcnMvZG93bnJldi54bWxQSwUGAAAAAAQABAD6AAAA&#10;owMAAAAA&#10;">
                  <v:group id="مجموعة 48" o:spid="_x0000_s118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6Dea&#10;ss0AAADjAAAADwAAAAAAAAAAAAAAAACqAgAAZHJzL2Rvd25yZXYueG1sUEsFBgAAAAAEAAQA+gAA&#10;AKQDAAAAAA==&#10;">
                    <v:group id="مجموعة 49" o:spid="_x0000_s118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nlmNy&#10;zAAAAOMAAAAPAAAAAAAAAAAAAAAAAKoCAABkcnMvZG93bnJldi54bWxQSwUGAAAAAAQABAD6AAAA&#10;owMAAAAA&#10;">
                      <v:shape id="شكل حر 50" o:spid="_x0000_s118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T/HcsA&#10;AADjAAAADwAAAGRycy9kb3ducmV2LnhtbESPQWvCQBCF70L/wzKF3nTT2FhNXaUUBCkeNFW8Dtlp&#10;EpqdDdmtpv++cxA8zrw3732zXA+uVRfqQ+PZwPMkAUVcettwZeD4tRnPQYWIbLH1TAb+KMB69TBa&#10;Ym79lQ90KWKlJIRDjgbqGLtc61DW5DBMfEcs2rfvHUYZ+0rbHq8S7lqdJslMO2xYGmrs6KOm8qf4&#10;dQZmn9l5vy832aHYTneBnD1ZH415ehze30BFGuLdfLveWsF/XUzTbJ6+CLT8JAvQq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5P8dywAAAOMAAAAPAAAAAAAAAAAAAAAAAJgC&#10;AABkcnMvZG93bnJldi54bWxQSwUGAAAAAAQABAD1AAAAkA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bSXsgA&#10;AADiAAAADwAAAGRycy9kb3ducmV2LnhtbESPQWvCQBSE74X+h+UVehHdREkbUleRSsGj1dLzM/vc&#10;hGbfxuw2xn/vCoLHYWa+YebLwTaip87XjhWkkwQEcel0zUbBz/5rnIPwAVlj45gUXMjDcvH8NMdC&#10;uzN/U78LRkQI+wIVVCG0hZS+rMiin7iWOHpH11kMUXZG6g7PEW4bOU2SN2mx5rhQYUufFZV/u3+r&#10;AE92+3twwfn+YMx6lLXDSGdKvb4Mqw8QgYbwCN/bG63gPU9nySzPUrhdind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FtJeyAAAAOIAAAAPAAAAAAAAAAAAAAAAAJgCAABk&#10;cnMvZG93bnJldi54bWxQSwUGAAAAAAQABAD1AAAAjQMAAAAA&#10;" fillcolor="#a5a5a5 [2092]" stroked="f" strokeweight="1pt">
                        <v:stroke joinstyle="miter"/>
                      </v:roundrect>
                    </v:group>
                    <v:oval id="شكل بيضاوي 52" o:spid="_x0000_s118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JTUMsA&#10;AADiAAAADwAAAGRycy9kb3ducmV2LnhtbESPQWvCQBSE7wX/w/IEb3VjbFONriJKoYUKNraeH9ln&#10;Esy+DdnVxH/fLRR6HGbmG2a57k0tbtS6yrKCyTgCQZxbXXGh4Ov4+jgD4TyyxtoyKbiTg/Vq8LDE&#10;VNuOP+mW+UIECLsUFZTeN6mULi/JoBvbhjh4Z9sa9EG2hdQtdgFuahlHUSINVhwWSmxoW1J+ya5G&#10;weFy/r6f3j+ifWG7LOnMLo71UanRsN8sQHjq/X/4r/2mFTxNZ/OXeTJ5ht9L4Q7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MlNQywAAAOIAAAAPAAAAAAAAAAAAAAAAAJgC&#10;AABkcnMvZG93bnJldi54bWxQSwUGAAAAAAQABAD1AAAAkAMAAAAA&#10;" filled="f" strokecolor="#168489" strokeweight="1pt">
                      <v:stroke joinstyle="miter"/>
                    </v:oval>
                  </v:group>
                  <v:shape id="مربع نص 41" o:spid="_x0000_s1186"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UEcgA&#10;AADiAAAADwAAAGRycy9kb3ducmV2LnhtbESPzU7DMBCE70i8g7VI3KidohQIdauKH6kHLi3hvoqX&#10;OCJeR/HSpG+PkZA4jmbmG816O4denWhMXWQLxcKAIm6i67i1UL+/3tyDSoLssI9MFs6UYLu5vFhj&#10;5eLEBzodpVUZwqlCC15kqLROjaeAaREH4ux9xjGgZDm22o04ZXjo9dKYlQ7YcV7wONCTp+br+B0s&#10;iLhdca5fQtp/zG/PkzdNibW111fz7hGU0Cz/4b/23ll4WN0tTVneFv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FZQR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الثقافي (</w:t>
                          </w:r>
                          <w:r w:rsidRPr="00A7775D">
                            <w:rPr>
                              <w:rFonts w:eastAsia="Calibri" w:hAnsi="Adobe Arabic" w:cs="Adobe Arabic"/>
                              <w:b/>
                              <w:bCs/>
                              <w:color w:val="FFFFFF"/>
                              <w:kern w:val="24"/>
                              <w:szCs w:val="28"/>
                              <w:lang w:bidi="ar-EG"/>
                            </w:rPr>
                            <w:t>Cultural Change</w:t>
                          </w:r>
                          <w:r w:rsidRPr="000C3EC7">
                            <w:rPr>
                              <w:rFonts w:eastAsia="Calibri" w:hAnsi="Adobe Arabic" w:cs="Adobe Arabic"/>
                              <w:b/>
                              <w:bCs/>
                              <w:color w:val="FFFFFF"/>
                              <w:kern w:val="24"/>
                              <w:sz w:val="36"/>
                              <w:szCs w:val="36"/>
                              <w:rtl/>
                              <w:lang w:bidi="ar-EG"/>
                            </w:rPr>
                            <w:t>):</w:t>
                          </w:r>
                        </w:p>
                      </w:txbxContent>
                    </v:textbox>
                  </v:shape>
                </v:group>
                <v:shape id="صورة 54" o:spid="_x0000_s118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J40nJAAAA4wAAAA8AAABkcnMvZG93bnJldi54bWxET19LwzAQfxf8DuEE31wyh+2sy4bKBGFP&#10;W1V8PJuzrUsuNYlb/fZGEHy83/9brEZnxYFC7D1rmE4UCOLGm55bDU/1w8UcREzIBq1n0vBNEVbL&#10;05MFVsYfeUuHXWpFDuFYoYYupaGSMjYdOYwTPxBn7t0HhymfoZUm4DGHOysvlSqkw55zQ4cD3XfU&#10;7HdfTsMm3L19XNcvtv7cvq7ndlY+79cbrc/PxtsbEInG9C/+cz+aPL+4Kks1VcUM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knjSckAAADjAAAADwAAAAAAAAAA&#10;AAAAAACfAgAAZHJzL2Rvd25yZXYueG1sUEsFBgAAAAAEAAQA9wAAAJUDAAAAAA==&#10;">
                  <v:imagedata r:id="rId74" o:title=""/>
                  <v:path arrowok="t"/>
                </v:shape>
                <w10:wrap anchorx="pag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تغيير القيم والمعتقدات والسلوكيات السائدة في المنظمة</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تطوير ثقافة تنظيمية داعمة للتغيير</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تعزيز الإبداع والابتكار في بيئة العمل</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10346B03" wp14:editId="1E994B61">
                <wp:extent cx="5731510" cy="892088"/>
                <wp:effectExtent l="0" t="0" r="2540" b="22860"/>
                <wp:docPr id="8691309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09918356" name="مجموعة 47"/>
                        <wpg:cNvGrpSpPr/>
                        <wpg:grpSpPr>
                          <a:xfrm>
                            <a:off x="0" y="0"/>
                            <a:ext cx="5731510" cy="895351"/>
                            <a:chOff x="0" y="0"/>
                            <a:chExt cx="5878196" cy="918845"/>
                          </a:xfrm>
                        </wpg:grpSpPr>
                        <wpg:grpSp>
                          <wpg:cNvPr id="27130588" name="مجموعة 48"/>
                          <wpg:cNvGrpSpPr/>
                          <wpg:grpSpPr>
                            <a:xfrm>
                              <a:off x="0" y="0"/>
                              <a:ext cx="5878196" cy="918845"/>
                              <a:chOff x="0" y="0"/>
                              <a:chExt cx="6240348" cy="919070"/>
                            </a:xfrm>
                          </wpg:grpSpPr>
                          <wpg:grpSp>
                            <wpg:cNvPr id="2066193424" name="مجموعة 49"/>
                            <wpg:cNvGrpSpPr/>
                            <wpg:grpSpPr>
                              <a:xfrm>
                                <a:off x="0" y="169208"/>
                                <a:ext cx="5433072" cy="580613"/>
                                <a:chOff x="0" y="169208"/>
                                <a:chExt cx="5433072" cy="580613"/>
                              </a:xfrm>
                            </wpg:grpSpPr>
                            <wps:wsp>
                              <wps:cNvPr id="8920157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430800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05406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2511852"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التشغيلي (</w:t>
                                </w:r>
                                <w:r w:rsidRPr="00A7775D">
                                  <w:rPr>
                                    <w:rFonts w:eastAsia="Calibri" w:hAnsi="Adobe Arabic" w:cs="Adobe Arabic"/>
                                    <w:b/>
                                    <w:bCs/>
                                    <w:color w:val="FFFFFF"/>
                                    <w:kern w:val="24"/>
                                    <w:szCs w:val="28"/>
                                    <w:lang w:bidi="ar-EG"/>
                                  </w:rPr>
                                  <w:t>Operational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7421715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">
                <v:group id="مجموعة 47" o:spid="_x0000_s118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rZdRrIAAAA&#10;4wAAAA8AAAAAAAAAAAAAAAAAqgIAAGRycy9kb3ducmV2LnhtbFBLBQYAAAAABAAEAPoAAACfAwAA&#10;AAA=&#10;">
                  <v:group id="مجموعة 48" o:spid="_x0000_s119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jpnpxgAAAOEA&#10;AAAPAAAAAAAAAAAAAAAAAKoCAABkcnMvZG93bnJldi54bWxQSwUGAAAAAAQABAD6AAAAnQMAAAAA&#10;">
                    <v:group id="مجموعة 49" o:spid="_x0000_s119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Fv5U&#10;zAAAAOMAAAAPAAAAAAAAAAAAAAAAAKoCAABkcnMvZG93bnJldi54bWxQSwUGAAAAAAQABAD6AAAA&#10;owMAAAAA&#10;">
                      <v:shape id="شكل حر 50" o:spid="_x0000_s119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L/8gA&#10;AADiAAAADwAAAGRycy9kb3ducmV2LnhtbESPQYvCMBSE78L+h/AW9qapLrVajbIIgogH7a54fTTP&#10;tmzzUpqo9d8bQfA4zMw3zHzZmVpcqXWVZQXDQQSCOLe64kLB3++6PwHhPLLG2jIpuJOD5eKjN8dU&#10;2xsf6Jr5QgQIuxQVlN43qZQuL8mgG9iGOHhn2xr0QbaF1C3eAtzUchRFY2mw4rBQYkOrkvL/7GIU&#10;jLfxab/P1/Eh23zvHBl91NYr9fXZ/cxAeOr8O/xqb7SCyXQUDeMkmcLzUrgDcvE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qAv/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2I4MUA&#10;AADjAAAADwAAAGRycy9kb3ducmV2LnhtbERPS2sCMRC+F/wPYYReRJNan1ujiFLo0ap4Hjdjdulm&#10;st2k6/bfN4VCj/O9Z7XpXCVaakLpWcPTSIEgzr0p2Wo4n16HCxAhIhusPJOGbwqwWfceVpgZf+d3&#10;ao/RihTCIUMNRYx1JmXIC3IYRr4mTtzNNw5jOhsrTYP3FO4qOVZqJh2WnBoKrGlXUP5x/HIa8NMd&#10;LlcffWiv1u4H07obmKnWj/1u+wIiUhf/xX/uN5PmzyfPaqHUZAm/PyUA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fYjgxQAAAOMAAAAPAAAAAAAAAAAAAAAAAJgCAABkcnMv&#10;ZG93bnJldi54bWxQSwUGAAAAAAQABAD1AAAAigMAAAAA&#10;" fillcolor="#a5a5a5 [2092]" stroked="f" strokeweight="1pt">
                        <v:stroke joinstyle="miter"/>
                      </v:roundrect>
                    </v:group>
                    <v:oval id="شكل بيضاوي 52" o:spid="_x0000_s119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Yg8gA&#10;AADjAAAADwAAAGRycy9kb3ducmV2LnhtbERP3WvCMBB/F/Y/hBvsbSYrrtPOKGND2GDCrB/PR3O2&#10;xeZSmmjrf78MBj7e7/vmy8E24kKdrx1reBorEMSFMzWXGnbb1eMUhA/IBhvHpOFKHpaLu9EcM+N6&#10;3tAlD6WIIewz1FCF0GZS+qIii37sWuLIHV1nMcSzK6XpsI/htpGJUqm0WHNsqLCl94qKU362Gn5O&#10;x/318PWt1qXr87S3H0litlo/3A9vryACDeEm/nd/mjg/majniUpfZvD3UwR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9FiDyAAAAOMAAAAPAAAAAAAAAAAAAAAAAJgCAABk&#10;cnMvZG93bnJldi54bWxQSwUGAAAAAAQABAD1AAAAjQMAAAAA&#10;" filled="f" strokecolor="#168489" strokeweight="1pt">
                      <v:stroke joinstyle="miter"/>
                    </v:oval>
                  </v:group>
                  <v:shape id="مربع نص 41" o:spid="_x0000_s1195"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DC98UA&#10;AADjAAAADwAAAGRycy9kb3ducmV2LnhtbERPS0vDQBC+C/6HZQRvdrOBaIndluIDevBiG+9DdswG&#10;s7MhOzbpv3cFweN879nsljCoM02pj2zBrApQxG10PXcWmtPr3RpUEmSHQ2SycKEEu+311QZrF2d+&#10;p/NROpVDONVowYuMtdap9RQwreJInLnPOAWUfE6ddhPOOTwMuiyKex2w59zgcaQnT+3X8TtYEHF7&#10;c2leQjp8LG/Psy/aChtrb2+W/SMooUX+xX/ug8vzzUNZGbOuSvj9KQO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ML3xQAAAOMAAAAPAAAAAAAAAAAAAAAAAJgCAABkcnMv&#10;ZG93bnJldi54bWxQSwUGAAAAAAQABAD1AAAAig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التشغيلي (</w:t>
                          </w:r>
                          <w:r w:rsidRPr="00A7775D">
                            <w:rPr>
                              <w:rFonts w:eastAsia="Calibri" w:hAnsi="Adobe Arabic" w:cs="Adobe Arabic"/>
                              <w:b/>
                              <w:bCs/>
                              <w:color w:val="FFFFFF"/>
                              <w:kern w:val="24"/>
                              <w:szCs w:val="28"/>
                              <w:lang w:bidi="ar-EG"/>
                            </w:rPr>
                            <w:t>Operational Change</w:t>
                          </w:r>
                          <w:r w:rsidRPr="000C3EC7">
                            <w:rPr>
                              <w:rFonts w:eastAsia="Calibri" w:hAnsi="Adobe Arabic" w:cs="Adobe Arabic"/>
                              <w:b/>
                              <w:bCs/>
                              <w:color w:val="FFFFFF"/>
                              <w:kern w:val="24"/>
                              <w:sz w:val="36"/>
                              <w:szCs w:val="36"/>
                              <w:rtl/>
                              <w:lang w:bidi="ar-EG"/>
                            </w:rPr>
                            <w:t>):</w:t>
                          </w:r>
                        </w:p>
                      </w:txbxContent>
                    </v:textbox>
                  </v:shape>
                </v:group>
                <v:shape id="صورة 54" o:spid="_x0000_s119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0XbXJAAAA4wAAAA8AAABkcnMvZG93bnJldi54bWxET19LwzAQfxf8DuEE31zaOu2sy4bKBGFP&#10;W1V8PJuzrUsuNYlb/faLIPh4v/83X47WiD350DtWkE8yEMSN0z23Cp7rx4sZiBCRNRrHpOCHAiwX&#10;pydzrLQ78Ib229iKFMKhQgVdjEMlZWg6shgmbiBO3IfzFmM6fSu1x0MKt0YWWXYtLfacGjoc6KGj&#10;Zrf9tgrW/v7986Z+NfXX5m01M5fly261Vur8bLy7BRFpjP/iP/eTTvOLclrkZX41hd+fEgBycQ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RdtckAAADjAAAADwAAAAAAAAAA&#10;AAAAAACfAgAAZHJzL2Rvd25yZXYueG1sUEsFBgAAAAAEAAQA9wAAAJUDAAAAAA==&#10;">
                  <v:imagedata r:id="rId74" o:title=""/>
                  <v:path arrowok="t"/>
                </v:shape>
                <w10:wrap anchorx="pag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تحسين وتبسيط العمليات والإجراءات التشغيلية</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زيادة الكفاءة والإنتاجية في الأداء</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تطبيق أساليب إدارة الجودة والتحسين المستمر</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mc:AlternateContent>
          <mc:Choice Requires="wpg">
            <w:drawing>
              <wp:inline distT="0" distB="0" distL="0" distR="0" wp14:anchorId="518A4CAB" wp14:editId="6BA7316D">
                <wp:extent cx="5731510" cy="892088"/>
                <wp:effectExtent l="0" t="0" r="2540" b="22860"/>
                <wp:docPr id="15741739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06781697" name="مجموعة 47"/>
                        <wpg:cNvGrpSpPr/>
                        <wpg:grpSpPr>
                          <a:xfrm>
                            <a:off x="0" y="0"/>
                            <a:ext cx="5731510" cy="895351"/>
                            <a:chOff x="0" y="0"/>
                            <a:chExt cx="5878196" cy="918845"/>
                          </a:xfrm>
                        </wpg:grpSpPr>
                        <wpg:grpSp>
                          <wpg:cNvPr id="561541785" name="مجموعة 48"/>
                          <wpg:cNvGrpSpPr/>
                          <wpg:grpSpPr>
                            <a:xfrm>
                              <a:off x="0" y="0"/>
                              <a:ext cx="5878196" cy="918845"/>
                              <a:chOff x="0" y="0"/>
                              <a:chExt cx="6240348" cy="919070"/>
                            </a:xfrm>
                          </wpg:grpSpPr>
                          <wpg:grpSp>
                            <wpg:cNvPr id="1480155920" name="مجموعة 49"/>
                            <wpg:cNvGrpSpPr/>
                            <wpg:grpSpPr>
                              <a:xfrm>
                                <a:off x="0" y="169208"/>
                                <a:ext cx="5433072" cy="580613"/>
                                <a:chOff x="0" y="169208"/>
                                <a:chExt cx="5433072" cy="580613"/>
                              </a:xfrm>
                            </wpg:grpSpPr>
                            <wps:wsp>
                              <wps:cNvPr id="13518129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730691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633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426950"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الاجتماعي (</w:t>
                                </w:r>
                                <w:r w:rsidRPr="00A7775D">
                                  <w:rPr>
                                    <w:rFonts w:eastAsia="Calibri" w:hAnsi="Adobe Arabic" w:cs="Adobe Arabic"/>
                                    <w:b/>
                                    <w:bCs/>
                                    <w:color w:val="FFFFFF"/>
                                    <w:kern w:val="24"/>
                                    <w:szCs w:val="28"/>
                                    <w:lang w:bidi="ar-EG"/>
                                  </w:rPr>
                                  <w:t>Social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2838142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COuENQcIAADf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1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PXEajIAAAA&#10;4wAAAA8AAAAAAAAAAAAAAAAAqgIAAGRycy9kb3ducmV2LnhtbFBLBQYAAAAABAAEAPoAAACfAwAA&#10;AAA=&#10;">
                  <v:group id="مجموعة 48" o:spid="_x0000_s11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yDhi/L&#10;AAAA4gAAAA8AAAAAAAAAAAAAAAAAqgIAAGRycy9kb3ducmV2LnhtbFBLBQYAAAAABAAEAPoAAACi&#10;AwAAAAA=&#10;">
                    <v:group id="مجموعة 49" o:spid="_x0000_s12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umSjK&#10;zAAAAOMAAAAPAAAAAAAAAAAAAAAAAKoCAABkcnMvZG93bnJldi54bWxQSwUGAAAAAAQABAD6AAAA&#10;owMAAAAA&#10;">
                      <v:shape id="شكل حر 50" o:spid="_x0000_s12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WhsYA&#10;AADjAAAADwAAAGRycy9kb3ducmV2LnhtbERPzYrCMBC+L/gOYQRva1qlRatRZEEQ2YNWxevQjG2x&#10;mZQmq/XtzcLCHuf7n+W6N414UOdqywricQSCuLC65lLB+bT9nIFwHlljY5kUvMjBejX4WGKm7ZOP&#10;9Mh9KUIIuwwVVN63mZSuqMigG9uWOHA32xn04exKqTt8hnDTyEkUpdJgzaGhwpa+Kiru+Y9RkO6T&#10;6+FQbJNjvpt+OzL6oq1XajTsNwsQnnr/L/5z73SYP03iWTyZpwn8/hQAkKs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XWh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Nf8gA&#10;AADiAAAADwAAAGRycy9kb3ducmV2LnhtbESPT2sCMRTE70K/Q3iFXqQmWv9ujVIsQo9Vi+fn5jW7&#10;dPOy3cR1/fZGKPQ4zMxvmOW6c5VoqQmlZw3DgQJBnHtTstXwddg+z0GEiGyw8kwarhRgvXroLTEz&#10;/sI7avfRigThkKGGIsY6kzLkBTkMA18TJ+/bNw5jko2VpsFLgrtKjpSaSoclp4UCa9oUlP/sz04D&#10;/rrP48lHH9qTte/9Sd31zUTrp8fu7RVEpC7+h//aH0bDaPaipouhGsP9UroDc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T81/yAAAAOIAAAAPAAAAAAAAAAAAAAAAAJgCAABk&#10;cnMvZG93bnJldi54bWxQSwUGAAAAAAQABAD1AAAAjQMAAAAA&#10;" fillcolor="#a5a5a5 [2092]" stroked="f" strokeweight="1pt">
                        <v:stroke joinstyle="miter"/>
                      </v:roundrect>
                    </v:group>
                    <v:oval id="شكل بيضاوي 52" o:spid="_x0000_s12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fesgA&#10;AADgAAAADwAAAGRycy9kb3ducmV2LnhtbESPQWvCQBSE7wX/w/IKvdWNCYYS3YRiKViw0MbW8yP7&#10;TILZtyG7mvjvu4LQ4zAz3zDrYjKduNDgWssKFvMIBHFldcu1gp/9+/MLCOeRNXaWScGVHBT57GGN&#10;mbYjf9Ol9LUIEHYZKmi87zMpXdWQQTe3PXHwjnYw6IMcaqkHHAPcdDKOolQabDksNNjTpqHqVJ6N&#10;gq/T8fd6+NhFn7Udy3Q0b3Gs90o9PU6vKxCeJv8fvre3WkGySJNkmcLtUDgDMv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oZ96yAAAAOAAAAAPAAAAAAAAAAAAAAAAAJgCAABk&#10;cnMvZG93bnJldi54bWxQSwUGAAAAAAQABAD1AAAAjQMAAAAA&#10;" filled="f" strokecolor="#168489" strokeweight="1pt">
                      <v:stroke joinstyle="miter"/>
                    </v:oval>
                  </v:group>
                  <v:shape id="مربع نص 41" o:spid="_x0000_s1204"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QI8kA&#10;AADjAAAADwAAAGRycy9kb3ducmV2LnhtbESPzU7DQAyE70i8w8pI3OimhRYauq0qfqQeuFDC3cqa&#10;bETWG2VNk749PiBxtD2emW+zm2JnTjTkNrGD+awAQ1wn33LjoPp4vXkAkwXZY5eYHJwpw257ebHB&#10;0qeR3+l0lMaoCecSHQSRvrQ214Ei5lnqifX2lYaIouPQWD/gqOaxs4uiWNmILWtCwJ6eAtXfx5/o&#10;QMTv5+fqJebD5/T2PIaiXmLl3PXVtH8EIzTJv/jv++C1/vr2/m6xWi+VQpl0AXb7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NXQI8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الاجتماعي (</w:t>
                          </w:r>
                          <w:r w:rsidRPr="00A7775D">
                            <w:rPr>
                              <w:rFonts w:eastAsia="Calibri" w:hAnsi="Adobe Arabic" w:cs="Adobe Arabic"/>
                              <w:b/>
                              <w:bCs/>
                              <w:color w:val="FFFFFF"/>
                              <w:kern w:val="24"/>
                              <w:szCs w:val="28"/>
                              <w:lang w:bidi="ar-EG"/>
                            </w:rPr>
                            <w:t>Social Change</w:t>
                          </w:r>
                          <w:r w:rsidRPr="000C3EC7">
                            <w:rPr>
                              <w:rFonts w:eastAsia="Calibri" w:hAnsi="Adobe Arabic" w:cs="Adobe Arabic"/>
                              <w:b/>
                              <w:bCs/>
                              <w:color w:val="FFFFFF"/>
                              <w:kern w:val="24"/>
                              <w:sz w:val="36"/>
                              <w:szCs w:val="36"/>
                              <w:rtl/>
                              <w:lang w:bidi="ar-EG"/>
                            </w:rPr>
                            <w:t>):</w:t>
                          </w:r>
                        </w:p>
                      </w:txbxContent>
                    </v:textbox>
                  </v:shape>
                </v:group>
                <v:shape id="صورة 54" o:spid="_x0000_s120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6I7DJAAAA4wAAAA8AAABkcnMvZG93bnJldi54bWxET19LwzAQfxf8DuEE31zaTlxXlw2VCcKe&#10;turw8WzOti651CRu9dsbQfDxfv9vsRqtEUfyoXesIJ9kIIgbp3tuFTzXj1cliBCRNRrHpOCbAqyW&#10;52cLrLQ78ZaOu9iKFMKhQgVdjEMlZWg6shgmbiBO3LvzFmM6fSu1x1MKt0YWWXYjLfacGjoc6KGj&#10;5rD7sgo2/v7tY17vTf25fV2XZjp7Oaw3Sl1ejHe3ICKN8V/8537SaX5RTsv8upjl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9nojsMkAAADjAAAADwAAAAAAAAAA&#10;AAAAAACfAgAAZHJzL2Rvd25yZXYueG1sUEsFBgAAAAAEAAQA9wAAAJUDAAAAAA==&#10;">
                  <v:imagedata r:id="rId74" o:title=""/>
                  <v:path arrowok="t"/>
                </v:shape>
                <w10:wrap anchorx="page"/>
                <w10:anchorlock/>
              </v:group>
            </w:pict>
          </mc:Fallback>
        </mc:AlternateConten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تعزيز التنوع والشمولية في بيئة العمل</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تحسين العلاقات والتفاعلات بين الموظفين</w:t>
      </w:r>
      <w:r w:rsidRPr="003955D5">
        <w:rPr>
          <w:rFonts w:ascii="Sakkal Majalla" w:hAnsi="Sakkal Majalla" w:cs="Sakkal Majalla"/>
          <w:sz w:val="34"/>
          <w:szCs w:val="34"/>
        </w:rPr>
        <w:t>.</w:t>
      </w:r>
    </w:p>
    <w:p w:rsidR="00291E05" w:rsidRPr="003955D5" w:rsidRDefault="00291E05" w:rsidP="003955D5">
      <w:pPr>
        <w:pStyle w:val="ListParagraph"/>
        <w:numPr>
          <w:ilvl w:val="0"/>
          <w:numId w:val="15"/>
        </w:numPr>
        <w:jc w:val="both"/>
        <w:rPr>
          <w:rFonts w:ascii="Sakkal Majalla" w:hAnsi="Sakkal Majalla" w:cs="Sakkal Majalla"/>
          <w:sz w:val="34"/>
          <w:szCs w:val="34"/>
          <w:rtl/>
        </w:rPr>
      </w:pPr>
      <w:r w:rsidRPr="003955D5">
        <w:rPr>
          <w:rFonts w:ascii="Sakkal Majalla" w:hAnsi="Sakkal Majalla" w:cs="Sakkal Majalla"/>
          <w:sz w:val="34"/>
          <w:szCs w:val="34"/>
          <w:rtl/>
        </w:rPr>
        <w:t>تطوير برامج للمسؤولية الاجتماعية والمجتمعية</w:t>
      </w:r>
      <w:r w:rsidRPr="003955D5">
        <w:rPr>
          <w:rFonts w:ascii="Sakkal Majalla" w:hAnsi="Sakkal Majalla" w:cs="Sakkal Majalla"/>
          <w:sz w:val="34"/>
          <w:szCs w:val="34"/>
        </w:rPr>
        <w:t>.</w:t>
      </w:r>
    </w:p>
    <w:p w:rsidR="00291E05" w:rsidRPr="007E08EB" w:rsidRDefault="00560E47" w:rsidP="00560E47">
      <w:pPr>
        <w:rPr>
          <w:rtl/>
        </w:rPr>
      </w:pPr>
      <w:r w:rsidRPr="002A078C">
        <w:rPr>
          <w:rFonts w:ascii="Sakkal Majalla" w:hAnsi="Sakkal Majalla"/>
          <w:noProof/>
          <w:sz w:val="34"/>
        </w:rPr>
        <w:lastRenderedPageBreak/>
        <mc:AlternateContent>
          <mc:Choice Requires="wpg">
            <w:drawing>
              <wp:inline distT="0" distB="0" distL="0" distR="0" wp14:anchorId="5E04BCAE" wp14:editId="31F13510">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582"/>
                              <a:ext cx="4615440" cy="38915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الشخصي (</w:t>
                                </w:r>
                                <w:r w:rsidRPr="00A7775D">
                                  <w:rPr>
                                    <w:rFonts w:eastAsia="Calibri" w:hAnsi="Adobe Arabic" w:cs="Adobe Arabic"/>
                                    <w:b/>
                                    <w:bCs/>
                                    <w:color w:val="FFFFFF"/>
                                    <w:kern w:val="24"/>
                                    <w:szCs w:val="28"/>
                                    <w:lang w:bidi="ar-EG"/>
                                  </w:rPr>
                                  <w:t>Personal Change</w:t>
                                </w:r>
                                <w:r w:rsidRPr="000C3EC7">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">
                <v:group id="مجموعة 47" o:spid="_x0000_s12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Mcq6coA&#10;AADiAAAADwAAAAAAAAAAAAAAAACqAgAAZHJzL2Rvd25yZXYueG1sUEsFBgAAAAAEAAQA+gAAAKED&#10;AAAAAA==&#10;">
                  <v:group id="مجموعة 48" o:spid="_x0000_s12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4uPcsoA&#10;AADiAAAADwAAAAAAAAAAAAAAAACqAgAAZHJzL2Rvd25yZXYueG1sUEsFBgAAAAAEAAQA+gAAAKED&#10;AAAAAA==&#10;">
                    <v:group id="مجموعة 49" o:spid="_x0000_s12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ZEQXL&#10;AAAA4gAAAA8AAAAAAAAAAAAAAAAAqgIAAGRycy9kb3ducmV2LnhtbFBLBQYAAAAABAAEAPoAAACi&#10;AwAAAAA=&#10;">
                      <v:shape id="شكل حر 50" o:spid="_x0000_s12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YA8kA&#10;AADiAAAADwAAAGRycy9kb3ducmV2LnhtbESPQWvCQBSE70L/w/IK3nTT2qQxdZVSEEQ8aKx4fWSf&#10;SWj2bciumv57VxA8DjPzDTNb9KYRF+pcbVnB2zgCQVxYXXOp4He/HKUgnEfW2FgmBf/kYDF/Gcww&#10;0/bKO7rkvhQBwi5DBZX3bSalKyoy6Ma2JQ7eyXYGfZBdKXWH1wA3jXyPokQarDksVNjST0XFX342&#10;CpJ1fNxui2W8y1eTjSOjD9p6pYav/fcXCE+9f4Yf7ZVWMEnTOPpMph9wvxTugJ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YYA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Tl8gA&#10;AADiAAAADwAAAGRycy9kb3ducmV2LnhtbESPQWvCQBSE70L/w/IKXqRuqsSmqasURfCotvT8zL5u&#10;QrNv0+wa4793BcHjMDPfMPNlb2vRUesrxwpexwkI4sLpio2C76/NSwbCB2SNtWNScCEPy8XTYI65&#10;dmfeU3cIRkQI+xwVlCE0uZS+KMmiH7uGOHq/rrUYomyN1C2eI9zWcpIkM2mx4rhQYkOrkoq/w8kq&#10;wH+7+zm64Hx3NGY9Spt+pFOlhs/95weIQH14hO/trVYwzbI0eZu9p3C7FO+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4FOXyAAAAOIAAAAPAAAAAAAAAAAAAAAAAJgCAABk&#10;cnMvZG93bnJldi54bWxQSwUGAAAAAAQABAD1AAAAjQMAAAAA&#10;" fillcolor="#a5a5a5 [2092]" stroked="f" strokeweight="1pt">
                        <v:stroke joinstyle="miter"/>
                      </v:roundrect>
                    </v:group>
                    <v:oval id="شكل بيضاوي 52" o:spid="_x0000_s12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vs8oA&#10;AADiAAAADwAAAGRycy9kb3ducmV2LnhtbESP3UrDQBSE7wXfYTmCd+2ukcYYsy2iCBUsaKpeH7In&#10;PzR7NmTXJn17Vyh4OczMN0yxmW0vjjT6zrGGm6UCQVw503Gj4XP/sshA+IBssHdMGk7kYbO+vCgw&#10;N27iDzqWoRERwj5HDW0IQy6lr1qy6JduII5e7UaLIcqxkWbEKcJtLxOlUmmx47jQ4kBPLVWH8sdq&#10;eD/UX6fv1ze1a9xUppN9ThKz1/r6an58ABFoDv/hc3trNNxm2Urdpfcp/F2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G77PKAAAA4gAAAA8AAAAAAAAAAAAAAAAAmAIA&#10;AGRycy9kb3ducmV2LnhtbFBLBQYAAAAABAAEAPUAAACPAwAAAAA=&#10;" filled="f" strokecolor="#168489" strokeweight="1pt">
                      <v:stroke joinstyle="miter"/>
                    </v:oval>
                  </v:group>
                  <v:shape id="مربع نص 41" o:spid="_x0000_s1213" type="#_x0000_t202" style="position:absolute;left:2044;top:2565;width:46155;height:3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UBckA&#10;AADiAAAADwAAAGRycy9kb3ducmV2LnhtbESPzU7DMBCE70i8g7VI3KhdUNs01K0qfqQeuFDS+ype&#10;4oh4HcVLk749RkLiOJqZbzSb3RQ6daYhtZEtzGcGFHEdXcuNherj9a4AlQTZYReZLFwowW57fbXB&#10;0sWR3+l8lEZlCKcSLXiRvtQ61Z4CplnsibP3GYeAkuXQaDfgmOGh0/fGLHXAlvOCx56ePNVfx+9g&#10;QcTt55fqJaTDaXp7Hr2pF1hZe3sz7R9BCU3yH/5rH5yFh6JYmNVyvYL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yyUBckAAADi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C3EC7">
                            <w:rPr>
                              <w:rFonts w:eastAsia="Calibri" w:hAnsi="Adobe Arabic" w:cs="Adobe Arabic"/>
                              <w:b/>
                              <w:bCs/>
                              <w:color w:val="FFFFFF"/>
                              <w:kern w:val="24"/>
                              <w:sz w:val="36"/>
                              <w:szCs w:val="36"/>
                              <w:rtl/>
                              <w:lang w:bidi="ar-EG"/>
                            </w:rPr>
                            <w:t>التغيير الشخصي (</w:t>
                          </w:r>
                          <w:r w:rsidRPr="00A7775D">
                            <w:rPr>
                              <w:rFonts w:eastAsia="Calibri" w:hAnsi="Adobe Arabic" w:cs="Adobe Arabic"/>
                              <w:b/>
                              <w:bCs/>
                              <w:color w:val="FFFFFF"/>
                              <w:kern w:val="24"/>
                              <w:szCs w:val="28"/>
                              <w:lang w:bidi="ar-EG"/>
                            </w:rPr>
                            <w:t>Personal Change</w:t>
                          </w:r>
                          <w:r w:rsidRPr="000C3EC7">
                            <w:rPr>
                              <w:rFonts w:eastAsia="Calibri" w:hAnsi="Adobe Arabic" w:cs="Adobe Arabic"/>
                              <w:b/>
                              <w:bCs/>
                              <w:color w:val="FFFFFF"/>
                              <w:kern w:val="24"/>
                              <w:sz w:val="36"/>
                              <w:szCs w:val="36"/>
                              <w:rtl/>
                              <w:lang w:bidi="ar-EG"/>
                            </w:rPr>
                            <w:t>):</w:t>
                          </w:r>
                        </w:p>
                      </w:txbxContent>
                    </v:textbox>
                  </v:shape>
                </v:group>
                <v:shape id="صورة 54" o:spid="_x0000_s12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MNTTIAAAA4gAAAA8AAABkcnMvZG93bnJldi54bWxET89PwjAUvpvwPzSPxJt0SoAxKUQNJCac&#10;YEo4PtfnNmlfZ1th/vf0YOLxy/d7seqtEWfyoXWs4H6UgSCunG65VvBWbu5yECEiazSOScEvBVgt&#10;BzcLLLS78I7O+1iLFMKhQAVNjF0hZagashhGriNO3KfzFmOCvpba4yWFWyMfsmwqLbacGhrs6KWh&#10;6rT/sQq2/vnja14eTPm9O65zM569n9ZbpW6H/dMjiEh9/Bf/uV+1gnGeT7LZdJ42p0vpDsjl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DDU0yAAAAOIAAAAPAAAAAAAAAAAA&#10;AAAAAJ8CAABkcnMvZG93bnJldi54bWxQSwUGAAAAAAQABAD3AAAAlAMAAAAA&#10;">
                  <v:imagedata r:id="rId74" o:title=""/>
                  <v:path arrowok="t"/>
                </v:shape>
                <w10:wrap anchorx="page"/>
                <w10:anchorlock/>
              </v:group>
            </w:pict>
          </mc:Fallback>
        </mc:AlternateContent>
      </w:r>
    </w:p>
    <w:p w:rsidR="00291E05" w:rsidRPr="003955D5" w:rsidRDefault="00291E05" w:rsidP="007B6C0A">
      <w:pPr>
        <w:pStyle w:val="ListParagraph"/>
        <w:numPr>
          <w:ilvl w:val="0"/>
          <w:numId w:val="15"/>
        </w:numPr>
        <w:spacing w:after="0"/>
        <w:jc w:val="both"/>
        <w:rPr>
          <w:rFonts w:ascii="Sakkal Majalla" w:hAnsi="Sakkal Majalla" w:cs="Sakkal Majalla"/>
          <w:sz w:val="34"/>
          <w:szCs w:val="34"/>
          <w:rtl/>
        </w:rPr>
      </w:pPr>
      <w:r w:rsidRPr="003955D5">
        <w:rPr>
          <w:rFonts w:ascii="Sakkal Majalla" w:hAnsi="Sakkal Majalla" w:cs="Sakkal Majalla"/>
          <w:sz w:val="34"/>
          <w:szCs w:val="34"/>
          <w:rtl/>
        </w:rPr>
        <w:t>تطوير مهارات وكفاءات الموظفين</w:t>
      </w:r>
      <w:r w:rsidRPr="003955D5">
        <w:rPr>
          <w:rFonts w:ascii="Sakkal Majalla" w:hAnsi="Sakkal Majalla" w:cs="Sakkal Majalla"/>
          <w:sz w:val="34"/>
          <w:szCs w:val="34"/>
        </w:rPr>
        <w:t>.</w:t>
      </w:r>
    </w:p>
    <w:p w:rsidR="00291E05" w:rsidRPr="003955D5" w:rsidRDefault="00291E05" w:rsidP="007B6C0A">
      <w:pPr>
        <w:pStyle w:val="ListParagraph"/>
        <w:numPr>
          <w:ilvl w:val="0"/>
          <w:numId w:val="15"/>
        </w:numPr>
        <w:spacing w:after="0"/>
        <w:jc w:val="both"/>
        <w:rPr>
          <w:rFonts w:ascii="Sakkal Majalla" w:hAnsi="Sakkal Majalla" w:cs="Sakkal Majalla"/>
          <w:sz w:val="34"/>
          <w:szCs w:val="34"/>
          <w:rtl/>
        </w:rPr>
      </w:pPr>
      <w:r w:rsidRPr="003955D5">
        <w:rPr>
          <w:rFonts w:ascii="Sakkal Majalla" w:hAnsi="Sakkal Majalla" w:cs="Sakkal Majalla"/>
          <w:sz w:val="34"/>
          <w:szCs w:val="34"/>
          <w:rtl/>
        </w:rPr>
        <w:t>تغيير في النمط القيادي والأسلوب الإداري</w:t>
      </w:r>
      <w:r w:rsidRPr="003955D5">
        <w:rPr>
          <w:rFonts w:ascii="Sakkal Majalla" w:hAnsi="Sakkal Majalla" w:cs="Sakkal Majalla"/>
          <w:sz w:val="34"/>
          <w:szCs w:val="34"/>
        </w:rPr>
        <w:t>.</w:t>
      </w:r>
    </w:p>
    <w:p w:rsidR="00291E05" w:rsidRPr="003955D5" w:rsidRDefault="00291E05" w:rsidP="007B6C0A">
      <w:pPr>
        <w:pStyle w:val="ListParagraph"/>
        <w:numPr>
          <w:ilvl w:val="0"/>
          <w:numId w:val="15"/>
        </w:numPr>
        <w:spacing w:after="0"/>
        <w:jc w:val="both"/>
        <w:rPr>
          <w:rFonts w:ascii="Sakkal Majalla" w:hAnsi="Sakkal Majalla" w:cs="Sakkal Majalla"/>
          <w:sz w:val="34"/>
          <w:szCs w:val="34"/>
          <w:rtl/>
        </w:rPr>
      </w:pPr>
      <w:r w:rsidRPr="003955D5">
        <w:rPr>
          <w:rFonts w:ascii="Sakkal Majalla" w:hAnsi="Sakkal Majalla" w:cs="Sakkal Majalla"/>
          <w:sz w:val="34"/>
          <w:szCs w:val="34"/>
          <w:rtl/>
        </w:rPr>
        <w:t>تحفيز الموظفين على التعلم والنمو الشخصي</w:t>
      </w:r>
      <w:r w:rsidRPr="003955D5">
        <w:rPr>
          <w:rFonts w:ascii="Sakkal Majalla" w:hAnsi="Sakkal Majalla" w:cs="Sakkal Majalla"/>
          <w:sz w:val="34"/>
          <w:szCs w:val="34"/>
        </w:rPr>
        <w:t>.</w:t>
      </w:r>
    </w:p>
    <w:p w:rsidR="00291E05" w:rsidRDefault="00291E05" w:rsidP="00560E47">
      <w:r w:rsidRPr="007E08EB">
        <w:rPr>
          <w:rtl/>
        </w:rPr>
        <w:t>هذه الأنواع المختلفة للتغيير في بيئة العمل تتداخل وتتكامل مع بعضها البعض، وتتطلب إدارة فعالة وشاملة لضمان النجاح في تطبيقها.</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7B6C0A" w:rsidRPr="00D44B16" w:rsidTr="002B0E56">
        <w:tc>
          <w:tcPr>
            <w:tcW w:w="1963" w:type="dxa"/>
            <w:tcBorders>
              <w:right w:val="single" w:sz="36" w:space="0" w:color="168489"/>
            </w:tcBorders>
            <w:shd w:val="clear" w:color="auto" w:fill="F2F2F2" w:themeFill="background1" w:themeFillShade="F2"/>
            <w:vAlign w:val="center"/>
          </w:tcPr>
          <w:p w:rsidR="007B6C0A" w:rsidRPr="00D44B16" w:rsidRDefault="007B6C0A" w:rsidP="007B6C0A">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470C8A53" wp14:editId="472359EF">
                  <wp:extent cx="563984" cy="563914"/>
                  <wp:effectExtent l="0" t="0" r="7620" b="7620"/>
                  <wp:docPr id="2019186585"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7B6C0A" w:rsidRPr="00D44B16" w:rsidRDefault="007B6C0A" w:rsidP="001338CC">
            <w:pPr>
              <w:jc w:val="center"/>
              <w:rPr>
                <w:rFonts w:eastAsia="Times New Roman" w:cs="GE Dinar Two Medium"/>
                <w:color w:val="1E3D6A"/>
                <w:kern w:val="24"/>
                <w:szCs w:val="28"/>
                <w:rtl/>
                <w:lang w:bidi="ar-SY"/>
              </w:rPr>
            </w:pPr>
            <w:r w:rsidRPr="007B6C0A">
              <w:rPr>
                <w:rFonts w:ascii="Adobe Arabic" w:eastAsia="Times New Roman" w:hAnsi="Adobe Arabic" w:cs="Adobe Arabic"/>
                <w:b/>
                <w:bCs/>
                <w:color w:val="168489"/>
                <w:kern w:val="24"/>
                <w:sz w:val="44"/>
                <w:szCs w:val="44"/>
                <w:rtl/>
                <w:lang w:bidi="ar-SY"/>
              </w:rPr>
              <w:t>ما هي الطرق التي تُمكّن المنظمة من تحقيق التوازن بين الأنواع المختلفة من التغيير؟</w:t>
            </w:r>
          </w:p>
        </w:tc>
      </w:tr>
      <w:tr w:rsidR="007B6C0A" w:rsidRPr="00D44B16" w:rsidTr="002B0E56">
        <w:tc>
          <w:tcPr>
            <w:tcW w:w="1963" w:type="dxa"/>
            <w:tcBorders>
              <w:right w:val="single" w:sz="36" w:space="0" w:color="168489"/>
            </w:tcBorders>
            <w:shd w:val="clear" w:color="auto" w:fill="F2F2F2" w:themeFill="background1" w:themeFillShade="F2"/>
            <w:vAlign w:val="center"/>
          </w:tcPr>
          <w:p w:rsidR="007B6C0A" w:rsidRPr="00D44B16" w:rsidRDefault="007B6C0A" w:rsidP="001338C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7B6C0A" w:rsidRPr="00D44B16" w:rsidRDefault="007B6C0A" w:rsidP="001338CC">
            <w:pPr>
              <w:spacing w:line="360" w:lineRule="auto"/>
              <w:rPr>
                <w:rFonts w:ascii="Adobe Arabic" w:hAnsi="Adobe Arabic" w:cs="Adobe Arabic"/>
                <w:b/>
                <w:color w:val="auto"/>
                <w:sz w:val="36"/>
                <w:szCs w:val="36"/>
                <w:rtl/>
              </w:rPr>
            </w:pPr>
          </w:p>
        </w:tc>
      </w:tr>
    </w:tbl>
    <w:p w:rsidR="002B0E56" w:rsidRDefault="002B0E56" w:rsidP="00560E47">
      <w:pPr>
        <w:rPr>
          <w:rtl/>
        </w:rPr>
      </w:pPr>
    </w:p>
    <w:p w:rsidR="002B0E56" w:rsidRDefault="002B0E56" w:rsidP="002B0E56">
      <w:pPr>
        <w:ind w:left="-897"/>
        <w:rPr>
          <w:rtl/>
        </w:rPr>
      </w:pPr>
      <w:r>
        <w:rPr>
          <w:noProof/>
        </w:rPr>
        <mc:AlternateContent>
          <mc:Choice Requires="wps">
            <w:drawing>
              <wp:inline distT="0" distB="0" distL="0" distR="0" wp14:anchorId="5BF4D7D1" wp14:editId="1F4C0B46">
                <wp:extent cx="6666670" cy="4600136"/>
                <wp:effectExtent l="0" t="0" r="20320" b="10160"/>
                <wp:docPr id="98480961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6670" cy="4600136"/>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215" style="width:524.95pt;height:362.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291E05" w:rsidRPr="00B02354" w:rsidRDefault="00560E47" w:rsidP="00560E47">
      <w:r w:rsidRPr="002A078C">
        <w:rPr>
          <w:rFonts w:ascii="Sakkal Majalla" w:hAnsi="Sakkal Majalla"/>
          <w:noProof/>
          <w:color w:val="002060"/>
          <w:sz w:val="34"/>
        </w:rPr>
        <w:lastRenderedPageBreak/>
        <mc:AlternateContent>
          <mc:Choice Requires="wpg">
            <w:drawing>
              <wp:inline distT="0" distB="0" distL="0" distR="0" wp14:anchorId="231B63D1" wp14:editId="0D1AED62">
                <wp:extent cx="5731510" cy="895350"/>
                <wp:effectExtent l="0" t="0" r="21590" b="19050"/>
                <wp:docPr id="88118004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0772243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9695552" name="مجموعة 39"/>
                        <wpg:cNvGrpSpPr/>
                        <wpg:grpSpPr>
                          <a:xfrm>
                            <a:off x="0" y="0"/>
                            <a:ext cx="5731510" cy="895350"/>
                            <a:chOff x="0" y="0"/>
                            <a:chExt cx="5878196" cy="918845"/>
                          </a:xfrm>
                        </wpg:grpSpPr>
                        <wpg:grpSp>
                          <wpg:cNvPr id="639512637" name="مجموعة 40"/>
                          <wpg:cNvGrpSpPr/>
                          <wpg:grpSpPr>
                            <a:xfrm>
                              <a:off x="0" y="0"/>
                              <a:ext cx="5878196" cy="918845"/>
                              <a:chOff x="0" y="0"/>
                              <a:chExt cx="6240348" cy="919070"/>
                            </a:xfrm>
                          </wpg:grpSpPr>
                          <wpg:grpSp>
                            <wpg:cNvPr id="2136069352" name="مجموعة 41"/>
                            <wpg:cNvGrpSpPr/>
                            <wpg:grpSpPr>
                              <a:xfrm>
                                <a:off x="0" y="169208"/>
                                <a:ext cx="5433072" cy="580613"/>
                                <a:chOff x="0" y="169208"/>
                                <a:chExt cx="5433072" cy="580613"/>
                              </a:xfrm>
                            </wpg:grpSpPr>
                            <wps:wsp>
                              <wps:cNvPr id="6320072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216140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1454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0065972" name="مربع نص 41"/>
                          <wps:cNvSpPr txBox="1"/>
                          <wps:spPr>
                            <a:xfrm>
                              <a:off x="204484" y="256929"/>
                              <a:ext cx="4616071" cy="387740"/>
                            </a:xfrm>
                            <a:prstGeom prst="rect">
                              <a:avLst/>
                            </a:prstGeom>
                            <a:noFill/>
                          </wps:spPr>
                          <wps:txbx>
                            <w:txbxContent>
                              <w:p w:rsidR="001338CC" w:rsidRPr="007B6C0A" w:rsidRDefault="001338CC" w:rsidP="007B6C0A">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العوامل المؤثرة على التغيير التنظيمي</w:t>
                                </w:r>
                              </w:p>
                            </w:txbxContent>
                          </wps:txbx>
                          <wps:bodyPr wrap="square" rtlCol="1">
                            <a:spAutoFit/>
                          </wps:bodyPr>
                        </wps:wsp>
                      </wpg:grpSp>
                    </wpg:wgp>
                  </a:graphicData>
                </a:graphic>
              </wp:inline>
            </w:drawing>
          </mc:Choice>
          <mc:Fallback>
            <w:pict>
              <v:group id="_x0000_s121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">
                <v:shape id="صورة 38" o:spid="_x0000_s1217"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lCXnIAAAA4wAAAA8AAABkcnMvZG93bnJldi54bWxET19rwjAQfx/sO4Qb7G2ma7ep1SgiDnwZ&#10;zir4ejRnU9Zcuiar3bc3g4GP9/t/8+VgG9FT52vHCp5HCQji0umaKwXHw/vTBIQPyBobx6Tglzws&#10;F/d3c8y1u/Ce+iJUIoawz1GBCaHNpfSlIYt+5FriyJ1dZzHEs6uk7vASw20j0yR5kxZrjg0GW1ob&#10;Kr+KH6sg2/TDJlvvPvzJtIfvwq5qv/9U6vFhWM1ABBrCTfzv3uo4f5qMx2n6kr3C308RALm4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5Ql5yAAAAOMAAAAPAAAAAAAAAAAA&#10;AAAAAJ8CAABkcnMvZG93bnJldi54bWxQSwUGAAAAAAQABAD3AAAAlAMAAAAA&#10;">
                  <v:imagedata r:id="rId66" o:title=""/>
                </v:shape>
                <v:group id="مجموعة 39" o:spid="_x0000_s12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qxWRzL&#10;AAAA4gAAAA8AAAAAAAAAAAAAAAAAqgIAAGRycy9kb3ducmV2LnhtbFBLBQYAAAAABAAEAPoAAACi&#10;AwAAAAA=&#10;">
                  <v:group id="مجموعة 40" o:spid="_x0000_s12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WaLVTL&#10;AAAA4gAAAA8AAAAAAAAAAAAAAAAAqgIAAGRycy9kb3ducmV2LnhtbFBLBQYAAAAABAAEAPoAAACi&#10;AwAAAAA=&#10;">
                    <v:group id="مجموعة 41" o:spid="_x0000_s12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J405bL&#10;AAAA4wAAAA8AAAAAAAAAAAAAAAAAqgIAAGRycy9kb3ducmV2LnhtbFBLBQYAAAAABAAEAPoAAACi&#10;AwAAAAA=&#10;">
                      <v:shape id="شكل حر 42" o:spid="_x0000_s12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E1sgA&#10;AADiAAAADwAAAGRycy9kb3ducmV2LnhtbESPwW7CMAyG75P2DpEncRsJFNGpEBBCQ9thl7E9gNV4&#10;TaFxSpNB9/bzYdKO1u//s7/1dgydutKQ2sgWZlMDiriOruXGwufH4fEJVMrIDrvIZOGHEmw393dr&#10;rFy88Ttdj7lRAuFUoQWfc19pnWpPAdM09sSSfcUhYJZxaLQb8Cbw0Om5MUsdsGW54LGnvaf6fPwO&#10;FpxZPIdF+VLS/vLmzWnm8rlw1k4ext0KVKYx/y//tV+dhWUhzHJeyM+iJDq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OwTWyAAAAOI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7q4csA&#10;AADiAAAADwAAAGRycy9kb3ducmV2LnhtbESPQUvDQBSE70L/w/IK3uxuQk0ldluqUBH1YFtpr4/s&#10;Mwnuvg3ZbRP/vSsIHoeZ+YZZrkdnxYX60HrWkM0UCOLKm5ZrDR+H7c0diBCRDVrPpOGbAqxXk6sl&#10;lsYPvKPLPtYiQTiUqKGJsSulDFVDDsPMd8TJ+/S9w5hkX0vT45DgzspcqUI6bDktNNjRY0PV1/7s&#10;NCzet+chPBWHl4ejfWuVPW3yV9b6ejpu7kFEGuN/+K/9bDTMb/OsyOYqg99L6Q7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YPurhywAAAOIAAAAPAAAAAAAAAAAAAAAAAJgC&#10;AABkcnMvZG93bnJldi54bWxQSwUGAAAAAAQABAD1AAAAkAMAAAAA&#10;" fillcolor="#168489" stroked="f" strokeweight="1pt">
                        <v:stroke joinstyle="miter"/>
                      </v:roundrect>
                    </v:group>
                    <v:oval id="شكل بيضاوي 44" o:spid="_x0000_s12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hMPcUA&#10;AADhAAAADwAAAGRycy9kb3ducmV2LnhtbERP3WrCMBS+F3yHcITdaVr/kM4oIgxlMIbRBzhrjk23&#10;5qRrMu3efrkYePnx/a+3vWvEjbpQe1aQTzIQxKU3NVcKLueX8QpEiMgGG8+k4JcCbDfDwRoL4+98&#10;opuOlUghHApUYGNsCylDaclhmPiWOHFX3zmMCXaVNB3eU7hr5DTLltJhzanBYkt7S+WX/nEKdH/W&#10;74drJf2btq8f+af/dqejUk+jfvcMIlIfH+J/99EomC2m+XwxT5PTo/QG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KEw9xQAAAOEAAAAPAAAAAAAAAAAAAAAAAJgCAABkcnMv&#10;ZG93bnJldi54bWxQSwUGAAAAAAQABAD1AAAAigMAAAAA&#10;" filled="f" strokecolor="#a5a5a5 [2092]" strokeweight="1pt">
                      <v:stroke joinstyle="miter"/>
                    </v:oval>
                  </v:group>
                  <v:shape id="مربع نص 41" o:spid="_x0000_s1224"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KTMcA&#10;AADiAAAADwAAAGRycy9kb3ducmV2LnhtbESPT2vCQBTE74V+h+UVeqsbA1aNriL9Ax560ab3R/aZ&#10;DWbfhuyrid++Kwg9DjPzG2a9HX2rLtTHJrCB6SQDRVwF23BtoPz+fFmAioJssQ1MBq4UYbt5fFhj&#10;YcPAB7ocpVYJwrFAA06kK7SOlSOPcRI64uSdQu9RkuxrbXscEty3Os+yV+2x4bTgsKM3R9X5+OsN&#10;iNjd9Fp++Lj/Gb/eB5dVMyyNeX4adytQQqP8h+/tvTWQLxJytpzncLuU7oD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CykzHAAAA4gAAAA8AAAAAAAAAAAAAAAAAmAIAAGRy&#10;cy9kb3ducmV2LnhtbFBLBQYAAAAABAAEAPUAAACMAwAAAAA=&#10;" filled="f" stroked="f">
                    <v:textbox style="mso-fit-shape-to-text:t">
                      <w:txbxContent>
                        <w:p w:rsidR="001338CC" w:rsidRPr="007B6C0A" w:rsidRDefault="001338CC" w:rsidP="007B6C0A">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العوامل المؤثرة على التغيير التنظيمي</w:t>
                          </w:r>
                        </w:p>
                      </w:txbxContent>
                    </v:textbox>
                  </v:shape>
                </v:group>
                <w10:wrap anchorx="page"/>
                <w10:anchorlock/>
              </v:group>
            </w:pict>
          </mc:Fallback>
        </mc:AlternateContent>
      </w:r>
    </w:p>
    <w:p w:rsidR="00291E05" w:rsidRPr="00B928E9" w:rsidRDefault="00291E05" w:rsidP="00560E47">
      <w:r w:rsidRPr="00B928E9">
        <w:rPr>
          <w:rtl/>
        </w:rPr>
        <w:t>هناك عدة عوامل رئيسية تؤثر على التغيير التنظيمي في بيئة العمل، وهي:</w:t>
      </w:r>
    </w:p>
    <w:p w:rsidR="00291E05" w:rsidRDefault="00291E05" w:rsidP="00560E47">
      <w:pPr>
        <w:rPr>
          <w:color w:val="168489"/>
        </w:rPr>
      </w:pPr>
      <w:r w:rsidRPr="007B6C0A">
        <w:rPr>
          <w:color w:val="168489"/>
          <w:rtl/>
        </w:rPr>
        <w:t>العوامل الداخلية:</w:t>
      </w:r>
    </w:p>
    <w:p w:rsidR="007B6C0A" w:rsidRPr="007B6C0A" w:rsidRDefault="007B6C0A" w:rsidP="007B6C0A">
      <w:pPr>
        <w:rPr>
          <w:color w:val="168489"/>
        </w:rPr>
      </w:pPr>
      <w:r w:rsidRPr="007B6C0A">
        <w:rPr>
          <w:noProof/>
          <w:color w:val="168489"/>
        </w:rPr>
        <mc:AlternateContent>
          <mc:Choice Requires="wpg">
            <w:drawing>
              <wp:inline distT="0" distB="0" distL="0" distR="0" wp14:anchorId="09DC65E2" wp14:editId="18E59824">
                <wp:extent cx="5678203" cy="1257473"/>
                <wp:effectExtent l="0" t="0" r="0" b="0"/>
                <wp:docPr id="87" name="Group 8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70DA7D-77FB-9C04-40ED-36B980784486}"/>
                    </a:ext>
                  </a:extLst>
                </wp:docPr>
                <wp:cNvGraphicFramePr/>
                <a:graphic xmlns:a="http://schemas.openxmlformats.org/drawingml/2006/main">
                  <a:graphicData uri="http://schemas.microsoft.com/office/word/2010/wordprocessingGroup">
                    <wpg:wgp>
                      <wpg:cNvGrpSpPr/>
                      <wpg:grpSpPr>
                        <a:xfrm>
                          <a:off x="0" y="0"/>
                          <a:ext cx="5678203" cy="1257473"/>
                          <a:chOff x="0" y="0"/>
                          <a:chExt cx="5678203" cy="1257473"/>
                        </a:xfrm>
                      </wpg:grpSpPr>
                      <wpg:grpSp>
                        <wpg:cNvPr id="1840113842" name="Group 184011384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908C63-F868-46DC-9667-2C30EE8C7010}"/>
                            </a:ext>
                          </a:extLst>
                        </wpg:cNvPr>
                        <wpg:cNvGrpSpPr/>
                        <wpg:grpSpPr>
                          <a:xfrm>
                            <a:off x="0" y="0"/>
                            <a:ext cx="5678203" cy="1257473"/>
                            <a:chOff x="0" y="0"/>
                            <a:chExt cx="5678203" cy="1257473"/>
                          </a:xfrm>
                        </wpg:grpSpPr>
                        <wps:wsp>
                          <wps:cNvPr id="1869022669" name="Freeform: Shape 18690226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63A23D-9B04-4C81-AB7F-1359F0352D77}"/>
                              </a:ext>
                            </a:extLst>
                          </wps:cNvPr>
                          <wps:cNvSpPr/>
                          <wps:spPr>
                            <a:xfrm>
                              <a:off x="3331712" y="646349"/>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95295134" name="Freeform: Shape 129529513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529817-6080-42ED-B30B-267118F5A282}"/>
                              </a:ext>
                            </a:extLst>
                          </wps:cNvPr>
                          <wps:cNvSpPr/>
                          <wps:spPr>
                            <a:xfrm>
                              <a:off x="4435366" y="94522"/>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33841515" name="Freeform: Shape 4338415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A414D6B-9810-447A-AD5A-850984C6BF67}"/>
                              </a:ext>
                            </a:extLst>
                          </wps:cNvPr>
                          <wps:cNvSpPr/>
                          <wps:spPr>
                            <a:xfrm>
                              <a:off x="1124405" y="646349"/>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61470409" name="Freeform: Shape 56147040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08AF18-6DD5-4A86-A507-599DCFF8A480}"/>
                              </a:ext>
                            </a:extLst>
                          </wps:cNvPr>
                          <wps:cNvSpPr/>
                          <wps:spPr>
                            <a:xfrm>
                              <a:off x="2228059" y="94522"/>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34386957" name="Freeform: Shape 9343869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6B57EF-9A45-4B87-B124-A876811FACF7}"/>
                              </a:ext>
                            </a:extLst>
                          </wps:cNvPr>
                          <wps:cNvSpPr/>
                          <wps:spPr>
                            <a:xfrm>
                              <a:off x="20751" y="94522"/>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34058327"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1D00F2-A657-4B1C-AB8B-489DEFB384C4}"/>
                              </a:ext>
                            </a:extLst>
                          </wps:cNvPr>
                          <wps:cNvSpPr txBox="1">
                            <a:spLocks noChangeArrowheads="1"/>
                          </wps:cNvSpPr>
                          <wps:spPr bwMode="auto">
                            <a:xfrm>
                              <a:off x="4395777" y="607060"/>
                              <a:ext cx="1282426" cy="650413"/>
                            </a:xfrm>
                            <a:prstGeom prst="rect">
                              <a:avLst/>
                            </a:prstGeom>
                          </wps:spPr>
                          <wps:txbx>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الاستراتيجية والأهداف التنظيمية</w:t>
                                </w:r>
                              </w:p>
                            </w:txbxContent>
                          </wps:txbx>
                          <wps:bodyPr rot="0" vert="horz" wrap="square" lIns="0" tIns="45720" rIns="0" bIns="45720" anchor="b" anchorCtr="0" upright="1">
                            <a:noAutofit/>
                          </wps:bodyPr>
                        </wps:wsp>
                        <wps:wsp>
                          <wps:cNvPr id="40529895"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6CBC46-374A-4C66-98A5-7C46362FF6C7}"/>
                              </a:ext>
                            </a:extLst>
                          </wps:cNvPr>
                          <wps:cNvSpPr txBox="1">
                            <a:spLocks noChangeArrowheads="1"/>
                          </wps:cNvSpPr>
                          <wps:spPr bwMode="auto">
                            <a:xfrm>
                              <a:off x="2239163" y="712551"/>
                              <a:ext cx="1081444" cy="410141"/>
                            </a:xfrm>
                            <a:prstGeom prst="rect">
                              <a:avLst/>
                            </a:prstGeom>
                          </wps:spPr>
                          <wps:txbx>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الهيكل التنظيمي</w:t>
                                </w:r>
                              </w:p>
                            </w:txbxContent>
                          </wps:txbx>
                          <wps:bodyPr rot="0" vert="horz" wrap="square" lIns="0" tIns="45720" rIns="0" bIns="45720" anchor="b" anchorCtr="0" upright="1">
                            <a:noAutofit/>
                          </wps:bodyPr>
                        </wps:wsp>
                        <wps:wsp>
                          <wps:cNvPr id="466902874"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C97DDB-2B6E-4D62-8251-762C81D709B8}"/>
                              </a:ext>
                            </a:extLst>
                          </wps:cNvPr>
                          <wps:cNvSpPr txBox="1">
                            <a:spLocks noChangeArrowheads="1"/>
                          </wps:cNvSpPr>
                          <wps:spPr bwMode="auto">
                            <a:xfrm>
                              <a:off x="0" y="598318"/>
                              <a:ext cx="1095282" cy="524166"/>
                            </a:xfrm>
                            <a:prstGeom prst="rect">
                              <a:avLst/>
                            </a:prstGeom>
                          </wps:spPr>
                          <wps:txbx>
                            <w:txbxContent>
                              <w:p w:rsidR="001338CC" w:rsidRDefault="001338CC" w:rsidP="007B6C0A">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التكنولوجيا</w:t>
                                </w:r>
                              </w:p>
                            </w:txbxContent>
                          </wps:txbx>
                          <wps:bodyPr rot="0" vert="horz" wrap="square" lIns="0" tIns="45720" rIns="0" bIns="45720" anchor="b" anchorCtr="0" upright="1">
                            <a:noAutofit/>
                          </wps:bodyPr>
                        </wps:wsp>
                        <wps:wsp>
                          <wps:cNvPr id="1305352363"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D140AF-D499-4542-A5CA-31BF708FEFDA}"/>
                              </a:ext>
                            </a:extLst>
                          </wps:cNvPr>
                          <wps:cNvSpPr txBox="1">
                            <a:spLocks noChangeArrowheads="1"/>
                          </wps:cNvSpPr>
                          <wps:spPr bwMode="auto">
                            <a:xfrm>
                              <a:off x="3309079" y="0"/>
                              <a:ext cx="1183664" cy="521075"/>
                            </a:xfrm>
                            <a:prstGeom prst="rect">
                              <a:avLst/>
                            </a:prstGeom>
                          </wps:spPr>
                          <wps:txbx>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الثقافة التنظيمية</w:t>
                                </w:r>
                              </w:p>
                            </w:txbxContent>
                          </wps:txbx>
                          <wps:bodyPr rot="0" vert="horz" wrap="square" lIns="0" tIns="45720" rIns="0" bIns="45720" anchor="b" anchorCtr="0" upright="1">
                            <a:noAutofit/>
                          </wps:bodyPr>
                        </wps:wsp>
                        <wps:wsp>
                          <wps:cNvPr id="1926483729"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24A5E8-69EA-4E99-9D20-54735BB20A99}"/>
                              </a:ext>
                            </a:extLst>
                          </wps:cNvPr>
                          <wps:cNvSpPr txBox="1">
                            <a:spLocks noChangeArrowheads="1"/>
                          </wps:cNvSpPr>
                          <wps:spPr bwMode="auto">
                            <a:xfrm>
                              <a:off x="1096779" y="234321"/>
                              <a:ext cx="1142384" cy="279067"/>
                            </a:xfrm>
                            <a:prstGeom prst="rect">
                              <a:avLst/>
                            </a:prstGeom>
                          </wps:spPr>
                          <wps:txbx>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الموارد البشرية</w:t>
                                </w:r>
                              </w:p>
                            </w:txbxContent>
                          </wps:txbx>
                          <wps:bodyPr rot="0" vert="horz" wrap="square" lIns="0" tIns="45720" rIns="0" bIns="45720" anchor="b" anchorCtr="0" upright="1">
                            <a:noAutofit/>
                          </wps:bodyPr>
                        </wps:wsp>
                      </wpg:grpSp>
                      <pic:pic xmlns:pic="http://schemas.openxmlformats.org/drawingml/2006/picture">
                        <pic:nvPicPr>
                          <pic:cNvPr id="403292641" name="Graphic 27" descr="Confused person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EAF321-D55E-44EE-9315-67CB2B8E8F8A}"/>
                              </a:ext>
                            </a:extLst>
                          </pic:cNvPr>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6"/>
                              </a:ext>
                            </a:extLst>
                          </a:blip>
                          <a:stretch>
                            <a:fillRect/>
                          </a:stretch>
                        </pic:blipFill>
                        <pic:spPr>
                          <a:xfrm>
                            <a:off x="1481497" y="708811"/>
                            <a:ext cx="464602" cy="464602"/>
                          </a:xfrm>
                          <a:prstGeom prst="rect">
                            <a:avLst/>
                          </a:prstGeom>
                        </pic:spPr>
                      </pic:pic>
                      <pic:pic xmlns:pic="http://schemas.openxmlformats.org/drawingml/2006/picture">
                        <pic:nvPicPr>
                          <pic:cNvPr id="298744907"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605D44-5617-4C10-86E6-B657BC465EFB}"/>
                              </a:ext>
                            </a:extLst>
                          </pic:cNvPr>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8"/>
                              </a:ext>
                            </a:extLst>
                          </a:blip>
                          <a:stretch>
                            <a:fillRect/>
                          </a:stretch>
                        </pic:blipFill>
                        <pic:spPr>
                          <a:xfrm>
                            <a:off x="3591677" y="649694"/>
                            <a:ext cx="569179" cy="552122"/>
                          </a:xfrm>
                          <a:prstGeom prst="rect">
                            <a:avLst/>
                          </a:prstGeom>
                        </pic:spPr>
                      </pic:pic>
                      <pic:pic xmlns:pic="http://schemas.openxmlformats.org/drawingml/2006/picture">
                        <pic:nvPicPr>
                          <pic:cNvPr id="287034061" name="Graphic 4" descr="Bullsey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A92BB2-6C8E-4739-9E16-75E97089B6F1}"/>
                              </a:ext>
                            </a:extLst>
                          </pic:cNvPr>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0"/>
                              </a:ext>
                            </a:extLst>
                          </a:blip>
                          <a:stretch>
                            <a:fillRect/>
                          </a:stretch>
                        </pic:blipFill>
                        <pic:spPr>
                          <a:xfrm>
                            <a:off x="4728649" y="140397"/>
                            <a:ext cx="479920" cy="479920"/>
                          </a:xfrm>
                          <a:prstGeom prst="rect">
                            <a:avLst/>
                          </a:prstGeom>
                        </pic:spPr>
                      </pic:pic>
                      <pic:pic xmlns:pic="http://schemas.openxmlformats.org/drawingml/2006/picture">
                        <pic:nvPicPr>
                          <pic:cNvPr id="612431971" name="Graphic 2" descr="Book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DE65C5-1AD0-4010-8DDC-481A6E5FECF0}"/>
                              </a:ext>
                            </a:extLst>
                          </pic:cNvPr>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2"/>
                              </a:ext>
                            </a:extLst>
                          </a:blip>
                          <a:stretch>
                            <a:fillRect/>
                          </a:stretch>
                        </pic:blipFill>
                        <pic:spPr>
                          <a:xfrm>
                            <a:off x="2515988" y="117823"/>
                            <a:ext cx="536896" cy="536896"/>
                          </a:xfrm>
                          <a:prstGeom prst="rect">
                            <a:avLst/>
                          </a:prstGeom>
                        </pic:spPr>
                      </pic:pic>
                      <pic:pic xmlns:pic="http://schemas.openxmlformats.org/drawingml/2006/picture">
                        <pic:nvPicPr>
                          <pic:cNvPr id="409692380" name="Graphic 28" descr="Interne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908773-DC46-4178-957E-42F6F75A8BAE}"/>
                              </a:ext>
                            </a:extLst>
                          </pic:cNvPr>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4"/>
                              </a:ext>
                            </a:extLst>
                          </a:blip>
                          <a:stretch>
                            <a:fillRect/>
                          </a:stretch>
                        </pic:blipFill>
                        <pic:spPr>
                          <a:xfrm>
                            <a:off x="268698" y="98973"/>
                            <a:ext cx="641268" cy="641268"/>
                          </a:xfrm>
                          <a:prstGeom prst="rect">
                            <a:avLst/>
                          </a:prstGeom>
                        </pic:spPr>
                      </pic:pic>
                    </wpg:wgp>
                  </a:graphicData>
                </a:graphic>
              </wp:inline>
            </w:drawing>
          </mc:Choice>
          <mc:Fallback>
            <w:pict>
              <v:group id="Group 86" o:spid="_x0000_s1225" style="width:447.1pt;height:99pt;mso-position-horizontal-relative:char;mso-position-vertical-relative:line" coordsize="56782,12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">
                <v:group id="Group 1840113842" o:spid="_x0000_s1226" style="position:absolute;width:56782;height:12574" coordsize="56782,1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jM3eyQAA&#10;AOMAAAAPAAAAAAAAAAAAAAAAAKoCAABkcnMvZG93bnJldi54bWxQSwUGAAAAAAQABAD6AAAAoAMA&#10;AAAA&#10;">
                  <v:shape id="Freeform: Shape 1869022669" o:spid="_x0000_s1227" style="position:absolute;left:33317;top:6463;width:11036;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yDO8gA&#10;AADjAAAADwAAAGRycy9kb3ducmV2LnhtbERPX0vDMBB/F/wO4QTfXGLBsNVlQ8TBQB/cVNjj0dza&#10;bs2lJHGr/fRGEPZ4v/83Xw6uEycKsfVs4H6iQBBX3rZcG/j8WN1NQcSEbLHzTAZ+KMJycX01x9L6&#10;M2/otE21yCEcSzTQpNSXUsaqIYdx4nvizO19cJjyGWppA55zuOtkoZSWDlvODQ329NxQddx+OwOb&#10;tVejPL6G8WV82+0eDiup37+Mub0Znh5BJBrSRfzvXts8f6pnqii0nsHfTxkA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vIM7yAAAAOMAAAAPAAAAAAAAAAAAAAAAAJgCAABk&#10;cnMvZG93bnJldi54bWxQSwUGAAAAAAQABAD1AAAAjQMAAAAA&#10;" path="m,l1298712,v,358629,-290727,649356,-649356,649356c290727,649356,,358629,,xe" filled="f" strokecolor="#168489" strokeweight="1pt">
                    <v:stroke joinstyle="miter"/>
                    <v:path arrowok="t" o:connecttype="custom" o:connectlocs="0,0;1103654,0;551827,551827;0,0" o:connectangles="0,0,0,0"/>
                  </v:shape>
                  <v:shape id="Freeform: Shape 1295295134" o:spid="_x0000_s1228" style="position:absolute;left:44353;top:94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9bwMsA&#10;AADjAAAADwAAAGRycy9kb3ducmV2LnhtbERP0WrCQBB8F/yHY4W+6UVbpU09pZQKQn3QVMHHJbcm&#10;0dxeuLtqmq/3CoXCvOzOzszOfNmaWlzJ+cqygvEoAUGcW11xoWD/tRo+g/ABWWNtmRT8kIflot+b&#10;Y6rtjXd0zUIhogn7FBWUITSplD4vyaAf2YY4cifrDIY4ukJqh7dobmo5SZKZNFhxTCixofeS8kv2&#10;bRTs1jbp5OXTdR/d5nicnldytj0o9TBo315BBGrD//Gfeq3j+5OXacT48Ql+O8UFyMU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2X1vAywAAAOMAAAAPAAAAAAAAAAAAAAAAAJgC&#10;AABkcnMvZG93bnJldi54bWxQSwUGAAAAAAQABAD1AAAAkAMAAAAA&#10;" path="m649356,v358629,,649356,290727,649356,649356l,649356c,290727,290727,,649356,xe" filled="f" strokecolor="#168489" strokeweight="1pt">
                    <v:stroke joinstyle="miter"/>
                    <v:path arrowok="t" o:connecttype="custom" o:connectlocs="551827,0;1103654,551827;0,551827;551827,0" o:connectangles="0,0,0,0"/>
                  </v:shape>
                  <v:shape id="Freeform: Shape 433841515" o:spid="_x0000_s1229" style="position:absolute;left:11244;top:6463;width:11036;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zw7csA&#10;AADiAAAADwAAAGRycy9kb3ducmV2LnhtbESPQWvCQBSE70L/w/IKvekm1YhEVymlgtAe1Fbw+Mi+&#10;JqnZt2F3q2l+vVsQPA4z8w2zWHWmEWdyvrasIB0lIIgLq2suFXx9roczED4ga2wsk4I/8rBaPgwW&#10;mGt74R2d96EUEcI+RwVVCG0upS8qMuhHtiWO3rd1BkOUrpTa4SXCTSOfk2QqDdYcFyps6bWi4rT/&#10;NQp2G5v08vTu+rf+43jMftZyuj0o9fTYvcxBBOrCPXxrb7SCyXg8m6RZmsH/pXgH5PIK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yrPDtywAAAOIAAAAPAAAAAAAAAAAAAAAAAJgC&#10;AABkcnMvZG93bnJldi54bWxQSwUGAAAAAAQABAD1AAAAkAMAAAAA&#10;" path="m,l1298712,v,358629,-290727,649356,-649356,649356c290727,649356,,358629,,xe" filled="f" strokecolor="#168489" strokeweight="1pt">
                    <v:stroke joinstyle="miter"/>
                    <v:path arrowok="t" o:connecttype="custom" o:connectlocs="0,0;1103654,0;551827,551827;0,0" o:connectangles="0,0,0,0"/>
                  </v:shape>
                  <v:shape id="Freeform: Shape 561470409" o:spid="_x0000_s1230" style="position:absolute;left:22280;top:94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x88wA&#10;AADiAAAADwAAAGRycy9kb3ducmV2LnhtbESPQWsCMRSE74X+h/AKvdVE0W27NYqUCkJ7UKvg8bF5&#10;3d26eVmSVLf7641Q6HGYmW+Y6byzjTiRD7VjDcOBAkFcOFNzqWH3uXx4AhEissHGMWn4pQDz2e3N&#10;FHPjzryh0zaWIkE45KihirHNpQxFRRbDwLXEyfty3mJM0pfSeDwnuG3kSKlMWqw5LVTY0mtFxXH7&#10;YzVsVk718vju+7f+43CYfC9ltt5rfX/XLV5AROrif/ivvTIaJtlw/KjG6hmul9IdkLML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ANx88wAAADiAAAADwAAAAAAAAAAAAAAAACY&#10;AgAAZHJzL2Rvd25yZXYueG1sUEsFBgAAAAAEAAQA9QAAAJEDAAAAAA==&#10;" path="m649356,v358629,,649356,290727,649356,649356l,649356c,290727,290727,,649356,xe" filled="f" strokecolor="#168489" strokeweight="1pt">
                    <v:stroke joinstyle="miter"/>
                    <v:path arrowok="t" o:connecttype="custom" o:connectlocs="551827,0;1103654,551827;0,551827;551827,0" o:connectangles="0,0,0,0"/>
                  </v:shape>
                  <v:shape id="Freeform: Shape 934386957" o:spid="_x0000_s1231" style="position:absolute;left:207;top:94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1RNcwA&#10;AADiAAAADwAAAGRycy9kb3ducmV2LnhtbESPQWvCQBSE74X+h+UVems2rZpq6ioiCkI9VNuCx0f2&#10;NUnNvg27q6b59V2h0OMwM98w03lnGnEm52vLCh6TFARxYXXNpYKP9/XDGIQPyBoby6TghzzMZ7c3&#10;U8y1vfCOzvtQighhn6OCKoQ2l9IXFRn0iW2Jo/dlncEQpSuldniJcNPIpzTNpMGa40KFLS0rKo77&#10;k1Gw29i0l8dX16/67eEw+l7L7O1Tqfu7bvECIlAX/sN/7Y1WMBkMB+NsMnqG66V4B+TsF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w1RNcwAAADiAAAADwAAAAAAAAAAAAAAAACY&#10;AgAAZHJzL2Rvd25yZXYueG1sUEsFBgAAAAAEAAQA9QAAAJEDA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1232" type="#_x0000_t202" style="position:absolute;left:43957;top:6070;width:12825;height:650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3mYMcA&#10;AADjAAAADwAAAGRycy9kb3ducmV2LnhtbERPX2vCMBB/F/Ydwg18kZnWxk06o6g45qt2sNejOduy&#10;5tI1UbtvvwwGPt7v/y3Xg23FlXrfONaQThMQxKUzDVcaPoq3pwUIH5ANto5Jww95WK8eRkvMjbvx&#10;ka6nUIkYwj5HDXUIXS6lL2uy6KeuI47c2fUWQzz7SpoebzHctnKWJM/SYsOxocaOdjWVX6eL1aC2&#10;dMa0UJv3fTF8f04yle7lQevx47B5BRFoCHfxv/tg4nyVqWS+yGYv8PdTBE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N5mDHAAAA4wAAAA8AAAAAAAAAAAAAAAAAmAIAAGRy&#10;cy9kb3ducmV2LnhtbFBLBQYAAAAABAAEAPUAAACMAwAAAAA=&#10;" filled="f" stroked="f">
                    <v:textbox inset="0,,0">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الاستراتيجية والأهداف التنظيمية</w:t>
                          </w:r>
                        </w:p>
                      </w:txbxContent>
                    </v:textbox>
                  </v:shape>
                  <v:shape id="TextBox 18" o:spid="_x0000_s1233" type="#_x0000_t202" style="position:absolute;left:22391;top:7125;width:10815;height:4101;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Ag5MgA&#10;AADhAAAADwAAAGRycy9kb3ducmV2LnhtbESPQWvCQBSE74L/YXmCF6mb2KRo6iq2KHqtKfT6yD6T&#10;0OzbNLtq/PeuIPQ4zHwzzHLdm0ZcqHO1ZQXxNAJBXFhdc6ngO9+9zEE4j6yxsUwKbuRgvRoOlphp&#10;e+Uvuhx9KUIJuwwVVN63mZSuqMigm9qWOHgn2xn0QXal1B1eQ7lp5CyK3qTBmsNChS19VlT8Hs9G&#10;QfJBJ4zzZLPf5v3fz+Q1ibfyoNR41G/eQXjq/X/4SR904KJ0tpgvUng8Cm9Ar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QCDkyAAAAOEAAAAPAAAAAAAAAAAAAAAAAJgCAABk&#10;cnMvZG93bnJldi54bWxQSwUGAAAAAAQABAD1AAAAjQMAAAAA&#10;" filled="f" stroked="f">
                    <v:textbox inset="0,,0">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الهيكل التنظيمي</w:t>
                          </w:r>
                        </w:p>
                      </w:txbxContent>
                    </v:textbox>
                  </v:shape>
                  <v:shape id="TextBox 18" o:spid="_x0000_s1234" type="#_x0000_t202" style="position:absolute;top:5983;width:10952;height:5241;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rUcgA&#10;AADiAAAADwAAAGRycy9kb3ducmV2LnhtbESPQWvCQBSE7wX/w/IEL0U3sSHa6CpaLPWqEXp9ZJ9J&#10;MPs2ZldN/323UPA4zHwzzHLdm0bcqXO1ZQXxJAJBXFhdc6nglH+O5yCcR9bYWCYFP+RgvRq8LDHT&#10;9sEHuh99KUIJuwwVVN63mZSuqMigm9iWOHhn2xn0QXal1B0+Qrlp5DSKUmmw5rBQYUsfFRWX480o&#10;SLZ0xjhPNl+7vL9+v74l8U7ulRoN+80ChKfeP8P/9F4HLk3fo+l8lsDfpXAH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QCtRyAAAAOIAAAAPAAAAAAAAAAAAAAAAAJgCAABk&#10;cnMvZG93bnJldi54bWxQSwUGAAAAAAQABAD1AAAAjQMAAAAA&#10;" filled="f" stroked="f">
                    <v:textbox inset="0,,0">
                      <w:txbxContent>
                        <w:p w:rsidR="001338CC" w:rsidRDefault="001338CC" w:rsidP="007B6C0A">
                          <w:pPr>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التكنولوجيا</w:t>
                          </w:r>
                        </w:p>
                      </w:txbxContent>
                    </v:textbox>
                  </v:shape>
                  <v:shape id="TextBox 18" o:spid="_x0000_s1235" type="#_x0000_t202" style="position:absolute;left:33090;width:11837;height:521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MOsYA&#10;AADjAAAADwAAAGRycy9kb3ducmV2LnhtbERPX2vCMBB/H+w7hBvsZWhaU0WqUdxw6OvswNejOduy&#10;5tI1mXbf3giCj/f7f8v1YFtxpt43jjWk4wQEcelMw5WG7+JzNAfhA7LB1jFp+CcP69Xz0xJz4y78&#10;RedDqEQMYZ+jhjqELpfSlzVZ9GPXEUfu5HqLIZ59JU2PlxhuWzlJkpm02HBsqLGjj5rKn8Of1ZC9&#10;0wnTItvstsXwe3xTWbqVe61fX4bNAkSgITzEd/fexPkqmarpRM0U3H6KAM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yMOsYAAADjAAAADwAAAAAAAAAAAAAAAACYAgAAZHJz&#10;L2Rvd25yZXYueG1sUEsFBgAAAAAEAAQA9QAAAIsDAAAAAA==&#10;" filled="f" stroked="f">
                    <v:textbox inset="0,,0">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الثقافة التنظيمية</w:t>
                          </w:r>
                        </w:p>
                      </w:txbxContent>
                    </v:textbox>
                  </v:shape>
                  <v:shape id="TextBox 18" o:spid="_x0000_s1236" type="#_x0000_t202" style="position:absolute;left:10967;top:2343;width:11424;height:27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UMcA&#10;AADjAAAADwAAAGRycy9kb3ducmV2LnhtbERPzWrCQBC+C32HZQpepG4Sg9XoKloseq0peB2yYxKa&#10;nU2zW41v7xYEj/P9z3Ldm0ZcqHO1ZQXxOAJBXFhdc6ngO/98m4FwHlljY5kU3MjBevUyWGKm7ZW/&#10;6HL0pQgh7DJUUHnfZlK6oiKDbmxb4sCdbWfQh7Mrpe7wGsJNI5MomkqDNYeGClv6qKj4Of4ZBemW&#10;zhjn6Wa/y/vf02iSxjt5UGr42m8WIDz1/il+uA86zJ8n03Q2eU/m8P9TAE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qlDHAAAA4wAAAA8AAAAAAAAAAAAAAAAAmAIAAGRy&#10;cy9kb3ducmV2LnhtbFBLBQYAAAAABAAEAPUAAACMAwAAAAA=&#10;" filled="f" stroked="f">
                    <v:textbox inset="0,,0">
                      <w:txbxContent>
                        <w:p w:rsidR="001338CC" w:rsidRDefault="001338CC" w:rsidP="007B6C0A">
                          <w:pPr>
                            <w:bidi w:val="0"/>
                            <w:jc w:val="center"/>
                            <w:rPr>
                              <w:rFonts w:ascii="Adobe Arabic" w:hAnsi="Adobe Arabic" w:cs="Adobe Arabic"/>
                              <w:b/>
                              <w:bCs/>
                              <w:kern w:val="24"/>
                              <w:sz w:val="32"/>
                              <w:szCs w:val="32"/>
                              <w:lang w:bidi="ar-EG"/>
                            </w:rPr>
                          </w:pPr>
                          <w:r>
                            <w:rPr>
                              <w:rFonts w:ascii="Adobe Arabic" w:hAnsi="Adobe Arabic" w:cs="Adobe Arabic"/>
                              <w:b/>
                              <w:bCs/>
                              <w:kern w:val="24"/>
                              <w:sz w:val="32"/>
                              <w:szCs w:val="32"/>
                              <w:rtl/>
                              <w:lang w:bidi="ar-EG"/>
                            </w:rPr>
                            <w:t>الموارد البشرية</w:t>
                          </w:r>
                        </w:p>
                      </w:txbxContent>
                    </v:textbox>
                  </v:shape>
                </v:group>
                <v:shape id="Graphic 27" o:spid="_x0000_s1237" type="#_x0000_t75" alt="Confused person with solid fill" style="position:absolute;left:14814;top:7088;width:4646;height:4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R7OPJAAAA4gAAAA8AAABkcnMvZG93bnJldi54bWxEj8FqwzAQRO+F/oPYQm6NFNeY1o0SQkpD&#10;cughaT9gsTa2ibUykuw4fx8VCj0OM/OGWa4n24mRfGgda1jMFQjiypmWaw0/35/PryBCRDbYOSYN&#10;NwqwXj0+LLE07spHGk+xFgnCoUQNTYx9KWWoGrIY5q4nTt7ZeYsxSV9L4/Ga4LaTmVKFtNhyWmiw&#10;p21D1eU0WA1bX1+KQ3f4yodh92HGnYxqc9Z69jRt3kFEmuJ/+K+9Nxpy9ZK9ZUW+gN9L6Q7I1R0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xHs48kAAADiAAAADwAAAAAAAAAA&#10;AAAAAACfAgAAZHJzL2Rvd25yZXYueG1sUEsFBgAAAAAEAAQA9wAAAJUDAAAAAA==&#10;">
                  <v:imagedata r:id="rId85" o:title="Confused person with solid fill"/>
                  <v:path arrowok="t"/>
                </v:shape>
                <v:shape id="Graphic 21" o:spid="_x0000_s1238" type="#_x0000_t75" alt="Group brainstorm with solid fill" style="position:absolute;left:35916;top:6496;width:5692;height:5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8WeDJAAAA4gAAAA8AAABkcnMvZG93bnJldi54bWxEj0FrwkAUhO9C/8PyCr3ppiHGJLqKFApe&#10;tYL09pp9JsHs25jdmvTfu4LQ4zAz3zCrzWhacaPeNZYVvM8iEMSl1Q1XCo5fn9MMhPPIGlvLpOCP&#10;HGzWL5MVFtoOvKfbwVciQNgVqKD2viukdGVNBt3MdsTBO9veoA+yr6TucQhw08o4ilJpsOGwUGNH&#10;HzWVl8OvUbDfZt/X6yU96t1wypI0lj/zXCr19jpulyA8jf4//GzvtII4zxZJkkcLeFwKd0Cu7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XxZ4MkAAADiAAAADwAAAAAAAAAA&#10;AAAAAACfAgAAZHJzL2Rvd25yZXYueG1sUEsFBgAAAAAEAAQA9wAAAJUDAAAAAA==&#10;">
                  <v:imagedata r:id="rId86" o:title="Group brainstorm with solid fill"/>
                </v:shape>
                <v:shape id="Graphic 4" o:spid="_x0000_s1239" type="#_x0000_t75" alt="Bullseye with solid fill" style="position:absolute;left:47286;top:1403;width:4799;height:4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3YTGAAAA4gAAAA8AAABkcnMvZG93bnJldi54bWxEj9FKAzEURN+F/kO4Bd9skqrtsjYtIoj6&#10;aNsPuGxus4ubmyWJ292/N4Lg4zAzZ5jdYfK9GCmmLrABvVIgiJtgO3YGzqfXuwpEysgW+8BkYKYE&#10;h/3iZoe1DVf+pPGYnSgQTjUaaHMeailT05LHtAoDcfEuIXrMRUYnbcRrgfterpXaSI8dl4UWB3pp&#10;qfk6fnsDH+4069hLXXHM6THoeXxzszG3y+n5CUSmKf+H/9rv1sC62qr7B7XR8Hup3AG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VvdhMYAAADiAAAADwAAAAAAAAAAAAAA&#10;AACfAgAAZHJzL2Rvd25yZXYueG1sUEsFBgAAAAAEAAQA9wAAAJIDAAAAAA==&#10;">
                  <v:imagedata r:id="rId87" o:title="Bullseye with solid fill"/>
                  <v:path arrowok="t"/>
                </v:shape>
                <v:shape id="Graphic 2" o:spid="_x0000_s1240" type="#_x0000_t75" alt="Books with solid fill" style="position:absolute;left:25159;top:1178;width:5369;height:5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8QE2swAAADiAAAADwAAAAAA&#10;AAAAAAAAAACfAgAAZHJzL2Rvd25yZXYueG1sUEsFBgAAAAAEAAQA9wAAAJgDAAAAAA==&#10;">
                  <v:imagedata r:id="rId88" o:title="Books with solid fill"/>
                  <v:path arrowok="t"/>
                </v:shape>
                <v:shape id="Graphic 28" o:spid="_x0000_s1241" type="#_x0000_t75" alt="Internet with solid fill" style="position:absolute;left:2686;top:989;width:6413;height:6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2wNHFAAAA4gAAAA8AAABkcnMvZG93bnJldi54bWxEj8uKwjAUhveC7xCO4E5TL6itRhFRGGZn&#10;FdwemmNbbU5KE2t9+8liwOXPf+Pb7DpTiZYaV1pWMBlHIIgzq0vOFVwvp9EKhPPIGivLpOBDDnbb&#10;fm+DibZvPlOb+lyEEXYJKii8rxMpXVaQQTe2NXHw7rYx6INscqkbfIdxU8lpFC2kwZLDQ4E1HQrK&#10;nunLKDj+TnJeztnfYvMw2Nafe7o/KDUcdPs1CE+d/4b/2z9awTyKF/F0tgoQASnggN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NsDRxQAAAOIAAAAPAAAAAAAAAAAAAAAA&#10;AJ8CAABkcnMvZG93bnJldi54bWxQSwUGAAAAAAQABAD3AAAAkQMAAAAA&#10;">
                  <v:imagedata r:id="rId89" o:title="Internet with solid fill"/>
                  <v:path arrowok="t"/>
                </v:shape>
                <w10:wrap anchorx="page"/>
                <w10:anchorlock/>
              </v:group>
            </w:pict>
          </mc:Fallback>
        </mc:AlternateContent>
      </w:r>
    </w:p>
    <w:p w:rsidR="00560E47" w:rsidRPr="00560E47" w:rsidRDefault="00560E47" w:rsidP="00560E47">
      <w:r w:rsidRPr="002A078C">
        <w:rPr>
          <w:rFonts w:ascii="Sakkal Majalla" w:hAnsi="Sakkal Majalla"/>
          <w:noProof/>
          <w:sz w:val="34"/>
        </w:rPr>
        <mc:AlternateContent>
          <mc:Choice Requires="wpg">
            <w:drawing>
              <wp:inline distT="0" distB="0" distL="0" distR="0" wp14:anchorId="18B27C68" wp14:editId="2E4DF78C">
                <wp:extent cx="5731510" cy="891540"/>
                <wp:effectExtent l="0" t="0" r="2540" b="22860"/>
                <wp:docPr id="1713137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28304919" name="مجموعة 47"/>
                        <wpg:cNvGrpSpPr/>
                        <wpg:grpSpPr>
                          <a:xfrm>
                            <a:off x="0" y="0"/>
                            <a:ext cx="5731510" cy="895351"/>
                            <a:chOff x="0" y="0"/>
                            <a:chExt cx="5878196" cy="918845"/>
                          </a:xfrm>
                        </wpg:grpSpPr>
                        <wpg:grpSp>
                          <wpg:cNvPr id="1662633914" name="مجموعة 48"/>
                          <wpg:cNvGrpSpPr/>
                          <wpg:grpSpPr>
                            <a:xfrm>
                              <a:off x="0" y="0"/>
                              <a:ext cx="5878196" cy="918845"/>
                              <a:chOff x="0" y="0"/>
                              <a:chExt cx="6240348" cy="919070"/>
                            </a:xfrm>
                          </wpg:grpSpPr>
                          <wpg:grpSp>
                            <wpg:cNvPr id="296423675" name="مجموعة 49"/>
                            <wpg:cNvGrpSpPr/>
                            <wpg:grpSpPr>
                              <a:xfrm>
                                <a:off x="0" y="169208"/>
                                <a:ext cx="5433072" cy="580613"/>
                                <a:chOff x="0" y="169208"/>
                                <a:chExt cx="5433072" cy="580613"/>
                              </a:xfrm>
                            </wpg:grpSpPr>
                            <wps:wsp>
                              <wps:cNvPr id="7280388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98086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12815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2612947"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الاستراتيجية والأهداف التنظيمية:</w:t>
                                </w:r>
                              </w:p>
                            </w:txbxContent>
                          </wps:txbx>
                          <wps:bodyPr wrap="square" rtlCol="1">
                            <a:spAutoFit/>
                          </wps:bodyPr>
                        </wps:wsp>
                      </wpg:grpSp>
                      <pic:pic xmlns:pic="http://schemas.openxmlformats.org/drawingml/2006/picture">
                        <pic:nvPicPr>
                          <pic:cNvPr id="113051221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60W4igcIAADf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124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K3pf3L&#10;AAAA4gAAAA8AAAAAAAAAAAAAAAAAqgIAAGRycy9kb3ducmV2LnhtbFBLBQYAAAAABAAEAPoAAACi&#10;AwAAAAA=&#10;">
                  <v:group id="مجموعة 48" o:spid="_x0000_s124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Een7IAAAA&#10;4wAAAA8AAAAAAAAAAAAAAAAAqgIAAGRycy9kb3ducmV2LnhtbFBLBQYAAAAABAAEAPoAAACfAwAA&#10;AAA=&#10;">
                    <v:group id="مجموعة 49" o:spid="_x0000_s124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CevarL&#10;AAAA4gAAAA8AAAAAAAAAAAAAAAAAqgIAAGRycy9kb3ducmV2LnhtbFBLBQYAAAAABAAEAPoAAACi&#10;AwAAAAA=&#10;">
                      <v:shape id="شكل حر 50" o:spid="_x0000_s124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97IskA&#10;AADiAAAADwAAAGRycy9kb3ducmV2LnhtbESPQWvCQBSE74X+h+UJ3urGBGNIXaUUAiI9aGzp9ZF9&#10;TUKzb0N2a+K/dwuCx2FmvmE2u8l04kKDay0rWC4iEMSV1S3XCj7PxUsGwnlkjZ1lUnAlB7vt89MG&#10;c21HPtGl9LUIEHY5Kmi873MpXdWQQbewPXHwfuxg0Ac51FIPOAa46WQcRak02HJYaLCn94aq3/LP&#10;KEgPq+/jsSpWp3KffDgy+ktbr9R8Nr29gvA0+Uf43t5rBes4i5IsS9fwfyncAbm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m97Is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b0skA&#10;AADjAAAADwAAAGRycy9kb3ducmV2LnhtbESPQW/CMAyF70j7D5EncUEjAQnUdQQ0bZrEkbFpZ9N4&#10;abXG6ZqslH+PD5M42n5+732b3RhaNVCfmsgWFnMDiriKrmFv4fPj7aEAlTKywzYyWbhQgt32brLB&#10;0sUzv9NwzF6JCacSLdQ5d6XWqaopYJrHjlhu37EPmGXsvXY9nsU8tHppzFoHbFgSauzopabq5/gX&#10;LOBvOHydYo5pOHn/Olt148ytrJ3ej89PoDKN+Sb+/947qW8Wj4Up1kYohEkWoL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5Sb0skAAADjAAAADwAAAAAAAAAAAAAAAACYAgAA&#10;ZHJzL2Rvd25yZXYueG1sUEsFBgAAAAAEAAQA9QAAAI4DAAAAAA==&#10;" fillcolor="#a5a5a5 [2092]" stroked="f" strokeweight="1pt">
                        <v:stroke joinstyle="miter"/>
                      </v:roundrect>
                    </v:group>
                    <v:oval id="شكل بيضاوي 52" o:spid="_x0000_s124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kNssA&#10;AADjAAAADwAAAGRycy9kb3ducmV2LnhtbESPQUvDQBCF74L/YRnBm91koaWN3RZRhAoKNq2eh+w0&#10;Cc3OhuzapP/eOQgeZ+bNe+9bbyffqQsNsQ1sIZ9loIir4FquLRwPrw9LUDEhO+wCk4UrRdhubm/W&#10;WLgw8p4uZaqVmHAs0EKTUl9oHauGPMZZ6InldgqDxyTjUGs34CjmvtMmyxbaY8uS0GBPzw1V5/LH&#10;W/g8n76u32/v2UcdxnIx+hdj3MHa+7vp6RFUoin9i/++d07q56vcLPO5EQphkgXo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2RyQ2ywAAAOMAAAAPAAAAAAAAAAAAAAAAAJgC&#10;AABkcnMvZG93bnJldi54bWxQSwUGAAAAAAQABAD1AAAAkAMAAAAA&#10;" filled="f" strokecolor="#168489" strokeweight="1pt">
                      <v:stroke joinstyle="miter"/>
                    </v:oval>
                  </v:group>
                  <v:shape id="مربع نص 41" o:spid="_x0000_s124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LTUcgA&#10;AADiAAAADwAAAGRycy9kb3ducmV2LnhtbESPQUvDQBSE7wX/w/IEb+0mQVsbuy1FK/TgxRrvj+wz&#10;G8y+Ddlnk/77riB4HGbmG2azm3ynzjTENrCBfJGBIq6DbbkxUH28zh9BRUG22AUmAxeKsNvezDZY&#10;2jDyO51P0qgE4ViiASfSl1rH2pHHuAg9cfK+wuBRkhwabQccE9x3usiypfbYclpw2NOzo/r79OMN&#10;iNh9fqkOPh4/p7eX0WX1A1bG3N1O+ydQQpP8h//aR2tgtS6WebG+X8HvpXQH9PY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ItNR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الاستراتيجية والأهداف التنظيمية:</w:t>
                          </w:r>
                        </w:p>
                      </w:txbxContent>
                    </v:textbox>
                  </v:shape>
                </v:group>
                <v:shape id="صورة 54" o:spid="_x0000_s125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wwrvJAAAA4wAAAA8AAABkcnMvZG93bnJldi54bWxET19PwjAQfyfxOzRn4ht0GxFxUogaTEx4&#10;gqnh8VjPbdJeZ1thfntrYuLj/f7fYjVYI07kQ+dYQT7JQBDXTnfcKHipnsZzECEiazSOScE3BVgt&#10;L0YLLLU785ZOu9iIFMKhRAVtjH0pZahbshgmridO3LvzFmM6fSO1x3MKt0YWWTaTFjtODS329NhS&#10;fdx9WQUb/3D4uK3eTPW53a/nZnrzelxvlLq6HO7vQEQa4r/4z/2s0/x8ml3nRZHP4PenBIBc/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DDCu8kAAADjAAAADwAAAAAAAAAA&#10;AAAAAACfAgAAZHJzL2Rvd25yZXYueG1sUEsFBgAAAAAEAAQA9wAAAJUDAAAAAA==&#10;">
                  <v:imagedata r:id="rId74" o:title=""/>
                  <v:path arrowok="t"/>
                </v:shape>
                <w10:wrap anchorx="page"/>
                <w10:anchorlock/>
              </v:group>
            </w:pict>
          </mc:Fallback>
        </mc:AlternateContent>
      </w:r>
    </w:p>
    <w:p w:rsidR="00291E05" w:rsidRDefault="00291E05" w:rsidP="00560E47">
      <w:r w:rsidRPr="00B928E9">
        <w:rPr>
          <w:rtl/>
        </w:rPr>
        <w:t>تغييرات في الرؤية والأهداف قد تتطلب تغييرات تنظيمية.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4D24044" wp14:editId="087EDE5C">
                <wp:extent cx="5731510" cy="891540"/>
                <wp:effectExtent l="0" t="0" r="2540" b="22860"/>
                <wp:docPr id="3270957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0309580" name="مجموعة 47"/>
                        <wpg:cNvGrpSpPr/>
                        <wpg:grpSpPr>
                          <a:xfrm>
                            <a:off x="0" y="0"/>
                            <a:ext cx="5731510" cy="895351"/>
                            <a:chOff x="0" y="0"/>
                            <a:chExt cx="5878196" cy="918845"/>
                          </a:xfrm>
                        </wpg:grpSpPr>
                        <wpg:grpSp>
                          <wpg:cNvPr id="11702396" name="مجموعة 48"/>
                          <wpg:cNvGrpSpPr/>
                          <wpg:grpSpPr>
                            <a:xfrm>
                              <a:off x="0" y="0"/>
                              <a:ext cx="5878196" cy="918845"/>
                              <a:chOff x="0" y="0"/>
                              <a:chExt cx="6240348" cy="919070"/>
                            </a:xfrm>
                          </wpg:grpSpPr>
                          <wpg:grpSp>
                            <wpg:cNvPr id="787482701" name="مجموعة 49"/>
                            <wpg:cNvGrpSpPr/>
                            <wpg:grpSpPr>
                              <a:xfrm>
                                <a:off x="0" y="169208"/>
                                <a:ext cx="5433072" cy="580613"/>
                                <a:chOff x="0" y="169208"/>
                                <a:chExt cx="5433072" cy="580613"/>
                              </a:xfrm>
                            </wpg:grpSpPr>
                            <wps:wsp>
                              <wps:cNvPr id="19879651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54407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84880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1997468"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الثقافة التنظيمية:</w:t>
                                </w:r>
                              </w:p>
                            </w:txbxContent>
                          </wps:txbx>
                          <wps:bodyPr wrap="square" rtlCol="1">
                            <a:spAutoFit/>
                          </wps:bodyPr>
                        </wps:wsp>
                      </wpg:grpSp>
                      <pic:pic xmlns:pic="http://schemas.openxmlformats.org/drawingml/2006/picture">
                        <pic:nvPicPr>
                          <pic:cNvPr id="42121173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BC3IiwLCAAA3h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125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foI1coA&#10;AADjAAAADwAAAAAAAAAAAAAAAACqAgAAZHJzL2Rvd25yZXYueG1sUEsFBgAAAAAEAAQA+gAAAKED&#10;AAAAAA==&#10;">
                  <v:group id="مجموعة 48" o:spid="_x0000_s125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R6yuxgAAAOEA&#10;AAAPAAAAAAAAAAAAAAAAAKoCAABkcnMvZG93bnJldi54bWxQSwUGAAAAAAQABAD6AAAAnQMAAAAA&#10;">
                    <v:group id="مجموعة 49" o:spid="_x0000_s125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PFtRfL&#10;AAAA4gAAAA8AAAAAAAAAAAAAAAAAqgIAAGRycy9kb3ducmV2LnhtbFBLBQYAAAAABAAEAPoAAACi&#10;AwAAAAA=&#10;">
                      <v:shape id="شكل حر 50" o:spid="_x0000_s125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IF58YA&#10;AADjAAAADwAAAGRycy9kb3ducmV2LnhtbERPzYrCMBC+C75DGGFvmrpLq1ajLIIgsgetitehGdti&#10;MylN1Pr2m4UFj/P9z2LVmVo8qHWVZQXjUQSCOLe64kLB6bgZTkE4j6yxtkwKXuRgtez3Fphq++QD&#10;PTJfiBDCLkUFpfdNKqXLSzLoRrYhDtzVtgZ9ONtC6hafIdzU8jOKEmmw4tBQYkPrkvJbdjcKkl18&#10;2e/zTXzItl8/jow+a+uV+hh033MQnjr/Fv+7tzrMn00nsyQeT2L4+ykA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IF5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d5SMgA&#10;AADiAAAADwAAAGRycy9kb3ducmV2LnhtbESPQWvCQBSE7wX/w/IEL6KbaqISXaW0FDy2Vjw/s89N&#10;MPs2zW5j+u/dQsHjMDPfMJtdb2vRUesrxwqepwkI4sLpio2C49f7ZAXCB2SNtWNS8EsedtvB0wZz&#10;7W78Sd0hGBEh7HNUUIbQ5FL6oiSLfuoa4uhdXGsxRNkaqVu8Rbit5SxJFtJixXGhxIZeSyquhx+r&#10;AL/tx+nsgvPd2Zi3cdb0Y50pNRr2L2sQgfrwCP+391pBOs/SNFmu5vB3Kd4Bu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B3lIyAAAAOIAAAAPAAAAAAAAAAAAAAAAAJgCAABk&#10;cnMvZG93bnJldi54bWxQSwUGAAAAAAQABAD1AAAAjQMAAAAA&#10;" fillcolor="#a5a5a5 [2092]" stroked="f" strokeweight="1pt">
                        <v:stroke joinstyle="miter"/>
                      </v:roundrect>
                    </v:group>
                    <v:oval id="شكل بيضاوي 52" o:spid="_x0000_s125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VKMcA&#10;AADjAAAADwAAAGRycy9kb3ducmV2LnhtbERPX0vDMBB/F/Ydwgm+ucQiJXbLxpgICgquU5+P5taW&#10;NZfSxLX79mYw8PF+/2+5nlwnTjSE1rOBh7kCQVx523Jt4Gv/cq9BhIhssfNMBs4UYL2a3SyxsH7k&#10;HZ3KWIsUwqFAA02MfSFlqBpyGOa+J07cwQ8OYzqHWtoBxxTuOpkplUuHLaeGBnvaNlQdy19n4PN4&#10;+D7/vL2rj9qPZT665yyze2PubqfNAkSkKf6Lr+5Xm+brXD9qrZ5yuPyUAJ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wFSjHAAAA4wAAAA8AAAAAAAAAAAAAAAAAmAIAAGRy&#10;cy9kb3ducmV2LnhtbFBLBQYAAAAABAAEAPUAAACMAwAAAAA=&#10;" filled="f" strokecolor="#168489" strokeweight="1pt">
                      <v:stroke joinstyle="miter"/>
                    </v:oval>
                  </v:group>
                  <v:shape id="مربع نص 41" o:spid="_x0000_s125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1hLMkA&#10;AADjAAAADwAAAGRycy9kb3ducmV2LnhtbESPQU/DMAyF70j7D5EncWNpURmsLJsmYNIOXBjd3Wq8&#10;pqJJqsas3b+fD0gc7ff83uf1dvKdutCQ2hgM5IsMFIU62jY0Bqrv/cMLqMQYLHYxkIErJdhuZndr&#10;LG0cwxddjtwoCQmpRAOOuS+1TrUjj2kRewqinePgkWUcGm0HHCXcd/oxy5baYxukwWFPb47qn+Ov&#10;N8Bsd/m1+vDpcJo+30eX1U9YGXM/n3avoJgm/jf/XR+s4BdFvlo9F0uBlp9kAXp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91hLM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الثقافة التنظيمية:</w:t>
                          </w:r>
                        </w:p>
                      </w:txbxContent>
                    </v:textbox>
                  </v:shape>
                </v:group>
                <v:shape id="صورة 54" o:spid="_x0000_s125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IoynLAAAA4gAAAA8AAABkcnMvZG93bnJldi54bWxEj0FLw0AUhO+C/2F5gje7SSqmjd0WlQpC&#10;T220eHxmn0ns7tu4u7bx37uC4HGYmW+YxWq0RhzJh96xgnySgSBunO65VfBcP17NQISIrNE4JgXf&#10;FGC1PD9bYKXdibd03MVWJAiHChV0MQ6VlKHpyGKYuIE4ee/OW4xJ+lZqj6cEt0YWWXYjLfacFjoc&#10;6KGj5rD7sgo2/v7tY17vTf25fV3PzLR8Oaw3Sl1ejHe3ICKN8T/8137SCq6LvMjzclrC76V0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diKMpywAAAOIAAAAPAAAAAAAA&#10;AAAAAAAAAJ8CAABkcnMvZG93bnJldi54bWxQSwUGAAAAAAQABAD3AAAAlwMAAAAA&#10;">
                  <v:imagedata r:id="rId74" o:title=""/>
                  <v:path arrowok="t"/>
                </v:shape>
                <w10:wrap anchorx="page"/>
                <w10:anchorlock/>
              </v:group>
            </w:pict>
          </mc:Fallback>
        </mc:AlternateContent>
      </w:r>
    </w:p>
    <w:p w:rsidR="00291E05" w:rsidRDefault="00291E05" w:rsidP="00560E47">
      <w:r w:rsidRPr="00B928E9">
        <w:rPr>
          <w:rtl/>
        </w:rPr>
        <w:t>القيم والمعتقدات السائدة قد تسهل أو تعيق عملية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0CF7727" wp14:editId="781F3C4F">
                <wp:extent cx="5731510" cy="891540"/>
                <wp:effectExtent l="0" t="0" r="2540" b="22860"/>
                <wp:docPr id="11003704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98014671" name="مجموعة 47"/>
                        <wpg:cNvGrpSpPr/>
                        <wpg:grpSpPr>
                          <a:xfrm>
                            <a:off x="0" y="0"/>
                            <a:ext cx="5731510" cy="895351"/>
                            <a:chOff x="0" y="0"/>
                            <a:chExt cx="5878196" cy="918845"/>
                          </a:xfrm>
                        </wpg:grpSpPr>
                        <wpg:grpSp>
                          <wpg:cNvPr id="835226090" name="مجموعة 48"/>
                          <wpg:cNvGrpSpPr/>
                          <wpg:grpSpPr>
                            <a:xfrm>
                              <a:off x="0" y="0"/>
                              <a:ext cx="5878196" cy="918845"/>
                              <a:chOff x="0" y="0"/>
                              <a:chExt cx="6240348" cy="919070"/>
                            </a:xfrm>
                          </wpg:grpSpPr>
                          <wpg:grpSp>
                            <wpg:cNvPr id="266363874" name="مجموعة 49"/>
                            <wpg:cNvGrpSpPr/>
                            <wpg:grpSpPr>
                              <a:xfrm>
                                <a:off x="0" y="169208"/>
                                <a:ext cx="5433072" cy="580613"/>
                                <a:chOff x="0" y="169208"/>
                                <a:chExt cx="5433072" cy="580613"/>
                              </a:xfrm>
                            </wpg:grpSpPr>
                            <wps:wsp>
                              <wps:cNvPr id="13552384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73335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17578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1708857"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الهيكل التنظيمي:</w:t>
                                </w:r>
                              </w:p>
                            </w:txbxContent>
                          </wps:txbx>
                          <wps:bodyPr wrap="square" rtlCol="1">
                            <a:spAutoFit/>
                          </wps:bodyPr>
                        </wps:wsp>
                      </wpg:grpSp>
                      <pic:pic xmlns:pic="http://schemas.openxmlformats.org/drawingml/2006/picture">
                        <pic:nvPicPr>
                          <pic:cNvPr id="145181252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BRxDfJDAgAAOA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126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jAuj/L&#10;AAAA4gAAAA8AAAAAAAAAAAAAAAAAqgIAAGRycy9kb3ducmV2LnhtbFBLBQYAAAAABAAEAPoAAACi&#10;AwAAAAA=&#10;">
                  <v:group id="مجموعة 48" o:spid="_x0000_s126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wQ9kyQAA&#10;AOIAAAAPAAAAAAAAAAAAAAAAAKoCAABkcnMvZG93bnJldi54bWxQSwUGAAAAAAQABAD6AAAAoAMA&#10;AAAA&#10;">
                    <v:group id="مجموعة 49" o:spid="_x0000_s126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0hv03L&#10;AAAA4gAAAA8AAAAAAAAAAAAAAAAAqgIAAGRycy9kb3ducmV2LnhtbFBLBQYAAAAABAAEAPoAAACi&#10;AwAAAAA=&#10;">
                      <v:shape id="شكل حر 50" o:spid="_x0000_s126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ylsYA&#10;AADjAAAADwAAAGRycy9kb3ducmV2LnhtbERPzYrCMBC+C/sOYRb2pmmtFalGEUGQxYNWxevQzLZl&#10;m0lpstp9eyMIHuf7n8WqN424UedqywriUQSCuLC65lLB+bQdzkA4j6yxsUwK/snBavkxWGCm7Z2P&#10;dMt9KUIIuwwVVN63mZSuqMigG9mWOHA/tjPow9mVUnd4D+GmkeMomkqDNYeGClvaVFT85n9GwfQ7&#10;vR4OxTY95rtk78joi7Zeqa/Pfj0H4an3b/HLvdNhfpKm42Q2iWN4/hQA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hyl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sYA&#10;AADjAAAADwAAAGRycy9kb3ducmV2LnhtbERPX2vCMBB/H/gdwgl7EU1d1ymdUcbGwEfXDZ/P5pYW&#10;m0vXZLV+eyMIPt7v/602g21ET52vHSuYzxIQxKXTNRsFP9+f0yUIH5A1No5JwZk8bNajhxXm2p34&#10;i/oiGBFD2OeooAqhzaX0ZUUW/cy1xJH7dZ3FEM/OSN3hKYbbRj4lyYu0WHNsqLCl94rKY/FvFeCf&#10;3e0PLjjfH4z5mGTtMNGZUo/j4e0VRKAh3MU391bH+elykaZptniG608RA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j++sYAAADjAAAADwAAAAAAAAAAAAAAAACYAgAAZHJz&#10;L2Rvd25yZXYueG1sUEsFBgAAAAAEAAQA9QAAAIsDAAAAAA==&#10;" fillcolor="#a5a5a5 [2092]" stroked="f" strokeweight="1pt">
                        <v:stroke joinstyle="miter"/>
                      </v:roundrect>
                    </v:group>
                    <v:oval id="شكل بيضاوي 52" o:spid="_x0000_s126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3A0ccA&#10;AADjAAAADwAAAGRycy9kb3ducmV2LnhtbERPX2vCMBB/H+w7hBv4pqkFW1eNMjYGCg5c3Xw+mrMt&#10;NpfSRFu/vRkIe7zf/1uuB9OIK3WutqxgOolAEBdW11wq+Dl8jucgnEfW2FgmBTdysF49Py0x07bn&#10;b7rmvhQhhF2GCirv20xKV1Rk0E1sSxy4k+0M+nB2pdQd9iHcNDKOokQarDk0VNjSe0XFOb8YBfvz&#10;6fd23O6ir9L2edKbjzjWB6VGL8PbAoSnwf+LH+6NDvNfZ9N0ls7TBP5+CgD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dwNHHAAAA4wAAAA8AAAAAAAAAAAAAAAAAmAIAAGRy&#10;cy9kb3ducmV2LnhtbFBLBQYAAAAABAAEAPUAAACMAwAAAAA=&#10;" filled="f" strokecolor="#168489" strokeweight="1pt">
                      <v:stroke joinstyle="miter"/>
                    </v:oval>
                  </v:group>
                  <v:shape id="مربع نص 41" o:spid="_x0000_s126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XRMgA&#10;AADiAAAADwAAAGRycy9kb3ducmV2LnhtbESPzWrDMBCE74W+g9hCb43kQmLjRgmhP5BDL03d+2Jt&#10;LVNrZaxt7Lx9VSj0OMzMN8x2v4RBnWlKfWQLxcqAIm6j67mz0Ly/3FWgkiA7HCKThQsl2O+ur7ZY&#10;uzjzG51P0qkM4VSjBS8y1lqn1lPAtIojcfY+4xRQspw67SacMzwM+t6YjQ7Yc17wONKjp/br9B0s&#10;iLhDcWmeQzp+LK9PszftGhtrb2+WwwMooUX+w3/to7OwKYvSVNW6hN9L+Q7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zRdE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الهيكل التنظيمي:</w:t>
                          </w:r>
                        </w:p>
                      </w:txbxContent>
                    </v:textbox>
                  </v:shape>
                </v:group>
                <v:shape id="صورة 54" o:spid="_x0000_s126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mRMTJAAAA4wAAAA8AAABkcnMvZG93bnJldi54bWxET19LwzAQfxf8DuEE31zaummty4bKBGFP&#10;W1V8PJuzrUsuNYlb/faLIPh4v/83X47WiD350DtWkE8yEMSN0z23Cp7rx4sSRIjIGo1jUvBDAZaL&#10;05M5VtodeEP7bWxFCuFQoYIuxqGSMjQdWQwTNxAn7sN5izGdvpXa4yGFWyOLLLuSFntODR0O9NBR&#10;s9t+WwVrf//+eVO/mvpr87YqzeX1y261Vur8bLy7BRFpjP/iP/eTTvOns7zMi1kxhd+fEgBycQ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qZExMkAAADjAAAADwAAAAAAAAAA&#10;AAAAAACfAgAAZHJzL2Rvd25yZXYueG1sUEsFBgAAAAAEAAQA9wAAAJUDAAAAAA==&#10;">
                  <v:imagedata r:id="rId74" o:title=""/>
                  <v:path arrowok="t"/>
                </v:shape>
                <w10:wrap anchorx="page"/>
                <w10:anchorlock/>
              </v:group>
            </w:pict>
          </mc:Fallback>
        </mc:AlternateContent>
      </w:r>
    </w:p>
    <w:p w:rsidR="00291E05" w:rsidRDefault="00291E05" w:rsidP="00560E47">
      <w:r w:rsidRPr="00B928E9">
        <w:rPr>
          <w:rtl/>
        </w:rPr>
        <w:t>التغييرات في الهيكل والسلطات والمسؤوليات تؤثر على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5C7D9213" wp14:editId="5306E78A">
                <wp:extent cx="5731510" cy="891540"/>
                <wp:effectExtent l="0" t="0" r="2540" b="22860"/>
                <wp:docPr id="2160204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2227971" name="مجموعة 47"/>
                        <wpg:cNvGrpSpPr/>
                        <wpg:grpSpPr>
                          <a:xfrm>
                            <a:off x="0" y="0"/>
                            <a:ext cx="5731510" cy="895351"/>
                            <a:chOff x="0" y="0"/>
                            <a:chExt cx="5878196" cy="918845"/>
                          </a:xfrm>
                        </wpg:grpSpPr>
                        <wpg:grpSp>
                          <wpg:cNvPr id="1158676857" name="مجموعة 48"/>
                          <wpg:cNvGrpSpPr/>
                          <wpg:grpSpPr>
                            <a:xfrm>
                              <a:off x="0" y="0"/>
                              <a:ext cx="5878196" cy="918845"/>
                              <a:chOff x="0" y="0"/>
                              <a:chExt cx="6240348" cy="919070"/>
                            </a:xfrm>
                          </wpg:grpSpPr>
                          <wpg:grpSp>
                            <wpg:cNvPr id="898661402" name="مجموعة 49"/>
                            <wpg:cNvGrpSpPr/>
                            <wpg:grpSpPr>
                              <a:xfrm>
                                <a:off x="0" y="169208"/>
                                <a:ext cx="5433072" cy="580613"/>
                                <a:chOff x="0" y="169208"/>
                                <a:chExt cx="5433072" cy="580613"/>
                              </a:xfrm>
                            </wpg:grpSpPr>
                            <wps:wsp>
                              <wps:cNvPr id="1686436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56256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5184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320828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الموارد البشرية:</w:t>
                                </w:r>
                              </w:p>
                            </w:txbxContent>
                          </wps:txbx>
                          <wps:bodyPr wrap="square" rtlCol="1">
                            <a:spAutoFit/>
                          </wps:bodyPr>
                        </wps:wsp>
                      </wpg:grpSp>
                      <pic:pic xmlns:pic="http://schemas.openxmlformats.org/drawingml/2006/picture">
                        <pic:nvPicPr>
                          <pic:cNvPr id="195478143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">
                <v:group id="مجموعة 47" o:spid="_x0000_s127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dhGTlyQAA&#10;AOMAAAAPAAAAAAAAAAAAAAAAAKoCAABkcnMvZG93bnJldi54bWxQSwUGAAAAAAQABAD6AAAAoAMA&#10;AAAA&#10;">
                  <v:group id="مجموعة 48" o:spid="_x0000_s127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ySnPjyQAA&#10;AOMAAAAPAAAAAAAAAAAAAAAAAKoCAABkcnMvZG93bnJldi54bWxQSwUGAAAAAAQABAD6AAAAoAMA&#10;AAAA&#10;">
                    <v:group id="مجموعة 49" o:spid="_x0000_s127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xqi6TL&#10;AAAA4gAAAA8AAAAAAAAAAAAAAAAAqgIAAGRycy9kb3ducmV2LnhtbFBLBQYAAAAABAAEAPoAAACi&#10;AwAAAAA=&#10;">
                      <v:shape id="شكل حر 50" o:spid="_x0000_s127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r+8QA&#10;AADiAAAADwAAAGRycy9kb3ducmV2LnhtbERPy4rCMBTdC/MP4Q6403R8BKlGGQYEERdaHWZ7aa5t&#10;meamNFHr3xtBcHk478Wqs7W4Uusrxxq+hgkI4tyZigsNp+N6MAPhA7LB2jFpuJOH1fKjt8DUuBsf&#10;6JqFQsQQ9ilqKENoUil9XpJFP3QNceTOrrUYImwLaVq8xXBby1GSKGmx4thQYkM/JeX/2cVqUNvp&#10;336fr6eHbDPeebLm17igdf+z+56DCNSFt/jl3pg4X83UZKwmCp6XIga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a/vEAAAA4g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hnPcYA&#10;AADjAAAADwAAAGRycy9kb3ducmV2LnhtbERPX2vCMBB/H/gdwgl7EU0rtEptKrIx2OOm4vPZ3NKy&#10;5lKbrHbffhkM9ni//1fuJ9uJkQbfOlaQrhIQxLXTLRsF59PLcgvCB2SNnWNS8E0e9tXsocRCuzu/&#10;03gMRsQQ9gUqaELoCyl93ZBFv3I9ceQ+3GAxxHMwUg94j+G2k+skyaXFlmNDgz09NVR/Hr+sArzZ&#10;t8vVBefHqzHPi6yfFjpT6nE+HXYgAk3hX/znftVxfppn+TrLNyn8/hQBk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hnPcYAAADjAAAADwAAAAAAAAAAAAAAAACYAgAAZHJz&#10;L2Rvd25yZXYueG1sUEsFBgAAAAAEAAQA9QAAAIsDAAAAAA==&#10;" fillcolor="#a5a5a5 [2092]" stroked="f" strokeweight="1pt">
                        <v:stroke joinstyle="miter"/>
                      </v:roundrect>
                    </v:group>
                    <v:oval id="شكل بيضاوي 52" o:spid="_x0000_s127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y4ccA&#10;AADjAAAADwAAAGRycy9kb3ducmV2LnhtbERPX2vCMBB/H/gdwgm+zbRFpVajyIawgYOtbns+mrMt&#10;NpfSRFu/vREGe7zf/1tvB9OIK3WutqwgnkYgiAuray4VfB/3zykI55E1NpZJwY0cbDejpzVm2vb8&#10;RdfclyKEsMtQQeV9m0npiooMuqltiQN3sp1BH86ulLrDPoSbRiZRtJAGaw4NFbb0UlFxzi9Gwef5&#10;9HP7fT9EH6Xt80VvXpNEH5WajIfdCoSnwf+L/9xvOsxfJvM4nS3TGB4/BQDk5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suHHAAAA4wAAAA8AAAAAAAAAAAAAAAAAmAIAAGRy&#10;cy9kb3ducmV2LnhtbFBLBQYAAAAABAAEAPUAAACMAwAAAAA=&#10;" filled="f" strokecolor="#168489" strokeweight="1pt">
                      <v:stroke joinstyle="miter"/>
                    </v:oval>
                  </v:group>
                  <v:shape id="مربع نص 41" o:spid="_x0000_s127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dbcgA&#10;AADiAAAADwAAAGRycy9kb3ducmV2LnhtbESPzWrDMBCE74W+g9hCb40Uh7bGjRJCfyCHXpq698Xa&#10;WCbWyljb2Hn7qlDocZiZb5j1dg69OtOYusgWlgsDiriJruPWQv35dleCSoLssI9MFi6UYLu5vlpj&#10;5eLEH3Q+SKsyhFOFFrzIUGmdGk8B0yIOxNk7xjGgZDm22o04ZXjodWHMgw7YcV7wONCzp+Z0+A4W&#10;RNxuealfQ9p/ze8vkzfNPdbW3t7MuydQQrP8h//ae2eheFwVpizKFf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IJ1t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الموارد البشرية:</w:t>
                          </w:r>
                        </w:p>
                      </w:txbxContent>
                    </v:textbox>
                  </v:shape>
                </v:group>
                <v:shape id="صورة 54" o:spid="_x0000_s127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iV0fJAAAA4wAAAA8AAABkcnMvZG93bnJldi54bWxET19PwjAQfzfxOzRn4pt0CMiYFKIGExOe&#10;YGB8PNdzm7TX2VaY356amPh4v/83X/bWiCP50DpWMBxkIIgrp1uuFezK55scRIjIGo1jUvBDAZaL&#10;y4s5FtqdeEPHbaxFCuFQoIImxq6QMlQNWQwD1xEn7sN5izGdvpba4ymFWyNvs+xOWmw5NTTY0VND&#10;1WH7bRWs/eP756x8NeXX5m2Vm9F0f1itlbq+6h/uQUTq47/4z/2i0/zZZDzNh+PRBH5/SgDIxRk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uJXR8kAAADjAAAADwAAAAAAAAAA&#10;AAAAAACfAgAAZHJzL2Rvd25yZXYueG1sUEsFBgAAAAAEAAQA9wAAAJUDAAAAAA==&#10;">
                  <v:imagedata r:id="rId74" o:title=""/>
                  <v:path arrowok="t"/>
                </v:shape>
                <w10:wrap anchorx="page"/>
                <w10:anchorlock/>
              </v:group>
            </w:pict>
          </mc:Fallback>
        </mc:AlternateContent>
      </w:r>
    </w:p>
    <w:p w:rsidR="00291E05" w:rsidRDefault="00291E05" w:rsidP="00560E47">
      <w:r w:rsidRPr="00B928E9">
        <w:rPr>
          <w:rtl/>
        </w:rPr>
        <w:t>قدرات ودوافع الموظفين تؤثر على استعدادهم للتغيير.</w:t>
      </w:r>
    </w:p>
    <w:p w:rsidR="00560E47" w:rsidRPr="00B928E9" w:rsidRDefault="00560E47" w:rsidP="00560E47">
      <w:r w:rsidRPr="002A078C">
        <w:rPr>
          <w:rFonts w:ascii="Sakkal Majalla" w:hAnsi="Sakkal Majalla"/>
          <w:noProof/>
          <w:sz w:val="34"/>
        </w:rPr>
        <w:lastRenderedPageBreak/>
        <mc:AlternateContent>
          <mc:Choice Requires="wpg">
            <w:drawing>
              <wp:inline distT="0" distB="0" distL="0" distR="0" wp14:anchorId="15111EA6" wp14:editId="39D6AF65">
                <wp:extent cx="5731510" cy="891540"/>
                <wp:effectExtent l="0" t="0" r="2540" b="22860"/>
                <wp:docPr id="12196572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59577862" name="مجموعة 47"/>
                        <wpg:cNvGrpSpPr/>
                        <wpg:grpSpPr>
                          <a:xfrm>
                            <a:off x="0" y="0"/>
                            <a:ext cx="5731510" cy="895351"/>
                            <a:chOff x="0" y="0"/>
                            <a:chExt cx="5878196" cy="918845"/>
                          </a:xfrm>
                        </wpg:grpSpPr>
                        <wpg:grpSp>
                          <wpg:cNvPr id="1082817958" name="مجموعة 48"/>
                          <wpg:cNvGrpSpPr/>
                          <wpg:grpSpPr>
                            <a:xfrm>
                              <a:off x="0" y="0"/>
                              <a:ext cx="5878196" cy="918845"/>
                              <a:chOff x="0" y="0"/>
                              <a:chExt cx="6240348" cy="919070"/>
                            </a:xfrm>
                          </wpg:grpSpPr>
                          <wpg:grpSp>
                            <wpg:cNvPr id="1621729856" name="مجموعة 49"/>
                            <wpg:cNvGrpSpPr/>
                            <wpg:grpSpPr>
                              <a:xfrm>
                                <a:off x="0" y="169208"/>
                                <a:ext cx="5433072" cy="580613"/>
                                <a:chOff x="0" y="169208"/>
                                <a:chExt cx="5433072" cy="580613"/>
                              </a:xfrm>
                            </wpg:grpSpPr>
                            <wps:wsp>
                              <wps:cNvPr id="1776397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69662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86902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79967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التكنولوجيا:</w:t>
                                </w:r>
                              </w:p>
                            </w:txbxContent>
                          </wps:txbx>
                          <wps:bodyPr wrap="square" rtlCol="1">
                            <a:spAutoFit/>
                          </wps:bodyPr>
                        </wps:wsp>
                      </wpg:grpSp>
                      <pic:pic xmlns:pic="http://schemas.openxmlformats.org/drawingml/2006/picture">
                        <pic:nvPicPr>
                          <pic:cNvPr id="60753039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">
                <v:group id="مجموعة 47" o:spid="_x0000_s12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XE6myQAA&#10;AOMAAAAPAAAAAAAAAAAAAAAAAKoCAABkcnMvZG93bnJldi54bWxQSwUGAAAAAAQABAD6AAAAoAMA&#10;AAAA&#10;">
                  <v:group id="مجموعة 48" o:spid="_x0000_s12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ZEG/n&#10;zAAAAOMAAAAPAAAAAAAAAAAAAAAAAKoCAABkcnMvZG93bnJldi54bWxQSwUGAAAAAAQABAD6AAAA&#10;owMAAAAA&#10;">
                    <v:group id="مجموعة 49" o:spid="_x0000_s12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g5tiCyQAA&#10;AOMAAAAPAAAAAAAAAAAAAAAAAKoCAABkcnMvZG93bnJldi54bWxQSwUGAAAAAAQABAD6AAAAoAMA&#10;AAAA&#10;">
                      <v:shape id="شكل حر 50" o:spid="_x0000_s12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C6FMcA&#10;AADjAAAADwAAAGRycy9kb3ducmV2LnhtbERP0YrCMBB8F/yHsIJvmnpiPatR5EAQ8UHrHfe6NGtb&#10;bDaliVr/3giCLwO7szOzs1i1phI3alxpWcFoGIEgzqwuOVfwe9oMvkE4j6yxskwKHuRgtex2Fpho&#10;e+cj3VKfi2DCLkEFhfd1IqXLCjLohrYmDtzZNgZ9GJtc6gbvwdxU8iuKYmmw5JBQYE0/BWWX9GoU&#10;xLvJ/+GQbSbHdDveOzL6T1uvVL/XrucgPLX+c/xWb3V4fzqNx7MAMbw6hQXI5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AuhT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Jwx8UA&#10;AADjAAAADwAAAGRycy9kb3ducmV2LnhtbERPX2vCMBB/H+w7hBv4Ipqu0G52RpGJsEenY89nc6Zl&#10;zaU2sXbf3giCj/f7f/PlYBvRU+drxwpepwkI4tLpmo2Cn/1m8g7CB2SNjWNS8E8elovnpzkW2l34&#10;m/pdMCKGsC9QQRVCW0jpy4os+qlriSN3dJ3FEM/OSN3hJYbbRqZJkkuLNceGClv6rKj8252tAjzZ&#10;7e/BBef7gzHrcdYOY50pNXoZVh8gAg3hIb67v3Scn2b5LM/TtxncfooA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nDHxQAAAOMAAAAPAAAAAAAAAAAAAAAAAJgCAABkcnMv&#10;ZG93bnJldi54bWxQSwUGAAAAAAQABAD1AAAAigMAAAAA&#10;" fillcolor="#a5a5a5 [2092]" stroked="f" strokeweight="1pt">
                        <v:stroke joinstyle="miter"/>
                      </v:roundrect>
                    </v:group>
                    <v:oval id="شكل بيضاوي 52" o:spid="_x0000_s12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ogsoA&#10;AADjAAAADwAAAGRycy9kb3ducmV2LnhtbESPQUvDQBCF70L/wzIFb3bXgCHGbosogoKCpq3nITtN&#10;QrOzIbs26b93DoLHmffmvW/W29n36kxj7AJbuF0ZUMR1cB03Fva7l5sCVEzIDvvAZOFCEbabxdUa&#10;Sxcm/qJzlRolIRxLtNCmNJRax7olj3EVBmLRjmH0mGQcG+1GnCTc9zozJtceO5aGFgd6aqk+VT/e&#10;wufpeLh8v72bjyZMVT755yxzO2uvl/PjA6hEc/o3/12/OsHPiyK/N9mdQMtP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DOqILKAAAA4wAAAA8AAAAAAAAAAAAAAAAAmAIA&#10;AGRycy9kb3ducmV2LnhtbFBLBQYAAAAABAAEAPUAAACPAwAAAAA=&#10;" filled="f" strokecolor="#168489" strokeweight="1pt">
                      <v:stroke joinstyle="miter"/>
                    </v:oval>
                  </v:group>
                  <v:shape id="مربع نص 41" o:spid="_x0000_s128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sqjsUA&#10;AADiAAAADwAAAGRycy9kb3ducmV2LnhtbERPS0vDQBC+F/wPywi9tZtIbWzsthQf0IOX1ngfsmM2&#10;mJ0N2bFJ/70rCB4/vvd2P/lOXWiIbWAD+TIDRVwH23JjoHp/XTyAioJssQtMBq4UYb+7mW2xtGHk&#10;E13O0qgUwrFEA06kL7WOtSOPcRl64sR9hsGjJDg02g44pnDf6bssW2uPLacGhz09Oaq/zt/egIg9&#10;5Nfqxcfjx/T2PLqsvsfKmPntdHgEJTTJv/jPfbRpfl4Um826WMHvpYRB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yqOxQAAAOIAAAAPAAAAAAAAAAAAAAAAAJgCAABkcnMv&#10;ZG93bnJldi54bWxQSwUGAAAAAAQABAD1AAAAig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التكنولوجيا:</w:t>
                          </w:r>
                        </w:p>
                      </w:txbxContent>
                    </v:textbox>
                  </v:shape>
                </v:group>
                <v:shape id="صورة 54" o:spid="_x0000_s128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8rk3LAAAA4gAAAA8AAABkcnMvZG93bnJldi54bWxEj0FLAzEUhO+C/yE8wZtNdLHtrk2LSgWh&#10;p3ZVPD43z921ycuaxHb990YQPA4z8w2zWI3OigOF2HvWcDlRIIgbb3puNTzVDxdzEDEhG7SeScM3&#10;RVgtT08WWBl/5C0ddqkVGcKxQg1dSkMlZWw6chgnfiDO3rsPDlOWoZUm4DHDnZVXSk2lw57zQocD&#10;3XfU7HdfTsMm3L19lPWLrT+3r+u5LWbP+/VG6/Oz8fYGRKIx/Yf/2o9Gw1TNrgtVlCX8Xsp3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G/K5NywAAAOIAAAAPAAAAAAAA&#10;AAAAAAAAAJ8CAABkcnMvZG93bnJldi54bWxQSwUGAAAAAAQABAD3AAAAlwMAAAAA&#10;">
                  <v:imagedata r:id="rId74" o:title=""/>
                  <v:path arrowok="t"/>
                </v:shape>
                <w10:wrap anchorx="page"/>
                <w10:anchorlock/>
              </v:group>
            </w:pict>
          </mc:Fallback>
        </mc:AlternateContent>
      </w:r>
    </w:p>
    <w:p w:rsidR="00291E05" w:rsidRPr="00B928E9" w:rsidRDefault="00291E05" w:rsidP="00560E47">
      <w:r w:rsidRPr="00B928E9">
        <w:rPr>
          <w:rtl/>
        </w:rPr>
        <w:t>التطورات التكنولوجية قد تستوجب تغييرات في العمليات والنظم.</w:t>
      </w:r>
    </w:p>
    <w:p w:rsidR="00291E05" w:rsidRDefault="00291E05" w:rsidP="00560E47">
      <w:pPr>
        <w:rPr>
          <w:color w:val="168489"/>
        </w:rPr>
      </w:pPr>
      <w:r w:rsidRPr="007B6C0A">
        <w:rPr>
          <w:color w:val="168489"/>
          <w:rtl/>
        </w:rPr>
        <w:t>العوامل الخارجية:</w:t>
      </w:r>
    </w:p>
    <w:p w:rsidR="001D0E2F" w:rsidRPr="007B6C0A" w:rsidRDefault="001D0E2F" w:rsidP="001D0E2F">
      <w:pPr>
        <w:rPr>
          <w:color w:val="168489"/>
        </w:rPr>
      </w:pPr>
      <w:r w:rsidRPr="001D0E2F">
        <w:rPr>
          <w:noProof/>
          <w:color w:val="168489"/>
        </w:rPr>
        <mc:AlternateContent>
          <mc:Choice Requires="wpg">
            <w:drawing>
              <wp:inline distT="0" distB="0" distL="0" distR="0" wp14:anchorId="2DEF5CE9" wp14:editId="7735D6B5">
                <wp:extent cx="5915660" cy="1181409"/>
                <wp:effectExtent l="0" t="0" r="0" b="19050"/>
                <wp:docPr id="142" name="Group 14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4D1647-FA5C-7B87-8972-597B9D1143A9}"/>
                    </a:ext>
                  </a:extLst>
                </wp:docPr>
                <wp:cNvGraphicFramePr/>
                <a:graphic xmlns:a="http://schemas.openxmlformats.org/drawingml/2006/main">
                  <a:graphicData uri="http://schemas.microsoft.com/office/word/2010/wordprocessingGroup">
                    <wpg:wgp>
                      <wpg:cNvGrpSpPr/>
                      <wpg:grpSpPr>
                        <a:xfrm>
                          <a:off x="0" y="0"/>
                          <a:ext cx="5915660" cy="1181409"/>
                          <a:chOff x="0" y="0"/>
                          <a:chExt cx="6104974" cy="1219449"/>
                        </a:xfrm>
                      </wpg:grpSpPr>
                      <wpg:grpSp>
                        <wpg:cNvPr id="333677312" name="Group 33367731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1A2FDB-4AB1-D70E-682D-4B07AEFF4DAB}"/>
                            </a:ext>
                          </a:extLst>
                        </wpg:cNvPr>
                        <wpg:cNvGrpSpPr/>
                        <wpg:grpSpPr>
                          <a:xfrm>
                            <a:off x="0" y="18916"/>
                            <a:ext cx="6104974" cy="1200533"/>
                            <a:chOff x="0" y="18916"/>
                            <a:chExt cx="6104974" cy="1200533"/>
                          </a:xfrm>
                        </wpg:grpSpPr>
                        <wpg:grpSp>
                          <wpg:cNvPr id="1049128473" name="Group 104912847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A10367D-0937-B137-73C2-D809CB133352}"/>
                              </a:ext>
                            </a:extLst>
                          </wpg:cNvPr>
                          <wpg:cNvGrpSpPr/>
                          <wpg:grpSpPr>
                            <a:xfrm>
                              <a:off x="0" y="18916"/>
                              <a:ext cx="1376680" cy="1200530"/>
                              <a:chOff x="0" y="18916"/>
                              <a:chExt cx="1583280" cy="1380694"/>
                            </a:xfrm>
                          </wpg:grpSpPr>
                          <wps:wsp>
                            <wps:cNvPr id="470320206" name="Rectangle: Diagonal Corners Rounded 4703202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FA4D6C-C9FC-DAEC-C8EA-504D6CDDE668}"/>
                                </a:ext>
                              </a:extLst>
                            </wps:cNvPr>
                            <wps:cNvSpPr/>
                            <wps:spPr>
                              <a:xfrm flipV="1">
                                <a:off x="128001" y="8602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104390" name="Rectangle: Diagonal Corners Rounded 1851043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7B124CE-7716-CA0D-5522-4D6917CA4B90}"/>
                                </a:ext>
                              </a:extLst>
                            </wps:cNvPr>
                            <wps:cNvSpPr/>
                            <wps:spPr>
                              <a:xfrm flipV="1">
                                <a:off x="187791" y="18916"/>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1561259" name="TextBox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A1CADD0-BC6F-AC8E-4078-83819CE46911}"/>
                                </a:ext>
                              </a:extLst>
                            </wps:cNvPr>
                            <wps:cNvSpPr txBox="1"/>
                            <wps:spPr>
                              <a:xfrm>
                                <a:off x="0" y="615860"/>
                                <a:ext cx="1583280" cy="763888"/>
                              </a:xfrm>
                              <a:prstGeom prst="rect">
                                <a:avLst/>
                              </a:prstGeom>
                              <a:noFill/>
                            </wps:spPr>
                            <wps:txb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الاتجاهات الاجتماعية والثقافية</w:t>
                                  </w:r>
                                </w:p>
                              </w:txbxContent>
                            </wps:txbx>
                            <wps:bodyPr wrap="square" rtlCol="0">
                              <a:noAutofit/>
                            </wps:bodyPr>
                          </wps:wsp>
                        </wpg:grpSp>
                        <wpg:grpSp>
                          <wpg:cNvPr id="295825141" name="Group 29582514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C451A7-7B22-F6A7-CDC5-E4EA5D785459}"/>
                              </a:ext>
                            </a:extLst>
                          </wpg:cNvPr>
                          <wpg:cNvGrpSpPr/>
                          <wpg:grpSpPr>
                            <a:xfrm>
                              <a:off x="4827989" y="18916"/>
                              <a:ext cx="1276985" cy="1200530"/>
                              <a:chOff x="4827974" y="18916"/>
                              <a:chExt cx="1468623" cy="1380694"/>
                            </a:xfrm>
                          </wpg:grpSpPr>
                          <wps:wsp>
                            <wps:cNvPr id="1269856500" name="Rectangle: Diagonal Corners Rounded 12698565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F56943-619F-1CE7-B7CF-3D7CC56DE651}"/>
                                </a:ext>
                              </a:extLst>
                            </wps:cNvPr>
                            <wps:cNvSpPr/>
                            <wps:spPr>
                              <a:xfrm flipV="1">
                                <a:off x="4863406" y="8602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1808684" name="Rectangle: Diagonal Corners Rounded 130180868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A979683-2FF7-6806-5BFB-64CA80F5219E}"/>
                                </a:ext>
                              </a:extLst>
                            </wps:cNvPr>
                            <wps:cNvSpPr/>
                            <wps:spPr>
                              <a:xfrm flipV="1">
                                <a:off x="4923196" y="18916"/>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9538016" name="TextBox 6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D85A2E-2305-EA6C-A8A1-336B29A828BE}"/>
                                </a:ext>
                              </a:extLst>
                            </wps:cNvPr>
                            <wps:cNvSpPr txBox="1"/>
                            <wps:spPr>
                              <a:xfrm>
                                <a:off x="4827974" y="751192"/>
                                <a:ext cx="1468623" cy="434525"/>
                              </a:xfrm>
                              <a:prstGeom prst="rect">
                                <a:avLst/>
                              </a:prstGeom>
                              <a:noFill/>
                            </wps:spPr>
                            <wps:txb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البيئة التنافسية</w:t>
                                  </w:r>
                                </w:p>
                              </w:txbxContent>
                            </wps:txbx>
                            <wps:bodyPr wrap="square" rtlCol="0">
                              <a:noAutofit/>
                            </wps:bodyPr>
                          </wps:wsp>
                        </wpg:grpSp>
                        <wpg:grpSp>
                          <wpg:cNvPr id="462470365" name="Group 4624703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E662BB-F035-0117-3D09-28EB4850ACFF}"/>
                              </a:ext>
                            </a:extLst>
                          </wpg:cNvPr>
                          <wpg:cNvGrpSpPr/>
                          <wpg:grpSpPr>
                            <a:xfrm>
                              <a:off x="3624444" y="18918"/>
                              <a:ext cx="1259205" cy="1200531"/>
                              <a:chOff x="3624438" y="18918"/>
                              <a:chExt cx="1448176" cy="1380694"/>
                            </a:xfrm>
                          </wpg:grpSpPr>
                          <wps:wsp>
                            <wps:cNvPr id="1693296899" name="Rectangle: Diagonal Corners Rounded 16932968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759477-D996-ED4B-452C-4D42F7AC4223}"/>
                                </a:ext>
                              </a:extLst>
                            </wps:cNvPr>
                            <wps:cNvSpPr/>
                            <wps:spPr>
                              <a:xfrm flipV="1">
                                <a:off x="3689238" y="86026"/>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3894159" name="Rectangle: Diagonal Corners Rounded 200389415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D36E29-E9FE-98A4-5C66-B7B74E0191F7}"/>
                                </a:ext>
                              </a:extLst>
                            </wps:cNvPr>
                            <wps:cNvSpPr/>
                            <wps:spPr>
                              <a:xfrm flipV="1">
                                <a:off x="3749028" y="18918"/>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4400020" name="TextBox 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C65A7F-011F-B91A-0B0A-C32320015C11}"/>
                                </a:ext>
                              </a:extLst>
                            </wps:cNvPr>
                            <wps:cNvSpPr txBox="1"/>
                            <wps:spPr>
                              <a:xfrm>
                                <a:off x="3624438" y="615860"/>
                                <a:ext cx="1448176" cy="763888"/>
                              </a:xfrm>
                              <a:prstGeom prst="rect">
                                <a:avLst/>
                              </a:prstGeom>
                              <a:noFill/>
                            </wps:spPr>
                            <wps:txb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التطورات التكنولوجية</w:t>
                                  </w:r>
                                </w:p>
                              </w:txbxContent>
                            </wps:txbx>
                            <wps:bodyPr wrap="square" rtlCol="0">
                              <a:noAutofit/>
                            </wps:bodyPr>
                          </wps:wsp>
                        </wpg:grpSp>
                        <wpg:grpSp>
                          <wpg:cNvPr id="365182082" name="Group 36518208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EE97BB-AD1F-E27A-6F73-A3C5961738D4}"/>
                              </a:ext>
                            </a:extLst>
                          </wpg:cNvPr>
                          <wpg:cNvGrpSpPr/>
                          <wpg:grpSpPr>
                            <a:xfrm>
                              <a:off x="2438207" y="18916"/>
                              <a:ext cx="1329690" cy="1200530"/>
                              <a:chOff x="2438201" y="18916"/>
                              <a:chExt cx="1529234" cy="1380694"/>
                            </a:xfrm>
                          </wpg:grpSpPr>
                          <wps:wsp>
                            <wps:cNvPr id="1496856421" name="Rectangle: Diagonal Corners Rounded 149685642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F477FC-9BD2-C8D5-F553-774C36910FCC}"/>
                                </a:ext>
                              </a:extLst>
                            </wps:cNvPr>
                            <wps:cNvSpPr/>
                            <wps:spPr>
                              <a:xfrm flipV="1">
                                <a:off x="2506518" y="86024"/>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1325652" name="Rectangle: Diagonal Corners Rounded 94132565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90B717-B821-FEE4-C2EC-455015B0D846}"/>
                                </a:ext>
                              </a:extLst>
                            </wps:cNvPr>
                            <wps:cNvSpPr/>
                            <wps:spPr>
                              <a:xfrm flipV="1">
                                <a:off x="2566308" y="18916"/>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015636" name="TextBox 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730CE0-9975-DD7B-2D7C-C21441127826}"/>
                                </a:ext>
                              </a:extLst>
                            </wps:cNvPr>
                            <wps:cNvSpPr txBox="1"/>
                            <wps:spPr>
                              <a:xfrm>
                                <a:off x="2438201" y="568095"/>
                                <a:ext cx="1529234" cy="763888"/>
                              </a:xfrm>
                              <a:prstGeom prst="rect">
                                <a:avLst/>
                              </a:prstGeom>
                              <a:noFill/>
                            </wps:spPr>
                            <wps:txb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العوامل الاقتصادية والسياسية</w:t>
                                  </w:r>
                                </w:p>
                              </w:txbxContent>
                            </wps:txbx>
                            <wps:bodyPr wrap="square" rtlCol="0">
                              <a:noAutofit/>
                            </wps:bodyPr>
                          </wps:wsp>
                        </wpg:grpSp>
                        <wpg:grpSp>
                          <wpg:cNvPr id="105422805" name="Group 1054228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0286AF7-012B-2766-2A24-7DB2B88507A2}"/>
                              </a:ext>
                            </a:extLst>
                          </wpg:cNvPr>
                          <wpg:cNvGrpSpPr/>
                          <wpg:grpSpPr>
                            <a:xfrm>
                              <a:off x="1308072" y="18918"/>
                              <a:ext cx="1210828" cy="1200531"/>
                              <a:chOff x="1308072" y="18918"/>
                              <a:chExt cx="1392538" cy="1380694"/>
                            </a:xfrm>
                          </wpg:grpSpPr>
                          <wps:wsp>
                            <wps:cNvPr id="1745723239" name="Rectangle: Diagonal Corners Rounded 174572323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290A3A-126B-F16B-460C-5859A5D7E896}"/>
                                </a:ext>
                              </a:extLst>
                            </wps:cNvPr>
                            <wps:cNvSpPr/>
                            <wps:spPr>
                              <a:xfrm flipV="1">
                                <a:off x="1308072" y="86026"/>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8980779" name="Rectangle: Diagonal Corners Rounded 68898077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0E93A23-5211-2264-BC3F-4E395D98E56F}"/>
                                </a:ext>
                              </a:extLst>
                            </wps:cNvPr>
                            <wps:cNvSpPr/>
                            <wps:spPr>
                              <a:xfrm flipV="1">
                                <a:off x="1367862" y="18918"/>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3969190" name="TextBox 5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2892FE-58DC-4A88-C961-24CF7FCF09C4}"/>
                                </a:ext>
                              </a:extLst>
                            </wps:cNvPr>
                            <wps:cNvSpPr txBox="1"/>
                            <wps:spPr>
                              <a:xfrm>
                                <a:off x="1308668" y="616000"/>
                                <a:ext cx="1391942" cy="763888"/>
                              </a:xfrm>
                              <a:prstGeom prst="rect">
                                <a:avLst/>
                              </a:prstGeom>
                            </wps:spPr>
                            <wps:txb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التشريعات والقوانين</w:t>
                                  </w:r>
                                </w:p>
                              </w:txbxContent>
                            </wps:txbx>
                            <wps:bodyPr wrap="square" rtlCol="0">
                              <a:noAutofit/>
                            </wps:bodyPr>
                          </wps:wsp>
                        </wpg:grpSp>
                      </wpg:grpSp>
                      <pic:pic xmlns:pic="http://schemas.openxmlformats.org/drawingml/2006/picture">
                        <pic:nvPicPr>
                          <pic:cNvPr id="496996335" name="رسم 18" descr="الاجتماع">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24E8CA-EEF2-5768-D1A7-994DD5565BDF}"/>
                              </a:ext>
                            </a:extLst>
                          </pic:cNvPr>
                          <pic:cNvPicPr>
                            <a:picLocks noChangeAspect="1"/>
                          </pic:cNvPicPr>
                        </pic:nvPicPr>
                        <pic:blipFill>
                          <a:blip r:embed="rId9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1"/>
                              </a:ext>
                            </a:extLst>
                          </a:blip>
                          <a:stretch>
                            <a:fillRect/>
                          </a:stretch>
                        </pic:blipFill>
                        <pic:spPr>
                          <a:xfrm>
                            <a:off x="5199614" y="68430"/>
                            <a:ext cx="537977" cy="537977"/>
                          </a:xfrm>
                          <a:prstGeom prst="rect">
                            <a:avLst/>
                          </a:prstGeom>
                        </pic:spPr>
                      </pic:pic>
                      <pic:pic xmlns:pic="http://schemas.openxmlformats.org/drawingml/2006/picture">
                        <pic:nvPicPr>
                          <pic:cNvPr id="172836964" name="رسم 15" descr="قائمة اختي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15828F-E269-3573-0193-BDC2B20ED4AF}"/>
                              </a:ext>
                            </a:extLst>
                          </pic:cNvPr>
                          <pic:cNvPicPr>
                            <a:picLocks noChangeAspect="1"/>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3"/>
                              </a:ext>
                            </a:extLst>
                          </a:blip>
                          <a:stretch>
                            <a:fillRect/>
                          </a:stretch>
                        </pic:blipFill>
                        <pic:spPr>
                          <a:xfrm>
                            <a:off x="468246" y="60299"/>
                            <a:ext cx="554238" cy="554238"/>
                          </a:xfrm>
                          <a:prstGeom prst="rect">
                            <a:avLst/>
                          </a:prstGeom>
                        </pic:spPr>
                      </pic:pic>
                      <pic:pic xmlns:pic="http://schemas.openxmlformats.org/drawingml/2006/picture">
                        <pic:nvPicPr>
                          <pic:cNvPr id="714240263" name="Graphic 28" descr="Interne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908773-DC46-4178-957E-42F6F75A8BAE}"/>
                              </a:ext>
                            </a:extLst>
                          </pic:cNvPr>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4"/>
                              </a:ext>
                            </a:extLst>
                          </a:blip>
                          <a:stretch>
                            <a:fillRect/>
                          </a:stretch>
                        </pic:blipFill>
                        <pic:spPr>
                          <a:xfrm>
                            <a:off x="3929075" y="0"/>
                            <a:ext cx="641268" cy="641268"/>
                          </a:xfrm>
                          <a:prstGeom prst="rect">
                            <a:avLst/>
                          </a:prstGeom>
                        </pic:spPr>
                      </pic:pic>
                      <pic:pic xmlns:pic="http://schemas.openxmlformats.org/drawingml/2006/picture">
                        <pic:nvPicPr>
                          <pic:cNvPr id="394730065" name="Graphic 16" descr="Documen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E1EA9B-2487-4051-BCA6-533B15B9A17A}"/>
                              </a:ext>
                            </a:extLst>
                          </pic:cNvPr>
                          <pic:cNvPicPr>
                            <a:picLocks noChangeAspect="1"/>
                          </pic:cNvPicPr>
                        </pic:nvPicPr>
                        <pic:blipFill>
                          <a:blip r:embed="rId9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6"/>
                              </a:ext>
                            </a:extLst>
                          </a:blip>
                          <a:stretch>
                            <a:fillRect/>
                          </a:stretch>
                        </pic:blipFill>
                        <pic:spPr>
                          <a:xfrm>
                            <a:off x="1699122" y="43988"/>
                            <a:ext cx="541475" cy="541475"/>
                          </a:xfrm>
                          <a:prstGeom prst="rect">
                            <a:avLst/>
                          </a:prstGeom>
                        </pic:spPr>
                      </pic:pic>
                      <pic:pic xmlns:pic="http://schemas.openxmlformats.org/drawingml/2006/picture">
                        <pic:nvPicPr>
                          <pic:cNvPr id="1368474325" name="Graphic 19"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3433BDC-67A2-4052-9498-33FB33A2F82D}"/>
                              </a:ext>
                            </a:extLst>
                          </pic:cNvPr>
                          <pic:cNvPicPr/>
                        </pic:nvPicPr>
                        <pic:blipFill>
                          <a:blip r:embed="rId9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8"/>
                              </a:ext>
                            </a:extLst>
                          </a:blip>
                          <a:stretch>
                            <a:fillRect/>
                          </a:stretch>
                        </pic:blipFill>
                        <pic:spPr>
                          <a:xfrm>
                            <a:off x="2832497" y="88188"/>
                            <a:ext cx="520874" cy="515144"/>
                          </a:xfrm>
                          <a:prstGeom prst="rect">
                            <a:avLst/>
                          </a:prstGeom>
                        </pic:spPr>
                      </pic:pic>
                    </wpg:wgp>
                  </a:graphicData>
                </a:graphic>
              </wp:inline>
            </w:drawing>
          </mc:Choice>
          <mc:Fallback>
            <w:pict>
              <v:group id="Group 141" o:spid="_x0000_s1287" style="width:465.8pt;height:93pt;mso-position-horizontal-relative:char;mso-position-vertical-relative:line" coordsize="61049,12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">
                <v:group id="Group 333677312" o:spid="_x0000_s1288" style="position:absolute;top:189;width:61049;height:12005" coordorigin=",189" coordsize="61049,12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K/yIsoA&#10;AADiAAAADwAAAAAAAAAAAAAAAACqAgAAZHJzL2Rvd25yZXYueG1sUEsFBgAAAAAEAAQA+gAAAKED&#10;AAAAAA==&#10;">
                  <v:group id="Group 1049128473" o:spid="_x0000_s1289" style="position:absolute;top:189;width:13766;height:12005" coordorigin=",189" coordsize="15832,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hs0DIAAAA&#10;4wAAAA8AAAAAAAAAAAAAAAAAqgIAAGRycy9kb3ducmV2LnhtbFBLBQYAAAAABAAEAPoAAACfAwAA&#10;AAA=&#10;">
                    <v:shape id="Rectangle: Diagonal Corners Rounded 470320206" o:spid="_x0000_s1290" style="position:absolute;left:1280;top:860;width:12783;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R8oA&#10;AADiAAAADwAAAGRycy9kb3ducmV2LnhtbESPQWsCMRSE74X+h/AKvRRNuoqV1ShFEHopdLUg3h6b&#10;5+7q5mVJ4rr9902h4HGYmW+Y5XqwrejJh8axhtexAkFcOtNwpeF7vx3NQYSIbLB1TBp+KMB69fiw&#10;xNy4GxfU72IlEoRDjhrqGLtcylDWZDGMXUecvJPzFmOSvpLG4y3BbSszpWbSYsNpocaONjWVl93V&#10;ajgUxXClDM99e/SHl9OkktPPL62fn4b3BYhIQ7yH/9sfRsP0TU0ylakZ/F1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fif0fKAAAA4gAAAA8AAAAAAAAAAAAAAAAAmAIA&#10;AGRycy9kb3ducmV2LnhtbFBLBQYAAAAABAAEAPUAAACPAw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85104390" o:spid="_x0000_s1291" style="position:absolute;left:1877;top:189;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k+ZMYA&#10;AADiAAAADwAAAGRycy9kb3ducmV2LnhtbERPTUvDQBC9C/6HZQQv0u7Wahtjt0UKQi4erB48Dtkx&#10;Cc3OhuzYRn+9cxA8Pt73ZjfF3pxozF1iD4u5A0Ncp9Bx4+H97XlWgMmCHLBPTB6+KcNue3mxwTKk&#10;M7/S6SCN0RDOJXpoRYbS2ly3FDHP00Cs3GcaI4rCsbFhxLOGx97eOreyETvWhhYH2rdUHw9f0cP6&#10;R9xHPC7XNzLZl1piUe2r7P311fT0CEZokn/xn7sKOr+4X7i75YOe0EuKwW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k+ZMYAAADiAAAADwAAAAAAAAAAAAAAAACYAgAAZHJz&#10;L2Rvd25yZXYueG1sUEsFBgAAAAAEAAQA9QAAAIsDA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4" o:spid="_x0000_s1292" type="#_x0000_t202" style="position:absolute;top:6158;width:15832;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5kccA&#10;AADjAAAADwAAAGRycy9kb3ducmV2LnhtbERPS2vCQBC+C/6HZQq96W5sI5q6iiiFniz1Bb0N2TEJ&#10;zc6G7NbEf+8KhR7ne89i1dtaXKn1lWMNyViBIM6dqbjQcDy8j2YgfEA2WDsmDTfysFoOBwvMjOv4&#10;i677UIgYwj5DDWUITSalz0uy6MeuIY7cxbUWQzzbQpoWuxhuazlRaiotVhwbSmxoU1L+s/+1Gk67&#10;y/f5VX0WW5s2neuVZDuXWj8/9es3EIH68C/+c3+YOP9llqTTZJLO4fFTBE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POZHHAAAA4wAAAA8AAAAAAAAAAAAAAAAAmAIAAGRy&#10;cy9kb3ducmV2LnhtbFBLBQYAAAAABAAEAPUAAACMAwAAAAA=&#10;" filled="f" stroked="f">
                      <v:textbo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الاتجاهات الاجتماعية والثقافية</w:t>
                            </w:r>
                          </w:p>
                        </w:txbxContent>
                      </v:textbox>
                    </v:shape>
                  </v:group>
                  <v:group id="Group 295825141" o:spid="_x0000_s1293" style="position:absolute;left:48279;top:189;width:12770;height:12005" coordorigin="48279,189" coordsize="14686,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AC2CzL&#10;AAAA4gAAAA8AAAAAAAAAAAAAAAAAqgIAAGRycy9kb3ducmV2LnhtbFBLBQYAAAAABAAEAPoAAACi&#10;AwAAAAA=&#10;">
                    <v:shape id="Rectangle: Diagonal Corners Rounded 1269856500" o:spid="_x0000_s1294" style="position:absolute;left:48634;top:860;width:12783;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zMuMwA&#10;AADjAAAADwAAAGRycy9kb3ducmV2LnhtbESPQUvDQBCF74L/YZmCF7Ebow01dltEELwUTBWKtyE7&#10;TWKzs2F3m8Z/7xwKHmfmzXvvW20m16uRQuw8G7ifZ6CIa287bgx8fb7dLUHFhGyx90wGfinCZn19&#10;tcLS+jNXNO5So8SEY4kG2pSGUutYt+Qwzv1ALLeDDw6TjKHRNuBZzF2v8ywrtMOOJaHFgV5bqo+7&#10;kzOwr6rpRDn+jP132N8eHhr9uP0w5mY2vTyDSjSlf/Hl+91K/bx4Wi6KRSYUwiQL0O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GzMuMwAAADjAAAADwAAAAAAAAAAAAAAAACY&#10;AgAAZHJzL2Rvd25yZXYueG1sUEsFBgAAAAAEAAQA9QAAAJED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301808684" o:spid="_x0000_s1295" style="position:absolute;left:49231;top:189;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QyxscA&#10;AADjAAAADwAAAGRycy9kb3ducmV2LnhtbERPzWoCMRC+F/oOYQq9FE2sRcNqFBEKe+mhtgePw2bc&#10;XdxMls2o2z59Uyj0ON//rLdj6NSVhtRGdjCbGlDEVfQt1w4+P14nFlQSZI9dZHLwRQm2m/u7NRY+&#10;3vidrgepVQ7hVKCDRqQvtE5VQwHTNPbEmTvFIaDkc6i1H/CWw0Onn41Z6IAt54YGe9o3VJ0Pl+Bg&#10;+S3mGM7z5ZOM+q2SYMt9mZx7fBh3K1BCo/yL/9ylz/PnZmaNXdgX+P0pA6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0Msb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61" o:spid="_x0000_s1296" type="#_x0000_t202" style="position:absolute;left:48279;top:7511;width:14686;height:4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xNccA&#10;AADjAAAADwAAAGRycy9kb3ducmV2LnhtbERPS2vCQBC+F/oflin0Vndjq8ToKtJS6KnF+ABvQ3ZM&#10;gtnZkN2a+O/dQsHjfO9ZrAbbiAt1vnasIRkpEMSFMzWXGnbbz5cUhA/IBhvHpOFKHlbLx4cFZsb1&#10;vKFLHkoRQ9hnqKEKoc2k9EVFFv3ItcSRO7nOYohnV0rTYR/DbSPHSk2lxZpjQ4UtvVdUnPNfq2H/&#10;fToe3tRP+WEnbe8GJdnOpNbPT8N6DiLQEO7if/eXifPTZDZ5TVUyhb+fIgB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cMTXHAAAA4wAAAA8AAAAAAAAAAAAAAAAAmAIAAGRy&#10;cy9kb3ducmV2LnhtbFBLBQYAAAAABAAEAPUAAACMAwAAAAA=&#10;" filled="f" stroked="f">
                      <v:textbo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البيئة التنافسية</w:t>
                            </w:r>
                          </w:p>
                        </w:txbxContent>
                      </v:textbox>
                    </v:shape>
                  </v:group>
                  <v:group id="Group 462470365" o:spid="_x0000_s1297" style="position:absolute;left:36244;top:189;width:12592;height:12005" coordorigin="36244,189" coordsize="144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pCuFTL&#10;AAAA4gAAAA8AAAAAAAAAAAAAAAAAqgIAAGRycy9kb3ducmV2LnhtbFBLBQYAAAAABAAEAPoAAACi&#10;AwAAAAA=&#10;">
                    <v:shape id="Rectangle: Diagonal Corners Rounded 1693296899" o:spid="_x0000_s1298" style="position:absolute;left:36892;top:860;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zn8gA&#10;AADjAAAADwAAAGRycy9kb3ducmV2LnhtbERPX2vCMBB/H+w7hBv4MjRdHcVWo4yB4MtgdQPx7WjO&#10;tq65lCTW+u2XwcDH+/2/1WY0nRjI+daygpdZAoK4srrlWsH313a6AOEDssbOMim4kYfN+vFhhYW2&#10;Vy5p2IdaxBD2BSpoQugLKX3VkEE/sz1x5E7WGQzxdLXUDq8x3HQyTZJMGmw5NjTY03tD1c/+YhQc&#10;ynK8UIrnoTu6w/NpXsvXj0+lJk/j2xJEoDHcxf/unY7zs3ye5tkiz+Hvpwi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mPOf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2003894159" o:spid="_x0000_s1299" style="position:absolute;left:37490;top:189;width:12783;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RM8oA&#10;AADjAAAADwAAAGRycy9kb3ducmV2LnhtbESPQWvCQBSE74L/YXmFXkrdqG2NqauIUMilh0YPPT6y&#10;r0kw+zZkn5r217tCweMwM98wq83gWnWmPjSeDUwnCSji0tuGKwOH/cdzCioIssXWMxn4pQCb9Xi0&#10;wsz6C3/RuZBKRQiHDA3UIl2mdShrchgmviOO3o/vHUqUfaVtj5cId62eJcmbdthwXKixo11N5bE4&#10;OQOLP0m+3XG+eJJBf5bi0nyXB2MeH4btOyihQe7h/3ZuDUTiPF2+TF+XcPsU/4BeX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K8kTPKAAAA4wAAAA8AAAAAAAAAAAAAAAAAmAIA&#10;AGRycy9kb3ducmV2LnhtbFBLBQYAAAAABAAEAPUAAACP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7" o:spid="_x0000_s1300" type="#_x0000_t202" style="position:absolute;left:36244;top:6158;width:14482;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2vcgA&#10;AADiAAAADwAAAGRycy9kb3ducmV2LnhtbESPy2rCQBSG94LvMByhO50xjUXTjCItha5atCq4O2RO&#10;LjRzJmSmJn37zqLg8ue/8eW70bbiRr1vHGtYLhQI4sKZhisNp6+3+RqED8gGW8ek4Zc87LbTSY6Z&#10;cQMf6HYMlYgj7DPUUIfQZVL6oiaLfuE64uiVrrcYouwraXoc4rhtZaLUk7TYcHyosaOXmorv44/V&#10;cP4or5dUfVavdtUNblSS7UZq/TAb988gAo3hHv5vvxsNj0maKqWSCBGRIg7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dDa9yAAAAOIAAAAPAAAAAAAAAAAAAAAAAJgCAABk&#10;cnMvZG93bnJldi54bWxQSwUGAAAAAAQABAD1AAAAjQMAAAAA&#10;" filled="f" stroked="f">
                      <v:textbo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التطورات التكنولوجية</w:t>
                            </w:r>
                          </w:p>
                        </w:txbxContent>
                      </v:textbox>
                    </v:shape>
                  </v:group>
                  <v:group id="Group 365182082" o:spid="_x0000_s1301" style="position:absolute;left:24382;top:189;width:13296;height:12005" coordorigin="24382,189" coordsize="15292,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XhQPdMoA&#10;AADiAAAADwAAAAAAAAAAAAAAAACqAgAAZHJzL2Rvd25yZXYueG1sUEsFBgAAAAAEAAQA+gAAAKED&#10;AAAAAA==&#10;">
                    <v:shape id="Rectangle: Diagonal Corners Rounded 1496856421" o:spid="_x0000_s1302" style="position:absolute;left:25065;top:860;width:12783;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578gA&#10;AADjAAAADwAAAGRycy9kb3ducmV2LnhtbERPS0vDQBC+F/wPywheitk0xlBjt0UEwYvQVKF4G7KT&#10;h2Znw+42jf/eFQoe53vPZjebQUzkfG9ZwSpJQRDXVvfcKvh4f7ldg/ABWeNgmRT8kIfd9mqxwVLb&#10;M1c0HUIrYgj7EhV0IYyllL7uyKBP7EgcucY6gyGerpXa4TmGm0FmaVpIgz3Hhg5Heu6o/j6cjIJj&#10;Vc0nyvBrGj7dcdnctTJ/2yt1cz0/PYIINId/8cX9quP8/KFY3xd5toK/nyIAc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2/nv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941325652" o:spid="_x0000_s1303" style="position:absolute;left:25663;top:189;width:12783;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CsoA&#10;AADiAAAADwAAAGRycy9kb3ducmV2LnhtbESPT2vCQBTE74V+h+UVvBTdGOu/1FVEKOTSg7YHj4/s&#10;Mwlm34bsq0Y/fbdQ8DjMzG+Y1aZ3jbpQF2rPBsajBBRx4W3NpYHvr4/hAlQQZIuNZzJwowCb9fPT&#10;CjPrr7yny0FKFSEcMjRQibSZ1qGoyGEY+ZY4eiffOZQou1LbDq8R7hqdJslMO6w5LlTY0q6i4nz4&#10;cQbmd0mO7jyZv0qvPwtxi3yXB2MGL/32HZRQL4/wfzu3BpZv40k6nU1T+LsU74Be/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nvwQrKAAAA4gAAAA8AAAAAAAAAAAAAAAAAmAIA&#10;AGRycy9kb3ducmV2LnhtbFBLBQYAAAAABAAEAPUAAACP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4" o:spid="_x0000_s1304" type="#_x0000_t202" style="position:absolute;left:24382;top:5680;width:15292;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oMkA&#10;AADiAAAADwAAAGRycy9kb3ducmV2LnhtbESPQWvCQBSE7wX/w/KE3uquVUOTuopUBE8WtQq9PbLP&#10;JJh9G7Jbk/77rlDwOMzMN8x82dta3Kj1lWMN45ECQZw7U3Gh4eu4eXkD4QOywdoxafglD8vF4GmO&#10;mXEd7+l2CIWIEPYZaihDaDIpfV6SRT9yDXH0Lq61GKJsC2la7CLc1vJVqURarDgulNjQR0n59fBj&#10;NZx2l+/zVH0WaztrOtcryTaVWj8P+9U7iEB9eIT/21ujIZ2majxLJgncL8U7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S/aoMkAAADiAAAADwAAAAAAAAAAAAAAAACYAgAA&#10;ZHJzL2Rvd25yZXYueG1sUEsFBgAAAAAEAAQA9QAAAI4DAAAAAA==&#10;" filled="f" stroked="f">
                      <v:textbo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العوامل الاقتصادية والسياسية</w:t>
                            </w:r>
                          </w:p>
                        </w:txbxContent>
                      </v:textbox>
                    </v:shape>
                  </v:group>
                  <v:group id="Group 105422805" o:spid="_x0000_s1305" style="position:absolute;left:13080;top:189;width:12109;height:12005" coordorigin="13080,189" coordsize="13925,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RvCPscAAADi&#10;AAAADwAAAAAAAAAAAAAAAACqAgAAZHJzL2Rvd25yZXYueG1sUEsFBgAAAAAEAAQA+gAAAJ4DAAAA&#10;AA==&#10;">
                    <v:shape id="Rectangle: Diagonal Corners Rounded 1745723239" o:spid="_x0000_s1306" style="position:absolute;left:13080;top:860;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ZtskA&#10;AADjAAAADwAAAGRycy9kb3ducmV2LnhtbERPS2vCQBC+F/oflil4KbppYn2kriKC0EuhsYJ4G7Jj&#10;kjY7G3bXmP77bqHQ43zvWW0G04qenG8sK3iaJCCIS6sbrhQcP/bjBQgfkDW2lknBN3nYrO/vVphr&#10;e+OC+kOoRAxhn6OCOoQul9KXNRn0E9sRR+5incEQT1dJ7fAWw00r0ySZSYMNx4YaO9rVVH4drkbB&#10;qSiGK6X42bdnd3q8ZJWcvr0rNXoYti8gAg3hX/znftVx/nz6PE+zNFvC708RAL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EpZtskAAADjAAAADwAAAAAAAAAAAAAAAACYAgAA&#10;ZHJzL2Rvd25yZXYueG1sUEsFBgAAAAAEAAQA9QAAAI4D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688980779" o:spid="_x0000_s1307" style="position:absolute;left:13678;top:189;width:12784;height:13136;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NF8kA&#10;AADiAAAADwAAAGRycy9kb3ducmV2LnhtbESPQUvDQBSE74L/YXmCF7G7KjTb2G2RgpCLB9seenxk&#10;n0lo9m3IPtvYX98VBI/DzHzDLNdT6NWJxtRFdvA0M6CI6+g7bhzsd++PFlQSZI99ZHLwQwnWq9ub&#10;JZY+nvmTTltpVIZwKtFBKzKUWqe6pYBpFgfi7H3FMaBkOTbaj3jO8NDrZ2PmOmDHeaHFgTYt1cft&#10;d3BQXMQcwvGleJBJf9QSbLWpknP3d9PbKyihSf7Df+3KO5hbu7CmKBbweynfAb26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7xNF8kAAADiAAAADwAAAAAAAAAAAAAAAACYAgAA&#10;ZHJzL2Rvd25yZXYueG1sUEsFBgAAAAAEAAQA9QAAAI4DA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1308" type="#_x0000_t202" style="position:absolute;left:13086;top:6160;width:13920;height:7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5YcgA&#10;AADjAAAADwAAAGRycy9kb3ducmV2LnhtbESPzYrCMBSF9wO+Q7jC7MZER8V2jCKK4EoZZxRmd2mu&#10;bbG5KU209e3NQpjl4fzxzZedrcSdGl861jAcKBDEmTMl5xp+f7YfMxA+IBusHJOGB3lYLnpvc0yN&#10;a/mb7seQizjCPkUNRQh1KqXPCrLoB64mjt7FNRZDlE0uTYNtHLeVHCk1lRZLjg8F1rQuKLseb1bD&#10;aX/5O4/VId/YSd26Tkm2idT6vd+tvkAE6sJ/+NXeGQ0jNftMpskwiRSRKfKAXD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qblhyAAAAOMAAAAPAAAAAAAAAAAAAAAAAJgCAABk&#10;cnMvZG93bnJldi54bWxQSwUGAAAAAAQABAD1AAAAjQMAAAAA&#10;" filled="f" stroked="f">
                      <v:textbox>
                        <w:txbxContent>
                          <w:p w:rsidR="001338CC" w:rsidRPr="001D0E2F" w:rsidRDefault="001338CC" w:rsidP="001D0E2F">
                            <w:pPr>
                              <w:bidi w:val="0"/>
                              <w:jc w:val="center"/>
                              <w:rPr>
                                <w:rFonts w:ascii="Adobe Arabic" w:hAnsi="Adobe Arabic" w:cs="Adobe Arabic"/>
                                <w:b/>
                                <w:bCs/>
                                <w:color w:val="000000"/>
                                <w:kern w:val="24"/>
                                <w:sz w:val="32"/>
                                <w:szCs w:val="32"/>
                                <w:lang w:bidi="ar-EG"/>
                              </w:rPr>
                            </w:pPr>
                            <w:r w:rsidRPr="001D0E2F">
                              <w:rPr>
                                <w:rFonts w:ascii="Adobe Arabic" w:hAnsi="Adobe Arabic" w:cs="Adobe Arabic"/>
                                <w:b/>
                                <w:bCs/>
                                <w:color w:val="000000"/>
                                <w:kern w:val="24"/>
                                <w:sz w:val="32"/>
                                <w:szCs w:val="32"/>
                                <w:rtl/>
                                <w:lang w:bidi="ar-EG"/>
                              </w:rPr>
                              <w:t>التشريعات والقوانين</w:t>
                            </w:r>
                          </w:p>
                        </w:txbxContent>
                      </v:textbox>
                    </v:shape>
                  </v:group>
                </v:group>
                <v:shape id="رسم 18" o:spid="_x0000_s1309" type="#_x0000_t75" alt="الاجتماع" style="position:absolute;left:51996;top:684;width:5379;height:53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9wSnKAAAA4gAAAA8AAABkcnMvZG93bnJldi54bWxEj91qwkAUhO+FvsNyCr3TjdpGE12llFa0&#10;F4I/D3DMnvxg9mzIrjG+fbdQ6OUwM98wy3VvatFR6yrLCsajCARxZnXFhYLz6Ws4B+E8ssbaMil4&#10;kIP16mmwxFTbOx+oO/pCBAi7FBWU3jeplC4ryaAb2YY4eLltDfog20LqFu8Bbmo5iaJYGqw4LJTY&#10;0EdJ2fV4Mwpymk1uaL677X6f124z+9xdL2elXp779wUIT73/D/+1t1rBaxInSTydvsHvpXAH5OoH&#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19wSnKAAAA4gAAAA8AAAAAAAAA&#10;AAAAAAAAnwIAAGRycy9kb3ducmV2LnhtbFBLBQYAAAAABAAEAPcAAACWAwAAAAA=&#10;">
                  <v:imagedata r:id="rId99" o:title="الاجتماع"/>
                  <v:path arrowok="t"/>
                </v:shape>
                <v:shape id="رسم 15" o:spid="_x0000_s1310" type="#_x0000_t75" alt="قائمة اختيار" style="position:absolute;left:4682;top:602;width:5542;height:5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p3afKAAAA4gAAAA8AAABkcnMvZG93bnJldi54bWxET1tLwzAUfhf2H8IZ+CIu3SbdrMuGeB3T&#10;F+cQHw/NsSk2JyXJttZfbwRhjx/ffbHqbCMO5EPtWMF4lIEgLp2uuVKwe3+8nIMIEVlj45gU9BRg&#10;tRycLbDQ7shvdNjGSqQQDgUqMDG2hZShNGQxjFxLnLgv5y3GBH0ltcdjCreNnGRZLi3WnBoMtnRn&#10;qPze7q2C9X66+3w1D33/87Lx7Xj2cXH//KTU+bC7vQERqYsn8b97rdP82WQ+za/zK/i7lDDI5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Np3afKAAAA4gAAAA8AAAAAAAAA&#10;AAAAAAAAnwIAAGRycy9kb3ducmV2LnhtbFBLBQYAAAAABAAEAPcAAACWAwAAAAA=&#10;">
                  <v:imagedata r:id="rId100" o:title="قائمة اختيار"/>
                  <v:path arrowok="t"/>
                </v:shape>
                <v:shape id="Graphic 28" o:spid="_x0000_s1311" type="#_x0000_t75" alt="Internet with solid fill" style="position:absolute;left:39290;width:6413;height:6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gck7JAAAA4gAAAA8AAABkcnMvZG93bnJldi54bWxEj9FqAjEURN8L/kO4Qt9q1lW0bo0iglBK&#10;Ka31Ay7JdbN0c7Mk2XX7902h0MdhZs4w2/3oWjFQiI1nBfNZAYJYe9NwreDyeXp4BBETssHWMyn4&#10;pgj73eRui5XxN/6g4ZxqkSEcK1RgU+oqKaO25DDOfEecvasPDlOWoZYm4C3DXSvLolhJhw3nBYsd&#10;HS3pr3PvFOi3AfXm0A89jjasX6/YLd5flLqfjocnEInG9B/+az8bBev5slwW5WoBv5fyHZC7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GByTskAAADiAAAADwAAAAAAAAAA&#10;AAAAAACfAgAAZHJzL2Rvd25yZXYueG1sUEsFBgAAAAAEAAQA9wAAAJUDAAAAAA==&#10;">
                  <v:imagedata r:id="rId101" o:title="Internet with solid fill"/>
                  <v:path arrowok="t"/>
                </v:shape>
                <v:shape id="Graphic 16" o:spid="_x0000_s1312" type="#_x0000_t75" alt="Document with solid fill" style="position:absolute;left:16991;top:439;width:5414;height:5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5YR7LAAAA4gAAAA8AAABkcnMvZG93bnJldi54bWxEj09LAzEUxO+C3yE8oTeb1Wpb16ZFhBYP&#10;0tI/UHp7bp67y25eliRNt9/eCILHYWZ+w8wWvWlFJOdrywoehhkI4sLqmksFh/3yfgrCB2SNrWVS&#10;cCUPi/ntzQxzbS+8pbgLpUgQ9jkqqELocil9UZFBP7QdcfK+rTMYknSl1A4vCW5a+ZhlY2mw5rRQ&#10;YUfvFRXN7mwUFOtNvLqv5hy1bo6rchmPp0+p1OCuf3sFEagP/+G/9odWMHp5mowS9Rl+L6U7IO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LOWEeywAAAOIAAAAPAAAAAAAA&#10;AAAAAAAAAJ8CAABkcnMvZG93bnJldi54bWxQSwUGAAAAAAQABAD3AAAAlwMAAAAA&#10;">
                  <v:imagedata r:id="rId102" o:title="Document with solid fill"/>
                  <v:path arrowok="t"/>
                </v:shape>
                <v:shape id="Graphic 19" o:spid="_x0000_s1313" type="#_x0000_t75" alt="List with solid fill" style="position:absolute;left:28324;top:881;width:5209;height:5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ARg/IAAAA4wAAAA8AAABkcnMvZG93bnJldi54bWxET81qwkAQvgu+wzKF3nRTY6NGVxFLQehB&#10;1B7qbcyOSTA7G7KrSd/eLRQ8zvc/i1VnKnGnxpWWFbwNIxDEmdUl5wq+j5+DKQjnkTVWlknBLzlY&#10;Lfu9Babatryn+8HnIoSwS1FB4X2dSumyggy6oa2JA3exjUEfziaXusE2hJtKjqIokQZLDg0F1rQp&#10;KLsebkZBfOGPr5s52x8zm7SYVafdOTkp9frSrecgPHX+Kf53b3WYHyfT8WQcj97h76cAgFw+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dwEYPyAAAAOMAAAAPAAAAAAAAAAAA&#10;AAAAAJ8CAABkcnMvZG93bnJldi54bWxQSwUGAAAAAAQABAD3AAAAlAMAAAAA&#10;">
                  <v:imagedata r:id="rId103" o:title="List with solid fill"/>
                </v:shape>
                <w10:wrap anchorx="page"/>
                <w10:anchorlock/>
              </v:group>
            </w:pict>
          </mc:Fallback>
        </mc:AlternateContent>
      </w:r>
    </w:p>
    <w:p w:rsidR="00560E47" w:rsidRPr="007E08EB" w:rsidRDefault="00560E47" w:rsidP="00560E47">
      <w:r w:rsidRPr="002A078C">
        <w:rPr>
          <w:rFonts w:ascii="Sakkal Majalla" w:hAnsi="Sakkal Majalla"/>
          <w:noProof/>
          <w:sz w:val="34"/>
        </w:rPr>
        <mc:AlternateContent>
          <mc:Choice Requires="wpg">
            <w:drawing>
              <wp:inline distT="0" distB="0" distL="0" distR="0" wp14:anchorId="7E45EE44" wp14:editId="70C8CA75">
                <wp:extent cx="5731510" cy="891540"/>
                <wp:effectExtent l="0" t="0" r="2540" b="22860"/>
                <wp:docPr id="11939698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49753478" name="مجموعة 47"/>
                        <wpg:cNvGrpSpPr/>
                        <wpg:grpSpPr>
                          <a:xfrm>
                            <a:off x="0" y="0"/>
                            <a:ext cx="5731510" cy="895351"/>
                            <a:chOff x="0" y="0"/>
                            <a:chExt cx="5878196" cy="918845"/>
                          </a:xfrm>
                        </wpg:grpSpPr>
                        <wpg:grpSp>
                          <wpg:cNvPr id="736546241" name="مجموعة 48"/>
                          <wpg:cNvGrpSpPr/>
                          <wpg:grpSpPr>
                            <a:xfrm>
                              <a:off x="0" y="0"/>
                              <a:ext cx="5878196" cy="918845"/>
                              <a:chOff x="0" y="0"/>
                              <a:chExt cx="6240348" cy="919070"/>
                            </a:xfrm>
                          </wpg:grpSpPr>
                          <wpg:grpSp>
                            <wpg:cNvPr id="990927502" name="مجموعة 49"/>
                            <wpg:cNvGrpSpPr/>
                            <wpg:grpSpPr>
                              <a:xfrm>
                                <a:off x="0" y="169208"/>
                                <a:ext cx="5433072" cy="580613"/>
                                <a:chOff x="0" y="169208"/>
                                <a:chExt cx="5433072" cy="580613"/>
                              </a:xfrm>
                            </wpg:grpSpPr>
                            <wps:wsp>
                              <wps:cNvPr id="1456437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0546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6507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4266973" name="مربع نص 41"/>
                          <wps:cNvSpPr txBox="1"/>
                          <wps:spPr>
                            <a:xfrm>
                              <a:off x="204466" y="257055"/>
                              <a:ext cx="4615440" cy="38939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البيئة التنافسية:</w:t>
                                </w:r>
                              </w:p>
                            </w:txbxContent>
                          </wps:txbx>
                          <wps:bodyPr wrap="square" rtlCol="1">
                            <a:spAutoFit/>
                          </wps:bodyPr>
                        </wps:wsp>
                      </wpg:grpSp>
                      <pic:pic xmlns:pic="http://schemas.openxmlformats.org/drawingml/2006/picture">
                        <pic:nvPicPr>
                          <pic:cNvPr id="77049856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rPxjtQoIAADg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131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e+Gx&#10;Gs0AAADjAAAADwAAAAAAAAAAAAAAAACqAgAAZHJzL2Rvd25yZXYueG1sUEsFBgAAAAAEAAQA+gAA&#10;AKQDAAAAAA==&#10;">
                  <v:group id="مجموعة 48" o:spid="_x0000_s131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2R8rzL&#10;AAAA4gAAAA8AAAAAAAAAAAAAAAAAqgIAAGRycy9kb3ducmV2LnhtbFBLBQYAAAAABAAEAPoAAACi&#10;AwAAAAA=&#10;">
                    <v:group id="مجموعة 49" o:spid="_x0000_s131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C1+3vL&#10;AAAA4gAAAA8AAAAAAAAAAAAAAAAAqgIAAGRycy9kb3ducmV2LnhtbFBLBQYAAAAABAAEAPoAAACi&#10;AwAAAAA=&#10;">
                      <v:shape id="شكل حر 50" o:spid="_x0000_s131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EK8YA&#10;AADjAAAADwAAAGRycy9kb3ducmV2LnhtbERPzWrCQBC+C32HZQq96cZookRXKQVBpAdNFa9DdkyC&#10;2dmQ3Wp8+64g9Djf/yzXvWnEjTpXW1YwHkUgiAuray4VHH82wzkI55E1NpZJwYMcrFdvgyVm2t75&#10;QLfclyKEsMtQQeV9m0npiooMupFtiQN3sZ1BH86ulLrDewg3jYyjKJUGaw4NFbb0VVFxzX+NgnSX&#10;nPf7YpMc8u3k25HRJ229Uh/v/ecChKfe/4tf7q0O86dJOp3M4ngMz58CAH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AEK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xDYMgA&#10;AADjAAAADwAAAGRycy9kb3ducmV2LnhtbESPQWvCQBSE74L/YXlCL6K7lSaE6CrSUuix1dLzM/vc&#10;BLNvY3Yb03/fLRQ8DjPzDbPZja4VA/Wh8azhcalAEFfeNGw1fB5fFwWIEJENtp5Jww8F2G2nkw2W&#10;xt/4g4ZDtCJBOJSooY6xK6UMVU0Ow9J3xMk7+95hTLK30vR4S3DXypVSuXTYcFqosaPnmqrL4dtp&#10;wKt7/zr56MNwsvZlnnXj3GRaP8zG/RpEpDHew//tN6NhpYpcZU95nsHfp/QH5P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vENgyAAAAOMAAAAPAAAAAAAAAAAAAAAAAJgCAABk&#10;cnMvZG93bnJldi54bWxQSwUGAAAAAAQABAD1AAAAjQMAAAAA&#10;" fillcolor="#a5a5a5 [2092]" stroked="f" strokeweight="1pt">
                        <v:stroke joinstyle="miter"/>
                      </v:roundrect>
                    </v:group>
                    <v:oval id="شكل بيضاوي 52" o:spid="_x0000_s132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4gJscA&#10;AADjAAAADwAAAGRycy9kb3ducmV2LnhtbERPX2vCMBB/H/gdwgm+zcQOu9EZRZTBBg60bns+mrMt&#10;NpfSRFu/vRkM9ni//7dYDbYRV+p87VjDbKpAEBfO1Fxq+Dq+Pb6A8AHZYOOYNNzIw2o5elhgZlzP&#10;B7rmoRQxhH2GGqoQ2kxKX1Rk0U9dSxy5k+sshnh2pTQd9jHcNjJRKpUWa44NFba0qag45xerYX8+&#10;fd9+Pnbqs3R9nvZ2myTmqPVkPKxfQQQawr/4z/1u4vz0KZ2rZ5XM4fenCI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eICbHAAAA4wAAAA8AAAAAAAAAAAAAAAAAmAIAAGRy&#10;cy9kb3ducmV2LnhtbFBLBQYAAAAABAAEAPUAAACMAwAAAAA=&#10;" filled="f" strokecolor="#168489" strokeweight="1pt">
                      <v:stroke joinstyle="miter"/>
                    </v:oval>
                  </v:group>
                  <v:shape id="مربع نص 41" o:spid="_x0000_s1321"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6lnckA&#10;AADiAAAADwAAAGRycy9kb3ducmV2LnhtbESPzWrDMBCE74W8g9hAb42cNHVTN0oI/YEccmnq3hdr&#10;a5laK2NtY+ftq0Cgx2FmvmHW29G36kR9bAIbmM8yUMRVsA3XBsrP97sVqCjIFtvAZOBMEbabyc0a&#10;CxsG/qDTUWqVIBwLNOBEukLrWDnyGGehI07ed+g9SpJ9rW2PQ4L7Vi+yLNceG04LDjt6cVT9HH+9&#10;ARG7m5/LNx/3X+PhdXBZ9YClMbfTcfcMSmiU//C1vbcGlqvlIs+fHu/hcindAb3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L6lnckAAADi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البيئة التنافسية:</w:t>
                          </w:r>
                        </w:p>
                      </w:txbxContent>
                    </v:textbox>
                  </v:shape>
                </v:group>
                <v:shape id="صورة 54" o:spid="_x0000_s132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fXn3LAAAA4gAAAA8AAABkcnMvZG93bnJldi54bWxEj11PwjAUhu9N/A/NMfFOOlDZmBSiBhMT&#10;rmBqvDyuh23Qns62wvz39MLEyzfvV575crBGHMmHzrGC8SgDQVw73XGj4K16uSlAhIis0TgmBb8U&#10;YLm4vJhjqd2JN3TcxkakEQ4lKmhj7EspQ92SxTByPXHyds5bjEn6RmqPpzRujZxk2VRa7Dg9tNjT&#10;c0v1YftjFaz909d+Vn2Y6nvzuSrMbf5+WK2Vur4aHh9ARBrif/iv/aoV5Hl2NyvupwkiISUckIs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VX159ywAAAOIAAAAPAAAAAAAA&#10;AAAAAAAAAJ8CAABkcnMvZG93bnJldi54bWxQSwUGAAAAAAQABAD3AAAAlwMAAAAA&#10;">
                  <v:imagedata r:id="rId74" o:title=""/>
                  <v:path arrowok="t"/>
                </v:shape>
                <w10:wrap anchorx="page"/>
                <w10:anchorlock/>
              </v:group>
            </w:pict>
          </mc:Fallback>
        </mc:AlternateContent>
      </w:r>
    </w:p>
    <w:p w:rsidR="00291E05" w:rsidRDefault="00291E05" w:rsidP="00560E47">
      <w:r w:rsidRPr="00B928E9">
        <w:rPr>
          <w:rtl/>
        </w:rPr>
        <w:t>ضغوط المنافسة وتوقعات العملاء تتطلب التكيف والتغيير.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462EFC29" wp14:editId="0EB5EE4C">
                <wp:extent cx="5731510" cy="891540"/>
                <wp:effectExtent l="0" t="0" r="2540" b="22860"/>
                <wp:docPr id="16546955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24016745" name="مجموعة 47"/>
                        <wpg:cNvGrpSpPr/>
                        <wpg:grpSpPr>
                          <a:xfrm>
                            <a:off x="0" y="0"/>
                            <a:ext cx="5731510" cy="895351"/>
                            <a:chOff x="0" y="0"/>
                            <a:chExt cx="5878196" cy="918845"/>
                          </a:xfrm>
                        </wpg:grpSpPr>
                        <wpg:grpSp>
                          <wpg:cNvPr id="446722451" name="مجموعة 48"/>
                          <wpg:cNvGrpSpPr/>
                          <wpg:grpSpPr>
                            <a:xfrm>
                              <a:off x="0" y="0"/>
                              <a:ext cx="5878196" cy="918845"/>
                              <a:chOff x="0" y="0"/>
                              <a:chExt cx="6240348" cy="919070"/>
                            </a:xfrm>
                          </wpg:grpSpPr>
                          <wpg:grpSp>
                            <wpg:cNvPr id="436948002" name="مجموعة 49"/>
                            <wpg:cNvGrpSpPr/>
                            <wpg:grpSpPr>
                              <a:xfrm>
                                <a:off x="0" y="169208"/>
                                <a:ext cx="5433072" cy="580613"/>
                                <a:chOff x="0" y="169208"/>
                                <a:chExt cx="5433072" cy="580613"/>
                              </a:xfrm>
                            </wpg:grpSpPr>
                            <wps:wsp>
                              <wps:cNvPr id="19151997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133396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9699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226728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التطورات التكنولوجية:</w:t>
                                </w:r>
                              </w:p>
                            </w:txbxContent>
                          </wps:txbx>
                          <wps:bodyPr wrap="square" rtlCol="1">
                            <a:spAutoFit/>
                          </wps:bodyPr>
                        </wps:wsp>
                      </wpg:grpSp>
                      <pic:pic xmlns:pic="http://schemas.openxmlformats.org/drawingml/2006/picture">
                        <pic:nvPicPr>
                          <pic:cNvPr id="8215722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13uiuAoIAADd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132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WuT0PIAAAA&#10;4wAAAA8AAAAAAAAAAAAAAAAAqgIAAGRycy9kb3ducmV2LnhtbFBLBQYAAAAABAAEAPoAAACfAwAA&#10;AAA=&#10;">
                  <v:group id="مجموعة 48" o:spid="_x0000_s132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9Z4HHL&#10;AAAA4gAAAA8AAAAAAAAAAAAAAAAAqgIAAGRycy9kb3ducmV2LnhtbFBLBQYAAAAABAAEAPoAAACi&#10;AwAAAAA=&#10;">
                    <v:group id="مجموعة 49" o:spid="_x0000_s132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jQeT3L&#10;AAAA4gAAAA8AAAAAAAAAAAAAAAAAqgIAAGRycy9kb3ducmV2LnhtbFBLBQYAAAAABAAEAPoAAACi&#10;AwAAAAA=&#10;">
                      <v:shape id="شكل حر 50" o:spid="_x0000_s132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YXeMcA&#10;AADjAAAADwAAAGRycy9kb3ducmV2LnhtbERPzWrCQBC+F3yHZYTe6iaWmCa6igiCFA+atngdstMk&#10;NDsbsqumb+8Kgsf5/mexGkwrLtS7xrKCeBKBIC6tbrhS8P21ffsA4TyyxtYyKfgnB6vl6GWBubZX&#10;PtKl8JUIIexyVFB73+VSurImg25iO+LA/dreoA9nX0nd4zWEm1ZOo2gmDTYcGmrsaFNT+VecjYLZ&#10;Z3I6HMptcix273tHRv9o65V6HQ/rOQhPg3+KH+6dDvOzOImzLI1SuP8UAJ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GF3j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OThscA&#10;AADiAAAADwAAAGRycy9kb3ducmV2LnhtbESPy2rCQBSG9wXfYTiCG9GJDV4aM5FSEbpsVVwfM6eT&#10;YOZMmhlj+vadRaHLn//Gl+8G24ieOl87VrCYJyCIS6drNgrOp8NsA8IHZI2NY1LwQx52xegpx0y7&#10;B39SfwxGxBH2GSqoQmgzKX1ZkUU/dy1x9L5cZzFE2RmpO3zEcdvI5yRZSYs1x4cKW3qrqLwd71YB&#10;ftuPy9UF5/urMfvpsh2meqnUZDy8bkEEGsJ/+K/9rhWsF2mavqySCBGRIg7I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Dk4bHAAAA4gAAAA8AAAAAAAAAAAAAAAAAmAIAAGRy&#10;cy9kb3ducmV2LnhtbFBLBQYAAAAABAAEAPUAAACMAwAAAAA=&#10;" fillcolor="#a5a5a5 [2092]" stroked="f" strokeweight="1pt">
                        <v:stroke joinstyle="miter"/>
                      </v:roundrect>
                    </v:group>
                    <v:oval id="شكل بيضاوي 52" o:spid="_x0000_s132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EfZ8gA&#10;AADiAAAADwAAAGRycy9kb3ducmV2LnhtbESPzWrCQBSF94LvMFzBnU6aRWJSRylKwUILGrXrS+aa&#10;BDN3QmZq4tt3FoUuD+ePb70dTSse1LvGsoKXZQSCuLS64UrB5fy+WIFwHllja5kUPMnBdjOdrDHX&#10;duATPQpfiTDCLkcFtfddLqUrazLolrYjDt7N9gZ9kH0ldY9DGDetjKMokQYbDg81drSrqbwXP0bB&#10;8X67Pr8/PqOvyg5FMph9HOuzUvPZ+PYKwtPo/8N/7YNWkKZZkmVpEiACUsABu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kR9nyAAAAOIAAAAPAAAAAAAAAAAAAAAAAJgCAABk&#10;cnMvZG93bnJldi54bWxQSwUGAAAAAAQABAD1AAAAjQMAAAAA&#10;" filled="f" strokecolor="#168489" strokeweight="1pt">
                      <v:stroke joinstyle="miter"/>
                    </v:oval>
                  </v:group>
                  <v:shape id="مربع نص 41" o:spid="_x0000_s133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Euo8gA&#10;AADiAAAADwAAAGRycy9kb3ducmV2LnhtbESPQUvDQBSE70L/w/IEb3bTFNsQuy2lKvTgxTa9P7LP&#10;bDD7NmSfTfrvXUHwOMzMN8xmN/lOXWmIbWADi3kGirgOtuXGQHV+eyxARUG22AUmAzeKsNvO7jZY&#10;2jDyB11P0qgE4ViiASfSl1rH2pHHOA89cfI+w+BRkhwabQccE9x3Os+ylfbYclpw2NPBUf11+vYG&#10;ROx+catefTxepveX0WX1E1bGPNxP+2dQQpP8h//aR2tgWeT5ap0XS/i9lO6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kS6j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7B6C0A">
                            <w:rPr>
                              <w:rFonts w:eastAsia="Calibri" w:hAnsi="Adobe Arabic" w:cs="Adobe Arabic"/>
                              <w:b/>
                              <w:bCs/>
                              <w:color w:val="FFFFFF"/>
                              <w:kern w:val="24"/>
                              <w:sz w:val="36"/>
                              <w:szCs w:val="36"/>
                              <w:rtl/>
                              <w:lang w:bidi="ar-EG"/>
                            </w:rPr>
                            <w:t>التطورات التكنولوجية:</w:t>
                          </w:r>
                        </w:p>
                      </w:txbxContent>
                    </v:textbox>
                  </v:shape>
                </v:group>
                <v:shape id="صورة 54" o:spid="_x0000_s133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tr9HLAAAA4QAAAA8AAABkcnMvZG93bnJldi54bWxEj0FLAzEUhO+C/yE8wZvNdqXtujYtKhWE&#10;ntpV6fF189xdm7ysSWy3/94IgsdhZr5h5svBGnEkHzrHCsajDARx7XTHjYLX6vmmABEiskbjmBSc&#10;KcBycXkxx1K7E2/ouI2NSBAOJSpoY+xLKUPdksUwcj1x8j6ctxiT9I3UHk8Jbo3Ms2wqLXacFlrs&#10;6aml+rD9tgrW/nH/eVe9m+prs1sV5nb2dlitlbq+Gh7uQUQa4n/4r/2iFRT5eDLL8wn8Pkpv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kLa/RywAAAOEAAAAPAAAAAAAA&#10;AAAAAAAAAJ8CAABkcnMvZG93bnJldi54bWxQSwUGAAAAAAQABAD3AAAAlwMAAAAA&#10;">
                  <v:imagedata r:id="rId74" o:title=""/>
                  <v:path arrowok="t"/>
                </v:shape>
                <w10:wrap anchorx="page"/>
                <w10:anchorlock/>
              </v:group>
            </w:pict>
          </mc:Fallback>
        </mc:AlternateContent>
      </w:r>
    </w:p>
    <w:p w:rsidR="00291E05" w:rsidRDefault="00291E05" w:rsidP="00560E47">
      <w:r w:rsidRPr="00B928E9">
        <w:rPr>
          <w:rtl/>
        </w:rPr>
        <w:t>ظهور تكنولوجيات جديدة قد تفرض حاجة للتغيير.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41A85B56" wp14:editId="76F49B27">
                <wp:extent cx="5731510" cy="891540"/>
                <wp:effectExtent l="0" t="0" r="2540" b="22860"/>
                <wp:docPr id="59029347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42238710" name="مجموعة 47"/>
                        <wpg:cNvGrpSpPr/>
                        <wpg:grpSpPr>
                          <a:xfrm>
                            <a:off x="0" y="0"/>
                            <a:ext cx="5731510" cy="895351"/>
                            <a:chOff x="0" y="0"/>
                            <a:chExt cx="5878196" cy="918845"/>
                          </a:xfrm>
                        </wpg:grpSpPr>
                        <wpg:grpSp>
                          <wpg:cNvPr id="30484104" name="مجموعة 48"/>
                          <wpg:cNvGrpSpPr/>
                          <wpg:grpSpPr>
                            <a:xfrm>
                              <a:off x="0" y="0"/>
                              <a:ext cx="5878196" cy="918845"/>
                              <a:chOff x="0" y="0"/>
                              <a:chExt cx="6240348" cy="919070"/>
                            </a:xfrm>
                          </wpg:grpSpPr>
                          <wpg:grpSp>
                            <wpg:cNvPr id="150164257" name="مجموعة 49"/>
                            <wpg:cNvGrpSpPr/>
                            <wpg:grpSpPr>
                              <a:xfrm>
                                <a:off x="0" y="169208"/>
                                <a:ext cx="5433072" cy="580613"/>
                                <a:chOff x="0" y="169208"/>
                                <a:chExt cx="5433072" cy="580613"/>
                              </a:xfrm>
                            </wpg:grpSpPr>
                            <wps:wsp>
                              <wps:cNvPr id="15470945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78770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24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1450971"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العوامل الاقتصادية والسياسية:</w:t>
                                </w:r>
                              </w:p>
                            </w:txbxContent>
                          </wps:txbx>
                          <wps:bodyPr wrap="square" rtlCol="1">
                            <a:spAutoFit/>
                          </wps:bodyPr>
                        </wps:wsp>
                      </wpg:grpSp>
                      <pic:pic xmlns:pic="http://schemas.openxmlformats.org/drawingml/2006/picture">
                        <pic:nvPicPr>
                          <pic:cNvPr id="196262844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CC8esRCQgAAN0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3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Mn19coA&#10;AADjAAAADwAAAAAAAAAAAAAAAACqAgAAZHJzL2Rvd25yZXYueG1sUEsFBgAAAAAEAAQA+gAAAKED&#10;AAAAAA==&#10;">
                  <v:group id="مجموعة 48" o:spid="_x0000_s13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t/m9yQAA&#10;AOEAAAAPAAAAAAAAAAAAAAAAAKoCAABkcnMvZG93bnJldi54bWxQSwUGAAAAAAQABAD6AAAAoAMA&#10;AAAA&#10;">
                    <v:group id="مجموعة 49" o:spid="_x0000_s13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nT0xccAAADi&#10;AAAADwAAAAAAAAAAAAAAAACqAgAAZHJzL2Rvd25yZXYueG1sUEsFBgAAAAAEAAQA+gAAAJ4DAAAA&#10;AA==&#10;">
                      <v:shape id="شكل حر 50" o:spid="_x0000_s13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YvsoA&#10;AADjAAAADwAAAGRycy9kb3ducmV2LnhtbESPQWvCQBCF74X+h2UK3uqmNbE2ukopCFJ60FTxOmSn&#10;STA7G7Krxn/fORQ8zsyb9963WA2uVRfqQ+PZwMs4AUVcettwZWD/s36egQoR2WLrmQzcKMBq+fiw&#10;wNz6K+/oUsRKiQmHHA3UMXa51qGsyWEY+45Ybr++dxhl7Ctte7yKuWv1a5JMtcOGJaHGjj5rKk/F&#10;2RmYfmXH7bZcZ7tiM/kO5OzB+mjM6Gn4mIOKNMS7+P97Y6V+lr4l72mWCoUwyQL08g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7jmL7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ntmMgA&#10;AADiAAAADwAAAGRycy9kb3ducmV2LnhtbESPT2vCQBTE70K/w/IKvYhujNhIdBVpKXj0T/H8zD43&#10;odm3aXYb02/vCoLHYWZ+wyzXva1FR62vHCuYjBMQxIXTFRsF38ev0RyED8gaa8ek4J88rFcvgyXm&#10;2l15T90hGBEh7HNUUIbQ5FL6oiSLfuwa4uhdXGsxRNkaqVu8RritZZok79JixXGhxIY+Sip+Dn9W&#10;Af7a3ensgvPd2ZjP4azph3qm1Ntrv1mACNSHZ/jR3moF0zSbZ1mSpnC/FO+AXN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Ge2YyAAAAOIAAAAPAAAAAAAAAAAAAAAAAJgCAABk&#10;cnMvZG93bnJldi54bWxQSwUGAAAAAAQABAD1AAAAjQMAAAAA&#10;" fillcolor="#a5a5a5 [2092]" stroked="f" strokeweight="1pt">
                        <v:stroke joinstyle="miter"/>
                      </v:roundrect>
                    </v:group>
                    <v:oval id="شكل بيضاوي 52" o:spid="_x0000_s13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6DtsgA&#10;AADhAAAADwAAAGRycy9kb3ducmV2LnhtbESPUWvCMBSF3wf+h3AF32ZiHDKqUWRjoLDBrNPnS3Nt&#10;i81NaTJb//0yGOzxcM75Dme1GVwjbtSF2rOB2VSBIC68rbk08HV8e3wGESKyxcYzGbhTgM169LDC&#10;zPqeD3TLYykShEOGBqoY20zKUFTkMEx9S5y8i+8cxiS7UtoO+wR3jdRKLaTDmtNChS29VFRc829n&#10;4PN6Od3P+3f1Ufo+X/TuVWt7NGYyHrZLEJGG+B/+a++sAa1mWj/NNfw+Sm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foO2yAAAAOEAAAAPAAAAAAAAAAAAAAAAAJgCAABk&#10;cnMvZG93bnJldi54bWxQSwUGAAAAAAQABAD1AAAAjQMAAAAA&#10;" filled="f" strokecolor="#168489" strokeweight="1pt">
                      <v:stroke joinstyle="miter"/>
                    </v:oval>
                  </v:group>
                  <v:shape id="مربع نص 41" o:spid="_x0000_s133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MWXckA&#10;AADjAAAADwAAAGRycy9kb3ducmV2LnhtbESPzU7DMBCE70i8g7VI3KidiAINdauKH6kHLpT0voqX&#10;OCJeR/HSpG+PkZA4jmbmG816O4denWhMXWQLxcKAIm6i67i1UH+83jyASoLssI9MFs6UYLu5vFhj&#10;5eLE73Q6SKsyhFOFFrzIUGmdGk8B0yIOxNn7jGNAyXJstRtxyvDQ69KYOx2w47zgcaAnT83X4TtY&#10;EHG74ly/hLQ/zm/PkzfNEmtrr6/m3SMooVn+w3/tvbNQmrK4XZrVfQG/n/If0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VMWXc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العوامل الاقتصادية والسياسية:</w:t>
                          </w:r>
                        </w:p>
                      </w:txbxContent>
                    </v:textbox>
                  </v:shape>
                </v:group>
                <v:shape id="صورة 54" o:spid="_x0000_s13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LnGDMwAAADjAAAADwAAAAAA&#10;AAAAAAAAAACfAgAAZHJzL2Rvd25yZXYueG1sUEsFBgAAAAAEAAQA9wAAAJgDAAAAAA==&#10;">
                  <v:imagedata r:id="rId74" o:title=""/>
                  <v:path arrowok="t"/>
                </v:shape>
                <w10:wrap anchorx="page"/>
                <w10:anchorlock/>
              </v:group>
            </w:pict>
          </mc:Fallback>
        </mc:AlternateContent>
      </w:r>
    </w:p>
    <w:p w:rsidR="00291E05" w:rsidRDefault="00291E05" w:rsidP="00560E47">
      <w:r w:rsidRPr="00B928E9">
        <w:rPr>
          <w:rtl/>
        </w:rPr>
        <w:t>التغييرات في الأوضاع الاقتصادية والسياسية تؤثر على المنظمة.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92BE396" wp14:editId="5A01795E">
                <wp:extent cx="5731510" cy="891540"/>
                <wp:effectExtent l="0" t="0" r="2540" b="22860"/>
                <wp:docPr id="33684268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6205527" name="مجموعة 47"/>
                        <wpg:cNvGrpSpPr/>
                        <wpg:grpSpPr>
                          <a:xfrm>
                            <a:off x="0" y="0"/>
                            <a:ext cx="5731510" cy="895351"/>
                            <a:chOff x="0" y="0"/>
                            <a:chExt cx="5878196" cy="918845"/>
                          </a:xfrm>
                        </wpg:grpSpPr>
                        <wpg:grpSp>
                          <wpg:cNvPr id="846195002" name="مجموعة 48"/>
                          <wpg:cNvGrpSpPr/>
                          <wpg:grpSpPr>
                            <a:xfrm>
                              <a:off x="0" y="0"/>
                              <a:ext cx="5878196" cy="918845"/>
                              <a:chOff x="0" y="0"/>
                              <a:chExt cx="6240348" cy="919070"/>
                            </a:xfrm>
                          </wpg:grpSpPr>
                          <wpg:grpSp>
                            <wpg:cNvPr id="549592708" name="مجموعة 49"/>
                            <wpg:cNvGrpSpPr/>
                            <wpg:grpSpPr>
                              <a:xfrm>
                                <a:off x="0" y="169208"/>
                                <a:ext cx="5433072" cy="580613"/>
                                <a:chOff x="0" y="169208"/>
                                <a:chExt cx="5433072" cy="580613"/>
                              </a:xfrm>
                            </wpg:grpSpPr>
                            <wps:wsp>
                              <wps:cNvPr id="6595320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35151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68948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26141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التشريعات والقوانين:</w:t>
                                </w:r>
                              </w:p>
                            </w:txbxContent>
                          </wps:txbx>
                          <wps:bodyPr wrap="square" rtlCol="1">
                            <a:spAutoFit/>
                          </wps:bodyPr>
                        </wps:wsp>
                      </wpg:grpSp>
                      <pic:pic xmlns:pic="http://schemas.openxmlformats.org/drawingml/2006/picture">
                        <pic:nvPicPr>
                          <pic:cNvPr id="34006509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">
                <v:group id="مجموعة 47" o:spid="_x0000_s13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5sJmsoA&#10;AADhAAAADwAAAAAAAAAAAAAAAACqAgAAZHJzL2Rvd25yZXYueG1sUEsFBgAAAAAEAAQA+gAAAKED&#10;AAAAAA==&#10;">
                  <v:group id="مجموعة 48" o:spid="_x0000_s13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MZJbfL&#10;AAAA4gAAAA8AAAAAAAAAAAAAAAAAqgIAAGRycy9kb3ducmV2LnhtbFBLBQYAAAAABAAEAPoAAACi&#10;AwAAAAA=&#10;">
                    <v:group id="مجموعة 49" o:spid="_x0000_s13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LR+JDIAAAA&#10;4gAAAA8AAAAAAAAAAAAAAAAAqgIAAGRycy9kb3ducmV2LnhtbFBLBQYAAAAABAAEAPoAAACfAwAA&#10;AAA=&#10;">
                      <v:shape id="شكل حر 50" o:spid="_x0000_s13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W5q8kA&#10;AADiAAAADwAAAGRycy9kb3ducmV2LnhtbESPQWvCQBSE70L/w/IKvemmhgSNrlIKQigeNLZ4fWRf&#10;k9Ds25DdJum/7wqCx2Hmm2G2+8m0YqDeNZYVvC4iEMSl1Q1XCj4vh/kKhPPIGlvLpOCPHOx3T7Mt&#10;ZtqOfKah8JUIJewyVFB732VSurImg25hO+LgfdveoA+yr6TucQzlppXLKEqlwYbDQo0dvddU/hS/&#10;RkH6kVxPp/KQnIs8Pjoy+ktbr9TL8/S2AeFp8o/wnc514JJ1Ei+jdA23S+EOyN0/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DW5q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4o1scA&#10;AADiAAAADwAAAGRycy9kb3ducmV2LnhtbESPzWrCQBSF90LfYbgFN6KTqBGJjiKWgssaS9fXzHUS&#10;mrmTZqYxfXtnUXB5OH982/1gG9FT52vHCtJZAoK4dLpmo+Dz8j5dg/ABWWPjmBT8kYf97mW0xVy7&#10;O5+pL4IRcYR9jgqqENpcSl9WZNHPXEscvZvrLIYoOyN1h/c4bhs5T5KVtFhzfKiwpWNF5XfxaxXg&#10;j/34urrgfH815m2StcNEZ0qNX4fDBkSgITzD/+2TVrBYL7I0S5cRIiJFHJC7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OKNbHAAAA4gAAAA8AAAAAAAAAAAAAAAAAmAIAAGRy&#10;cy9kb3ducmV2LnhtbFBLBQYAAAAABAAEAPUAAACMAwAAAAA=&#10;" fillcolor="#a5a5a5 [2092]" stroked="f" strokeweight="1pt">
                        <v:stroke joinstyle="miter"/>
                      </v:roundrect>
                    </v:group>
                    <v:oval id="شكل بيضاوي 52" o:spid="_x0000_s13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quVsoA&#10;AADiAAAADwAAAGRycy9kb3ducmV2LnhtbESPQWvCQBSE70L/w/IKvemmiYQ0dZXSUmjBgsbq+ZF9&#10;JsHs25Ddmvjv3YLgcZiZb5jFajStOFPvGssKnmcRCOLS6oYrBb+7z2kGwnlkja1lUnAhB6vlw2SB&#10;ubYDb+lc+EoECLscFdTed7mUrqzJoJvZjjh4R9sb9EH2ldQ9DgFuWhlHUSoNNhwWauzovabyVPwZ&#10;BZvTcX85fK+jn8oORTqYjzjWO6WeHse3VxCeRn8P39pfWsE8SbOXeZYk8H8p3AG5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wqrlbKAAAA4gAAAA8AAAAAAAAAAAAAAAAAmAIA&#10;AGRycy9kb3ducmV2LnhtbFBLBQYAAAAABAAEAPUAAACPAwAAAAA=&#10;" filled="f" strokecolor="#168489" strokeweight="1pt">
                      <v:stroke joinstyle="miter"/>
                    </v:oval>
                  </v:group>
                  <v:shape id="مربع نص 41" o:spid="_x0000_s134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ylcgA&#10;AADiAAAADwAAAGRycy9kb3ducmV2LnhtbESPQWvCQBSE74X+h+UJ3uomWkVSV5FWwUMvten9kX3N&#10;BrNvQ/bVxH/vFgo9DjPzDbPZjb5VV+pjE9hAPstAEVfBNlwbKD+PT2tQUZAttoHJwI0i7LaPDxss&#10;bBj4g65nqVWCcCzQgBPpCq1j5chjnIWOOHnfofcoSfa1tj0OCe5bPc+ylfbYcFpw2NGro+py/vEG&#10;ROw+v5UHH09f4/vb4LJqiaUx08m4fwElNMp/+K99sgaW68V8lT/nC/i9lO6A3t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L/KV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التشريعات والقوانين:</w:t>
                          </w:r>
                        </w:p>
                      </w:txbxContent>
                    </v:textbox>
                  </v:shape>
                </v:group>
                <v:shape id="صورة 54" o:spid="_x0000_s134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3f6nLAAAA4gAAAA8AAABkcnMvZG93bnJldi54bWxEj0FPAjEUhO8m/ofmmXiTLoK6rBSiBBIT&#10;TrBqPD63z92V9nVtC6z/npKYeJzMzDeZ6by3RhzIh9axguEgA0FcOd1yreC1XN3kIEJE1mgck4Jf&#10;CjCfXV5MsdDuyBs6bGMtEoRDgQqaGLtCylA1ZDEMXEecvC/nLcYkfS21x2OCWyNvs+xeWmw5LTTY&#10;0aKharfdWwVr//z5PSnfTfmz+VjmZvTwtluulbq+6p8eQUTq43/4r/2iFYzGCXmXTYZwvpTugJyd&#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r93+pywAAAOIAAAAPAAAAAAAA&#10;AAAAAAAAAJ8CAABkcnMvZG93bnJldi54bWxQSwUGAAAAAAQABAD3AAAAlwMAAAAA&#10;">
                  <v:imagedata r:id="rId74" o:title=""/>
                  <v:path arrowok="t"/>
                </v:shape>
                <w10:wrap anchorx="page"/>
                <w10:anchorlock/>
              </v:group>
            </w:pict>
          </mc:Fallback>
        </mc:AlternateContent>
      </w:r>
    </w:p>
    <w:p w:rsidR="00291E05" w:rsidRDefault="00291E05" w:rsidP="00560E47">
      <w:r w:rsidRPr="00B928E9">
        <w:rPr>
          <w:rtl/>
        </w:rPr>
        <w:t>التغييرات في القوانين والأنظمة قد تستدعي تعديلات تنظيمية.</w:t>
      </w:r>
    </w:p>
    <w:p w:rsidR="00560E47" w:rsidRPr="00B928E9" w:rsidRDefault="00560E47" w:rsidP="00560E47">
      <w:r w:rsidRPr="002A078C">
        <w:rPr>
          <w:rFonts w:ascii="Sakkal Majalla" w:hAnsi="Sakkal Majalla"/>
          <w:noProof/>
          <w:sz w:val="34"/>
        </w:rPr>
        <w:lastRenderedPageBreak/>
        <mc:AlternateContent>
          <mc:Choice Requires="wpg">
            <w:drawing>
              <wp:inline distT="0" distB="0" distL="0" distR="0" wp14:anchorId="75C7BA78" wp14:editId="0EEFF2B6">
                <wp:extent cx="5731510" cy="891540"/>
                <wp:effectExtent l="0" t="0" r="2540" b="22860"/>
                <wp:docPr id="10154364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00856259" name="مجموعة 47"/>
                        <wpg:cNvGrpSpPr/>
                        <wpg:grpSpPr>
                          <a:xfrm>
                            <a:off x="0" y="0"/>
                            <a:ext cx="5731510" cy="895351"/>
                            <a:chOff x="0" y="0"/>
                            <a:chExt cx="5878196" cy="918845"/>
                          </a:xfrm>
                        </wpg:grpSpPr>
                        <wpg:grpSp>
                          <wpg:cNvPr id="267954760" name="مجموعة 48"/>
                          <wpg:cNvGrpSpPr/>
                          <wpg:grpSpPr>
                            <a:xfrm>
                              <a:off x="0" y="0"/>
                              <a:ext cx="5878196" cy="918845"/>
                              <a:chOff x="0" y="0"/>
                              <a:chExt cx="6240348" cy="919070"/>
                            </a:xfrm>
                          </wpg:grpSpPr>
                          <wpg:grpSp>
                            <wpg:cNvPr id="1951353322" name="مجموعة 49"/>
                            <wpg:cNvGrpSpPr/>
                            <wpg:grpSpPr>
                              <a:xfrm>
                                <a:off x="0" y="169208"/>
                                <a:ext cx="5433072" cy="580613"/>
                                <a:chOff x="0" y="169208"/>
                                <a:chExt cx="5433072" cy="580613"/>
                              </a:xfrm>
                            </wpg:grpSpPr>
                            <wps:wsp>
                              <wps:cNvPr id="246801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00189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02899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6057075"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الاتجاهات الاجتماعية والثقافية:</w:t>
                                </w:r>
                              </w:p>
                            </w:txbxContent>
                          </wps:txbx>
                          <wps:bodyPr wrap="square" rtlCol="1">
                            <a:spAutoFit/>
                          </wps:bodyPr>
                        </wps:wsp>
                      </wpg:grpSp>
                      <pic:pic xmlns:pic="http://schemas.openxmlformats.org/drawingml/2006/picture">
                        <pic:nvPicPr>
                          <pic:cNvPr id="7735381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OIDrH4LCAAA3R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13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DdeTjL&#10;AAAA4gAAAA8AAAAAAAAAAAAAAAAAqgIAAGRycy9kb3ducmV2LnhtbFBLBQYAAAAABAAEAPoAAACi&#10;AwAAAAA=&#10;">
                  <v:group id="مجموعة 48" o:spid="_x0000_s13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aUMqsoA&#10;AADiAAAADwAAAAAAAAAAAAAAAACqAgAAZHJzL2Rvd25yZXYueG1sUEsFBgAAAAAEAAQA+gAAAKED&#10;AAAAAA==&#10;">
                    <v:group id="مجموعة 49" o:spid="_x0000_s13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y5ymzIAAAA&#10;4wAAAA8AAAAAAAAAAAAAAAAAqgIAAGRycy9kb3ducmV2LnhtbFBLBQYAAAAABAAEAPoAAACfAwAA&#10;AAA=&#10;">
                      <v:shape id="شكل حر 50" o:spid="_x0000_s13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Ts9cgA&#10;AADiAAAADwAAAGRycy9kb3ducmV2LnhtbESPy2qDQBSG94W8w3AK2TVjbiImkxAKgoQsjG3p9uCc&#10;qNQ5I840mrfPLApd/vw3vv1xMp240+BaywqWiwgEcWV1y7WCz4/sLQHhPLLGzjIpeJCD42H2ssdU&#10;25GvdC99LcIIuxQVNN73qZSuasigW9ieOHg3Oxj0QQ611AOOYdx0chVFsTTYcnhosKf3hqqf8tco&#10;iM/b76Kosu21zNcXR0Z/aeuVmr9Opx0IT5P/D/+1c61gtYmTaLlOAkRACjggD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lOz1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w9MkA&#10;AADjAAAADwAAAGRycy9kb3ducmV2LnhtbESPQU8CMRCF7yT+h2ZMvBBpUTCwUoiRkHBENJ6H7djd&#10;uJ2u27qs/545kHiceW/e+2a1GUKjeupSHdnCdGJAEZfR1ewtfLzv7hegUkZ22EQmC3+UYLO+Ga2w&#10;cPHMb9Qfs1cSwqlAC1XObaF1KisKmCaxJRbtK3YBs4yd167Ds4SHRj8Y86QD1iwNFbb0WlH5ffwN&#10;FvAnHD5PMcfUn7zfjuftMHZza+9uh5dnUJmG/G++Xu+d4C+NmS6Ws0eBlp9kAXp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f8w9MkAAADjAAAADwAAAAAAAAAAAAAAAACYAgAA&#10;ZHJzL2Rvd25yZXYueG1sUEsFBgAAAAAEAAQA9QAAAI4DAAAAAA==&#10;" fillcolor="#a5a5a5 [2092]" stroked="f" strokeweight="1pt">
                        <v:stroke joinstyle="miter"/>
                      </v:roundrect>
                    </v:group>
                    <v:oval id="شكل بيضاوي 52" o:spid="_x0000_s13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Y8scA&#10;AADiAAAADwAAAGRycy9kb3ducmV2LnhtbERPz2vCMBS+D/wfwhvsNhN7qLYzynAMNthAq+78aJ5t&#10;sXkpTdbW/345DDx+fL/X28m2YqDeN441LOYKBHHpTMOVhtPx/XkFwgdkg61j0nAjD9vN7GGNuXEj&#10;H2goQiViCPscNdQhdLmUvqzJop+7jjhyF9dbDBH2lTQ9jjHctjJRKpUWG44NNXa0q6m8Fr9Ww/56&#10;Od9+Pr/Ud+XGIh3tW5KYo9ZPj9PrC4hAU7iL/90fRsNyqZJVli3i5ngp3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amPLHAAAA4gAAAA8AAAAAAAAAAAAAAAAAmAIAAGRy&#10;cy9kb3ducmV2LnhtbFBLBQYAAAAABAAEAPUAAACMAwAAAAA=&#10;" filled="f" strokecolor="#168489" strokeweight="1pt">
                      <v:stroke joinstyle="miter"/>
                    </v:oval>
                  </v:group>
                  <v:shape id="مربع نص 41" o:spid="_x0000_s135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BgkMcA&#10;AADiAAAADwAAAGRycy9kb3ducmV2LnhtbESPzWrDMBCE74W+g9hAb43kgpPgRgmhP5BDL03d+2Jt&#10;LRNrZaxt7Lx9VSj0OMzMN8x2P4deXWhMXWQLxdKAIm6i67i1UH+83m9AJUF22EcmC1dKsN/d3myx&#10;cnHid7qcpFUZwqlCC15kqLROjaeAaRkH4ux9xTGgZDm22o04ZXjo9YMxKx2w47zgcaAnT8359B0s&#10;iLhDca1fQjp+zm/PkzdNibW1d4v58AhKaJb/8F/76CxsipUp12Zdwu+lfAf07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QYJDHAAAA4gAAAA8AAAAAAAAAAAAAAAAAmAIAAGRy&#10;cy9kb3ducmV2LnhtbFBLBQYAAAAABAAEAPUAAACMAw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543499">
                            <w:rPr>
                              <w:rFonts w:eastAsia="Calibri" w:hAnsi="Adobe Arabic" w:cs="Adobe Arabic"/>
                              <w:b/>
                              <w:bCs/>
                              <w:color w:val="FFFFFF"/>
                              <w:kern w:val="24"/>
                              <w:sz w:val="36"/>
                              <w:szCs w:val="36"/>
                              <w:rtl/>
                              <w:lang w:bidi="ar-EG"/>
                            </w:rPr>
                            <w:t>الاتجاهات الاجتماعية والثقافية:</w:t>
                          </w:r>
                        </w:p>
                      </w:txbxContent>
                    </v:textbox>
                  </v:shape>
                </v:group>
                <v:shape id="صورة 54" o:spid="_x0000_s135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u1N/KAAAA4QAAAA8AAABkcnMvZG93bnJldi54bWxEj11LwzAUhu+F/YdwBt65dBZtrcuGygRh&#10;V1tVvDw2Z2235KQmcav/3lwIXr68XzyL1WiNOJEPvWMF81kGgrhxuudWwWv9fFWCCBFZo3FMCn4o&#10;wGo5uVhgpd2Zt3TaxVakEQ4VKuhiHCopQ9ORxTBzA3Hy9s5bjEn6VmqP5zRujbzOsltpsef00OFA&#10;Tx01x923VbDxj5+Hu/rd1F/bj3Vp8uLtuN4odTkdH+5BRBrjf/iv/aIVFEV+k5fzxJCIEg3I5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zu1N/KAAAA4QAAAA8AAAAAAAAA&#10;AAAAAAAAnwIAAGRycy9kb3ducmV2LnhtbFBLBQYAAAAABAAEAPcAAACWAwAAAAA=&#10;">
                  <v:imagedata r:id="rId74" o:title=""/>
                  <v:path arrowok="t"/>
                </v:shape>
                <w10:wrap anchorx="page"/>
                <w10:anchorlock/>
              </v:group>
            </w:pict>
          </mc:Fallback>
        </mc:AlternateContent>
      </w:r>
    </w:p>
    <w:p w:rsidR="00291E05" w:rsidRPr="00B928E9" w:rsidRDefault="00291E05" w:rsidP="00560E47">
      <w:r w:rsidRPr="00B928E9">
        <w:rPr>
          <w:rtl/>
        </w:rPr>
        <w:t>التغييرات في توقعات المجتمع تؤثر على التغيير التنظيمي.</w:t>
      </w:r>
    </w:p>
    <w:p w:rsidR="00291E05" w:rsidRPr="00B928E9" w:rsidRDefault="00291E05" w:rsidP="00560E47">
      <w:r w:rsidRPr="00B928E9">
        <w:rPr>
          <w:rtl/>
        </w:rPr>
        <w:t>فهم هذه العوامل المؤثرة وكيفية تفاعلها مع بعضها البعض يساعد المنظمات على التخطيط والتنفيذ الفعال لعمليات التغيير التنظيمي.</w:t>
      </w:r>
    </w:p>
    <w:p w:rsidR="00291E05" w:rsidRPr="007E08EB" w:rsidRDefault="00560E47" w:rsidP="00560E47">
      <w:r w:rsidRPr="002A078C">
        <w:rPr>
          <w:rFonts w:ascii="Sakkal Majalla" w:hAnsi="Sakkal Majalla"/>
          <w:noProof/>
          <w:color w:val="002060"/>
          <w:sz w:val="34"/>
        </w:rPr>
        <mc:AlternateContent>
          <mc:Choice Requires="wpg">
            <w:drawing>
              <wp:inline distT="0" distB="0" distL="0" distR="0" wp14:anchorId="3DB984F4" wp14:editId="39B5C387">
                <wp:extent cx="5731510" cy="895350"/>
                <wp:effectExtent l="0" t="0" r="21590" b="19050"/>
                <wp:docPr id="160134180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27296849"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64598164" name="مجموعة 39"/>
                        <wpg:cNvGrpSpPr/>
                        <wpg:grpSpPr>
                          <a:xfrm>
                            <a:off x="0" y="0"/>
                            <a:ext cx="5731510" cy="895350"/>
                            <a:chOff x="0" y="0"/>
                            <a:chExt cx="5878196" cy="918845"/>
                          </a:xfrm>
                        </wpg:grpSpPr>
                        <wpg:grpSp>
                          <wpg:cNvPr id="370572039" name="مجموعة 40"/>
                          <wpg:cNvGrpSpPr/>
                          <wpg:grpSpPr>
                            <a:xfrm>
                              <a:off x="0" y="0"/>
                              <a:ext cx="5878196" cy="918845"/>
                              <a:chOff x="0" y="0"/>
                              <a:chExt cx="6240348" cy="919070"/>
                            </a:xfrm>
                          </wpg:grpSpPr>
                          <wpg:grpSp>
                            <wpg:cNvPr id="155091575" name="مجموعة 41"/>
                            <wpg:cNvGrpSpPr/>
                            <wpg:grpSpPr>
                              <a:xfrm>
                                <a:off x="0" y="169208"/>
                                <a:ext cx="5433072" cy="580613"/>
                                <a:chOff x="0" y="169208"/>
                                <a:chExt cx="5433072" cy="580613"/>
                              </a:xfrm>
                            </wpg:grpSpPr>
                            <wps:wsp>
                              <wps:cNvPr id="107610973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220138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26503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9135794" name="مربع نص 41"/>
                          <wps:cNvSpPr txBox="1"/>
                          <wps:spPr>
                            <a:xfrm>
                              <a:off x="204484" y="256929"/>
                              <a:ext cx="4616071" cy="387740"/>
                            </a:xfrm>
                            <a:prstGeom prst="rect">
                              <a:avLst/>
                            </a:prstGeom>
                            <a:noFill/>
                          </wps:spPr>
                          <wps:txbx>
                            <w:txbxContent>
                              <w:p w:rsidR="001338CC" w:rsidRPr="001D0E2F" w:rsidRDefault="001338CC" w:rsidP="001D0E2F">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تأثير التغيير على الصحة النفسية للموظفين</w:t>
                                </w:r>
                              </w:p>
                            </w:txbxContent>
                          </wps:txbx>
                          <wps:bodyPr wrap="square" rtlCol="1">
                            <a:spAutoFit/>
                          </wps:bodyPr>
                        </wps:wsp>
                      </wpg:grpSp>
                    </wpg:wgp>
                  </a:graphicData>
                </a:graphic>
              </wp:inline>
            </w:drawing>
          </mc:Choice>
          <mc:Fallback>
            <w:pict>
              <v:group id="_x0000_s135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">
                <v:shape id="صورة 38" o:spid="_x0000_s136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NIXDJAAAA4gAAAA8AAABkcnMvZG93bnJldi54bWxEj0FrwkAUhO9C/8PyCr3pxlisRlcRUehF&#10;WmOh10f2mQ1m36bZNab/visUPA4z3wyzXPe2Fh21vnKsYDxKQBAXTldcKvg67YczED4ga6wdk4Jf&#10;8rBePQ2WmGl34yN1eShFLGGfoQITQpNJ6QtDFv3INcTRO7vWYoiyLaVu8RbLbS3TJJlKixXHBYMN&#10;bQ0Vl/xqFUx2Xb+bbD8O/ts0p5/cbip//FTq5bnfLEAE6sMj/E+/68ilb+l8Onudw/1SvANy9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w0hcMkAAADiAAAADwAAAAAAAAAA&#10;AAAAAACfAgAAZHJzL2Rvd25yZXYueG1sUEsFBgAAAAAEAAQA9wAAAJUDAAAAAA==&#10;">
                  <v:imagedata r:id="rId66" o:title=""/>
                </v:shape>
                <v:group id="مجموعة 39" o:spid="_x0000_s136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KHokjL&#10;AAAA4gAAAA8AAAAAAAAAAAAAAAAAqgIAAGRycy9kb3ducmV2LnhtbFBLBQYAAAAABAAEAPoAAACi&#10;AwAAAAA=&#10;">
                  <v:group id="مجموعة 40" o:spid="_x0000_s136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murizL&#10;AAAA4gAAAA8AAAAAAAAAAAAAAAAAqgIAAGRycy9kb3ducmV2LnhtbFBLBQYAAAAABAAEAPoAAACi&#10;AwAAAAA=&#10;">
                    <v:group id="مجموعة 41" o:spid="_x0000_s136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4Zv8scAAADi&#10;AAAADwAAAAAAAAAAAAAAAACqAgAAZHJzL2Rvd25yZXYueG1sUEsFBgAAAAAEAAQA+gAAAJ4DAAAA&#10;AA==&#10;">
                      <v:shape id="شكل حر 42" o:spid="_x0000_s136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qGcYA&#10;AADjAAAADwAAAGRycy9kb3ducmV2LnhtbERPzU4CMRC+m/gOzZh4k3aBUFkoxBCJHryIPsBkO2wX&#10;ttN1W2B5e2tiwnG+/1muB9+KM/WxCWygGCkQxFWwDdcGvr+2T88gYkK22AYmA1eKsF7d3y2xtOHC&#10;n3TepVrkEI4lGnApdaWUsXLkMY5CR5y5feg9pnz2tbQ9XnK4b+VYqZn02HBucNjRxlF13J28Aaum&#10;r36q3zRtfj6cOhQ2HSfWmMeH4WUBItGQbuJ/97vN85WeFWquJxr+fsoA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NqGc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6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NRMoA&#10;AADiAAAADwAAAGRycy9kb3ducmV2LnhtbESPQUsDMRSE70L/Q3gFbzZphLqsTUtbqIh60Fb0+tg8&#10;dxeTl2WTdtd/bwShx2FmvmGW69E7caY+toENzGcKBHEVbMu1gffj/qYAEROyRReYDPxQhPVqcrXE&#10;0oaB3+h8SLXIEI4lGmhS6kopY9WQxzgLHXH2vkLvMWXZ19L2OGS4d1IrtZAeW84LDXa0a6j6Ppy8&#10;gbvX/WmID4vj0/bDvbTKfW70MxtzPR039yASjekS/m8/WgOF0lrNbwsNf5fyHZ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QXDUTKAAAA4gAAAA8AAAAAAAAAAAAAAAAAmAIA&#10;AGRycy9kb3ducmV2LnhtbFBLBQYAAAAABAAEAPUAAACPAwAAAAA=&#10;" fillcolor="#168489" stroked="f" strokeweight="1pt">
                        <v:stroke joinstyle="miter"/>
                      </v:roundrect>
                    </v:group>
                    <v:oval id="شكل بيضاوي 44" o:spid="_x0000_s136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ZfsoA&#10;AADjAAAADwAAAGRycy9kb3ducmV2LnhtbESPUUvDMBSF34X9h3AHe3NJWxxSlw0RxCGILPMHXJu7&#10;ptrc1Cbb6r83guDj4ZzzHc56O/lenGmMXWANxVKBIG6C7bjV8HZ4vL4FEROyxT4wafimCNvN7GqN&#10;tQ0X3tPZpFZkCMcaNbiUhlrK2DjyGJdhIM7eMYweU5ZjK+2Ilwz3vSyVWkmPHecFhwM9OGo+zclr&#10;MNPBvD4dWxlejHt+Lz7Cl9/vtF7Mp/s7EImm9B/+a++shlIVVbm6UVUFv5/yH5C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fQ2X7KAAAA4wAAAA8AAAAAAAAAAAAAAAAAmAIA&#10;AGRycy9kb3ducmV2LnhtbFBLBQYAAAAABAAEAPUAAACPAwAAAAA=&#10;" filled="f" strokecolor="#a5a5a5 [2092]" strokeweight="1pt">
                      <v:stroke joinstyle="miter"/>
                    </v:oval>
                  </v:group>
                  <v:shape id="مربع نص 41" o:spid="_x0000_s1367"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fsHcYA&#10;AADjAAAADwAAAGRycy9kb3ducmV2LnhtbERPS0/DMAy+I/EfIiNxY0mBwVaWTRMPaYddGN3dakxT&#10;0ThVY9bu3xMkJI7+3l5tptCpEw2pjWyhmBlQxHV0LTcWqo+3mwWoJMgOu8hk4UwJNuvLixWWLo78&#10;TqeDNCqHcCrRghfpS61T7SlgmsWeOHOfcQgo+Rwa7QYcc3jo9K0xDzpgy7nBY0/Pnuqvw3ewIOK2&#10;xbl6DWl3nPYvozf1HCtrr6+m7RMooUn+xX/uncvzC7Ms7uaPy3v4/SkDo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fsHcYAAADjAAAADwAAAAAAAAAAAAAAAACYAgAAZHJz&#10;L2Rvd25yZXYueG1sUEsFBgAAAAAEAAQA9QAAAIsDAAAAAA==&#10;" filled="f" stroked="f">
                    <v:textbox style="mso-fit-shape-to-text:t">
                      <w:txbxContent>
                        <w:p w:rsidR="001338CC" w:rsidRPr="001D0E2F" w:rsidRDefault="001338CC" w:rsidP="001D0E2F">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تأثير التغيير على الصحة النفسية للموظفين</w:t>
                          </w:r>
                        </w:p>
                      </w:txbxContent>
                    </v:textbox>
                  </v:shape>
                </v:group>
                <w10:wrap anchorx="page"/>
                <w10:anchorlock/>
              </v:group>
            </w:pict>
          </mc:Fallback>
        </mc:AlternateContent>
      </w:r>
    </w:p>
    <w:p w:rsidR="00291E05" w:rsidRDefault="00291E05" w:rsidP="00560E47">
      <w:r w:rsidRPr="00B928E9">
        <w:rPr>
          <w:rtl/>
        </w:rPr>
        <w:t>التغيير في بيئة العمل يمكن أن يؤثر بشكل كبير على الصحة النفسية والعاطفية للموظفين. فيما يلي بعض الآثار المحتملة للتغيير على الصحة النفسية للموظفين:</w:t>
      </w:r>
    </w:p>
    <w:p w:rsidR="001D0E2F" w:rsidRDefault="001D0E2F" w:rsidP="001D0E2F">
      <w:r w:rsidRPr="001D0E2F">
        <w:rPr>
          <w:noProof/>
        </w:rPr>
        <mc:AlternateContent>
          <mc:Choice Requires="wpg">
            <w:drawing>
              <wp:inline distT="0" distB="0" distL="0" distR="0" wp14:anchorId="7FD172EE" wp14:editId="17337EAB">
                <wp:extent cx="5746349" cy="2940893"/>
                <wp:effectExtent l="0" t="0" r="26035" b="12065"/>
                <wp:docPr id="1583480899" name="Group 60"/>
                <wp:cNvGraphicFramePr/>
                <a:graphic xmlns:a="http://schemas.openxmlformats.org/drawingml/2006/main">
                  <a:graphicData uri="http://schemas.microsoft.com/office/word/2010/wordprocessingGroup">
                    <wpg:wgp>
                      <wpg:cNvGrpSpPr/>
                      <wpg:grpSpPr>
                        <a:xfrm>
                          <a:off x="0" y="0"/>
                          <a:ext cx="5746349" cy="2940893"/>
                          <a:chOff x="0" y="0"/>
                          <a:chExt cx="5746349" cy="2940893"/>
                        </a:xfrm>
                      </wpg:grpSpPr>
                      <wpg:grpSp>
                        <wpg:cNvPr id="129066389" name="Group 129066389"/>
                        <wpg:cNvGrpSpPr/>
                        <wpg:grpSpPr>
                          <a:xfrm>
                            <a:off x="0" y="0"/>
                            <a:ext cx="5746349" cy="1390535"/>
                            <a:chOff x="0" y="0"/>
                            <a:chExt cx="4588645" cy="1110387"/>
                          </a:xfrm>
                        </wpg:grpSpPr>
                        <wpg:grpSp>
                          <wpg:cNvPr id="347066782" name="Group 347066782"/>
                          <wpg:cNvGrpSpPr/>
                          <wpg:grpSpPr>
                            <a:xfrm>
                              <a:off x="0" y="0"/>
                              <a:ext cx="1110388" cy="1110387"/>
                              <a:chOff x="0" y="0"/>
                              <a:chExt cx="1722784" cy="1722784"/>
                            </a:xfrm>
                          </wpg:grpSpPr>
                          <wps:wsp>
                            <wps:cNvPr id="1254442744" name="Oval 1254442744"/>
                            <wps:cNvSpPr/>
                            <wps:spPr>
                              <a:xfrm>
                                <a:off x="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0514287" name="Oval 1000514287"/>
                            <wps:cNvSpPr/>
                            <wps:spPr>
                              <a:xfrm>
                                <a:off x="9276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1290182" name="Oval 1471290182"/>
                            <wps:cNvSpPr/>
                            <wps:spPr>
                              <a:xfrm>
                                <a:off x="172553" y="172553"/>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055713" name="TextBox 9237"/>
                            <wps:cNvSpPr txBox="1">
                              <a:spLocks noChangeArrowheads="1"/>
                            </wps:cNvSpPr>
                            <wps:spPr bwMode="auto">
                              <a:xfrm flipV="1">
                                <a:off x="92763" y="258177"/>
                                <a:ext cx="1537252" cy="839304"/>
                              </a:xfrm>
                              <a:prstGeom prst="rect">
                                <a:avLst/>
                              </a:prstGeom>
                            </wps:spPr>
                            <wps:txbx>
                              <w:txbxContent>
                                <w:p w:rsidR="001338CC" w:rsidRDefault="001338CC"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المقاومة والرفض</w:t>
                                  </w:r>
                                </w:p>
                              </w:txbxContent>
                            </wps:txbx>
                            <wps:bodyPr rot="0" vert="horz" wrap="square" lIns="0" tIns="45720" rIns="0" bIns="45720" anchor="b" anchorCtr="0" upright="1">
                              <a:noAutofit/>
                            </wps:bodyPr>
                          </wps:wsp>
                        </wpg:grpSp>
                        <wpg:grpSp>
                          <wpg:cNvPr id="335919805" name="Group 335919805"/>
                          <wpg:cNvGrpSpPr/>
                          <wpg:grpSpPr>
                            <a:xfrm>
                              <a:off x="1170178" y="0"/>
                              <a:ext cx="3418467" cy="1110387"/>
                              <a:chOff x="1170178" y="0"/>
                              <a:chExt cx="3418467" cy="1110387"/>
                            </a:xfrm>
                          </wpg:grpSpPr>
                          <wpg:grpSp>
                            <wpg:cNvPr id="1072393771" name="Group 1072393771"/>
                            <wpg:cNvGrpSpPr/>
                            <wpg:grpSpPr>
                              <a:xfrm>
                                <a:off x="1170178" y="0"/>
                                <a:ext cx="1110388" cy="1110387"/>
                                <a:chOff x="1170178" y="0"/>
                                <a:chExt cx="1722784" cy="1722784"/>
                              </a:xfrm>
                            </wpg:grpSpPr>
                            <wps:wsp>
                              <wps:cNvPr id="1877934145" name="Oval 1877934145"/>
                              <wps:cNvSpPr/>
                              <wps:spPr>
                                <a:xfrm>
                                  <a:off x="1170178"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8854653" name="Oval 1528854653"/>
                              <wps:cNvSpPr/>
                              <wps:spPr>
                                <a:xfrm>
                                  <a:off x="1262944"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712666" name="Oval 184712666"/>
                              <wps:cNvSpPr/>
                              <wps:spPr>
                                <a:xfrm>
                                  <a:off x="1342732"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9053377" name="TextBox 9233"/>
                              <wps:cNvSpPr txBox="1">
                                <a:spLocks noChangeArrowheads="1"/>
                              </wps:cNvSpPr>
                              <wps:spPr bwMode="auto">
                                <a:xfrm flipV="1">
                                  <a:off x="1321949" y="92775"/>
                                  <a:ext cx="1537252" cy="1234444"/>
                                </a:xfrm>
                                <a:prstGeom prst="rect">
                                  <a:avLst/>
                                </a:prstGeom>
                              </wps:spPr>
                              <wps:txbx>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الضغوط النفسية والجسدية</w:t>
                                    </w:r>
                                  </w:p>
                                </w:txbxContent>
                              </wps:txbx>
                              <wps:bodyPr rot="0" vert="horz" wrap="square" lIns="0" tIns="45720" rIns="0" bIns="45720" anchor="b" anchorCtr="0" upright="1">
                                <a:noAutofit/>
                              </wps:bodyPr>
                            </wps:wsp>
                          </wpg:grpSp>
                          <wpg:grpSp>
                            <wpg:cNvPr id="1042266983" name="Group 1042266983"/>
                            <wpg:cNvGrpSpPr/>
                            <wpg:grpSpPr>
                              <a:xfrm>
                                <a:off x="2321072" y="0"/>
                                <a:ext cx="1110388" cy="1110387"/>
                                <a:chOff x="2321072" y="0"/>
                                <a:chExt cx="1722784" cy="1722784"/>
                              </a:xfrm>
                            </wpg:grpSpPr>
                            <wps:wsp>
                              <wps:cNvPr id="470871884" name="Oval 470871884"/>
                              <wps:cNvSpPr/>
                              <wps:spPr>
                                <a:xfrm>
                                  <a:off x="2321072"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0890135" name="Oval 1690890135"/>
                              <wps:cNvSpPr/>
                              <wps:spPr>
                                <a:xfrm>
                                  <a:off x="2413838"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3043628" name="Oval 1753043628"/>
                              <wps:cNvSpPr/>
                              <wps:spPr>
                                <a:xfrm>
                                  <a:off x="2493626"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8935625" name="TextBox 9229"/>
                              <wps:cNvSpPr txBox="1">
                                <a:spLocks noChangeArrowheads="1"/>
                              </wps:cNvSpPr>
                              <wps:spPr bwMode="auto">
                                <a:xfrm flipV="1">
                                  <a:off x="2413689" y="210975"/>
                                  <a:ext cx="1537252" cy="874628"/>
                                </a:xfrm>
                                <a:prstGeom prst="rect">
                                  <a:avLst/>
                                </a:prstGeom>
                              </wps:spPr>
                              <wps:txbx>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الإحباط والاكتئاب</w:t>
                                    </w:r>
                                  </w:p>
                                </w:txbxContent>
                              </wps:txbx>
                              <wps:bodyPr rot="0" vert="horz" wrap="square" lIns="0" tIns="45720" rIns="0" bIns="45720" anchor="b" anchorCtr="0" upright="1">
                                <a:noAutofit/>
                              </wps:bodyPr>
                            </wps:wsp>
                          </wpg:grpSp>
                          <wpg:grpSp>
                            <wpg:cNvPr id="2070276608" name="Group 2070276608"/>
                            <wpg:cNvGrpSpPr/>
                            <wpg:grpSpPr>
                              <a:xfrm>
                                <a:off x="3478257" y="0"/>
                                <a:ext cx="1110388" cy="1110387"/>
                                <a:chOff x="3478257" y="0"/>
                                <a:chExt cx="1722784" cy="1722784"/>
                              </a:xfrm>
                            </wpg:grpSpPr>
                            <wps:wsp>
                              <wps:cNvPr id="2069446862" name="Oval 2069446862"/>
                              <wps:cNvSpPr/>
                              <wps:spPr>
                                <a:xfrm>
                                  <a:off x="3478257"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9368774" name="Oval 1119368774"/>
                              <wps:cNvSpPr/>
                              <wps:spPr>
                                <a:xfrm>
                                  <a:off x="3571023"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2666788" name="Oval 512666788"/>
                              <wps:cNvSpPr/>
                              <wps:spPr>
                                <a:xfrm>
                                  <a:off x="3650811"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7077477" name="TextBox 9225"/>
                              <wps:cNvSpPr txBox="1">
                                <a:spLocks noChangeArrowheads="1"/>
                              </wps:cNvSpPr>
                              <wps:spPr bwMode="auto">
                                <a:xfrm flipV="1">
                                  <a:off x="3546976" y="373341"/>
                                  <a:ext cx="1537252" cy="712339"/>
                                </a:xfrm>
                                <a:prstGeom prst="rect">
                                  <a:avLst/>
                                </a:prstGeom>
                              </wps:spPr>
                              <wps:txbx>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القلق والتوتر</w:t>
                                    </w:r>
                                  </w:p>
                                </w:txbxContent>
                              </wps:txbx>
                              <wps:bodyPr rot="0" vert="horz" wrap="square" lIns="0" tIns="45720" rIns="0" bIns="45720" anchor="b" anchorCtr="0" upright="1">
                                <a:noAutofit/>
                              </wps:bodyPr>
                            </wps:wsp>
                          </wpg:grpSp>
                        </wpg:grpSp>
                      </wpg:grpSp>
                      <wpg:grpSp>
                        <wpg:cNvPr id="1599840773" name="Group 1599840773"/>
                        <wpg:cNvGrpSpPr/>
                        <wpg:grpSpPr>
                          <a:xfrm>
                            <a:off x="0" y="1550358"/>
                            <a:ext cx="5746349" cy="1390535"/>
                            <a:chOff x="0" y="1550358"/>
                            <a:chExt cx="4588645" cy="1110387"/>
                          </a:xfrm>
                        </wpg:grpSpPr>
                        <wpg:grpSp>
                          <wpg:cNvPr id="72176418" name="Group 72176418"/>
                          <wpg:cNvGrpSpPr/>
                          <wpg:grpSpPr>
                            <a:xfrm>
                              <a:off x="0" y="1550358"/>
                              <a:ext cx="1110388" cy="1110387"/>
                              <a:chOff x="0" y="1550358"/>
                              <a:chExt cx="1722784" cy="1722784"/>
                            </a:xfrm>
                          </wpg:grpSpPr>
                          <wps:wsp>
                            <wps:cNvPr id="198089844" name="Oval 198089844"/>
                            <wps:cNvSpPr/>
                            <wps:spPr>
                              <a:xfrm>
                                <a:off x="0"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4693557" name="Oval 274693557"/>
                            <wps:cNvSpPr/>
                            <wps:spPr>
                              <a:xfrm>
                                <a:off x="92766"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3058215" name="Oval 1403058215"/>
                            <wps:cNvSpPr/>
                            <wps:spPr>
                              <a:xfrm>
                                <a:off x="172553" y="1722911"/>
                                <a:ext cx="1377676" cy="1377675"/>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8435868" name="TextBox 9259"/>
                            <wps:cNvSpPr txBox="1">
                              <a:spLocks noChangeArrowheads="1"/>
                            </wps:cNvSpPr>
                            <wps:spPr bwMode="auto">
                              <a:xfrm flipV="1">
                                <a:off x="116368" y="1666794"/>
                                <a:ext cx="1537252" cy="1234444"/>
                              </a:xfrm>
                              <a:prstGeom prst="rect">
                                <a:avLst/>
                              </a:prstGeom>
                            </wps:spPr>
                            <wps:txbx>
                              <w:txbxContent>
                                <w:p w:rsidR="001338CC" w:rsidRDefault="001338CC"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التأثير على الحياة الشخصية</w:t>
                                  </w:r>
                                </w:p>
                              </w:txbxContent>
                            </wps:txbx>
                            <wps:bodyPr rot="0" vert="horz" wrap="square" lIns="0" tIns="45720" rIns="0" bIns="45720" anchor="b" anchorCtr="0" upright="1">
                              <a:noAutofit/>
                            </wps:bodyPr>
                          </wps:wsp>
                        </wpg:grpSp>
                        <wpg:grpSp>
                          <wpg:cNvPr id="97545292" name="Group 97545292"/>
                          <wpg:cNvGrpSpPr/>
                          <wpg:grpSpPr>
                            <a:xfrm>
                              <a:off x="1170178" y="1550358"/>
                              <a:ext cx="3418467" cy="1110387"/>
                              <a:chOff x="1170178" y="1550358"/>
                              <a:chExt cx="3418467" cy="1110387"/>
                            </a:xfrm>
                          </wpg:grpSpPr>
                          <wpg:grpSp>
                            <wpg:cNvPr id="1300593553" name="Group 1300593553"/>
                            <wpg:cNvGrpSpPr/>
                            <wpg:grpSpPr>
                              <a:xfrm>
                                <a:off x="1170178" y="1550358"/>
                                <a:ext cx="1110388" cy="1110387"/>
                                <a:chOff x="1170178" y="1550358"/>
                                <a:chExt cx="1722784" cy="1722784"/>
                              </a:xfrm>
                            </wpg:grpSpPr>
                            <wps:wsp>
                              <wps:cNvPr id="1743662372" name="Oval 1743662372"/>
                              <wps:cNvSpPr/>
                              <wps:spPr>
                                <a:xfrm>
                                  <a:off x="1170178"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93897127" name="Oval 1393897127"/>
                              <wps:cNvSpPr/>
                              <wps:spPr>
                                <a:xfrm>
                                  <a:off x="1262944"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4314313" name="Oval 1234314313"/>
                              <wps:cNvSpPr/>
                              <wps:spPr>
                                <a:xfrm>
                                  <a:off x="1342732" y="1722912"/>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0472688" name="TextBox 9255"/>
                              <wps:cNvSpPr txBox="1">
                                <a:spLocks noChangeArrowheads="1"/>
                              </wps:cNvSpPr>
                              <wps:spPr bwMode="auto">
                                <a:xfrm flipV="1">
                                  <a:off x="1286546" y="1643133"/>
                                  <a:ext cx="1537252" cy="1234444"/>
                                </a:xfrm>
                                <a:prstGeom prst="rect">
                                  <a:avLst/>
                                </a:prstGeom>
                              </wps:spPr>
                              <wps:txbx>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زيادة الصراعات والخلافات</w:t>
                                    </w:r>
                                  </w:p>
                                </w:txbxContent>
                              </wps:txbx>
                              <wps:bodyPr rot="0" vert="horz" wrap="square" lIns="0" tIns="45720" rIns="0" bIns="45720" anchor="b" anchorCtr="0" upright="1">
                                <a:noAutofit/>
                              </wps:bodyPr>
                            </wps:wsp>
                          </wpg:grpSp>
                          <wpg:grpSp>
                            <wpg:cNvPr id="96484090" name="Group 96484090"/>
                            <wpg:cNvGrpSpPr/>
                            <wpg:grpSpPr>
                              <a:xfrm>
                                <a:off x="2321072" y="1550358"/>
                                <a:ext cx="1110388" cy="1110387"/>
                                <a:chOff x="2321072" y="1550358"/>
                                <a:chExt cx="1722784" cy="1722784"/>
                              </a:xfrm>
                            </wpg:grpSpPr>
                            <wps:wsp>
                              <wps:cNvPr id="1536898028" name="Oval 1536898028"/>
                              <wps:cNvSpPr/>
                              <wps:spPr>
                                <a:xfrm>
                                  <a:off x="2321072"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6611325" name="Oval 466611325"/>
                              <wps:cNvSpPr/>
                              <wps:spPr>
                                <a:xfrm>
                                  <a:off x="2413838"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0900601" name="Oval 1070900601"/>
                              <wps:cNvSpPr/>
                              <wps:spPr>
                                <a:xfrm>
                                  <a:off x="2493626" y="1722912"/>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5495581" name="TextBox 9251"/>
                              <wps:cNvSpPr txBox="1">
                                <a:spLocks noChangeArrowheads="1"/>
                              </wps:cNvSpPr>
                              <wps:spPr bwMode="auto">
                                <a:xfrm flipV="1">
                                  <a:off x="2425639" y="1666787"/>
                                  <a:ext cx="1537252" cy="1234444"/>
                                </a:xfrm>
                                <a:prstGeom prst="rect">
                                  <a:avLst/>
                                </a:prstGeom>
                              </wps:spPr>
                              <wps:txbx>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انخفاض الإنتاجية والأداء</w:t>
                                    </w:r>
                                  </w:p>
                                </w:txbxContent>
                              </wps:txbx>
                              <wps:bodyPr rot="0" vert="horz" wrap="square" lIns="0" tIns="45720" rIns="0" bIns="45720" anchor="b" anchorCtr="0" upright="1">
                                <a:noAutofit/>
                              </wps:bodyPr>
                            </wps:wsp>
                          </wpg:grpSp>
                          <wpg:grpSp>
                            <wpg:cNvPr id="55641456" name="Group 55641456"/>
                            <wpg:cNvGrpSpPr/>
                            <wpg:grpSpPr>
                              <a:xfrm>
                                <a:off x="3478257" y="1550358"/>
                                <a:ext cx="1110388" cy="1110387"/>
                                <a:chOff x="3478257" y="1550358"/>
                                <a:chExt cx="1722784" cy="1722784"/>
                              </a:xfrm>
                            </wpg:grpSpPr>
                            <wps:wsp>
                              <wps:cNvPr id="570447977" name="Oval 570447977"/>
                              <wps:cNvSpPr/>
                              <wps:spPr>
                                <a:xfrm>
                                  <a:off x="3478257" y="1550358"/>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4316445" name="Oval 1824316445"/>
                              <wps:cNvSpPr/>
                              <wps:spPr>
                                <a:xfrm>
                                  <a:off x="3571023" y="1643124"/>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0428839" name="Oval 2020428839"/>
                              <wps:cNvSpPr/>
                              <wps:spPr>
                                <a:xfrm>
                                  <a:off x="3650811" y="1722912"/>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1827517" name="TextBox 9247"/>
                              <wps:cNvSpPr txBox="1">
                                <a:spLocks noChangeArrowheads="1"/>
                              </wps:cNvSpPr>
                              <wps:spPr bwMode="auto">
                                <a:xfrm flipV="1">
                                  <a:off x="3830419" y="1746572"/>
                                  <a:ext cx="1072163" cy="1154653"/>
                                </a:xfrm>
                                <a:prstGeom prst="rect">
                                  <a:avLst/>
                                </a:prstGeom>
                              </wps:spPr>
                              <wps:txbx>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فقدان الثقة والانتماء</w:t>
                                    </w:r>
                                  </w:p>
                                </w:txbxContent>
                              </wps:txbx>
                              <wps:bodyPr rot="0" vert="horz" wrap="square" lIns="0" tIns="45720" rIns="0" bIns="45720" anchor="b" anchorCtr="0" upright="1">
                                <a:noAutofit/>
                              </wps:bodyPr>
                            </wps:wsp>
                          </wpg:grpSp>
                        </wpg:grpSp>
                      </wpg:grpSp>
                    </wpg:wgp>
                  </a:graphicData>
                </a:graphic>
              </wp:inline>
            </w:drawing>
          </mc:Choice>
          <mc:Fallback>
            <w:pict>
              <v:group id="Group 60" o:spid="_x0000_s1368" style="width:452.45pt;height:231.55pt;mso-position-horizontal-relative:char;mso-position-vertical-relative:line" coordsize="57463,29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">
                <v:group id="Group 129066389" o:spid="_x0000_s1369" style="position:absolute;width:57463;height:13905" coordsize="45886,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M/7a8cAAADi&#10;AAAADwAAAAAAAAAAAAAAAACqAgAAZHJzL2Rvd25yZXYueG1sUEsFBgAAAAAEAAQA+gAAAJ4DAAAA&#10;AA==&#10;">
                  <v:group id="Group 347066782" o:spid="_x0000_s1370" style="position:absolute;width:11103;height:11103"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eL+k3L&#10;AAAA4gAAAA8AAAAAAAAAAAAAAAAAqgIAAGRycy9kb3ducmV2LnhtbFBLBQYAAAAABAAEAPoAAACi&#10;AwAAAAA=&#10;">
                    <v:oval id="Oval 1254442744" o:spid="_x0000_s1371" style="position:absolute;width:17227;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79hMYA&#10;AADjAAAADwAAAGRycy9kb3ducmV2LnhtbERPX0vDMBB/F/Ydwgl7c0lLdNItG50wqCiIdR/gaM62&#10;rLmUJm712xtB8PF+/2+7n90gLjSF3rOBbKVAEDfe9twaOH0c7x5BhIhscfBMBr4pwH63uNliYf2V&#10;3+lSx1akEA4FGuhiHAspQ9ORw7DyI3HiPv3kMKZzaqWd8JrC3SBzpR6kw55TQ4cjPXXUnOsvZ8C+&#10;VGWG9XPWVKU6q/XbXL7iwZjl7VxuQESa47/4z13ZND+/11rna63h96cE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79hMYAAADjAAAADwAAAAAAAAAAAAAAAACYAgAAZHJz&#10;L2Rvd25yZXYueG1sUEsFBgAAAAAEAAQA9QAAAIsDAAAAAA==&#10;" filled="f" strokecolor="#168489" strokeweight="1pt">
                      <v:stroke dashstyle="1 1" joinstyle="miter"/>
                    </v:oval>
                    <v:oval id="Oval 1000514287" o:spid="_x0000_s1372" style="position:absolute;left:927;top:927;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owPscA&#10;AADjAAAADwAAAGRycy9kb3ducmV2LnhtbERPzWoCMRC+C75DGKE3TVyqla1RRCh46EFdDz1ON9Pd&#10;0M1ku4m6fXsjCB7n+5/luneNuFAXrGcN04kCQVx6Y7nScCo+xgsQISIbbDyThn8KsF4NB0vMjb/y&#10;gS7HWIkUwiFHDXWMbS5lKGtyGCa+JU7cj+8cxnR2lTQdXlO4a2Sm1Fw6tJwaamxpW1P5ezw7DU2x&#10;/+yD3/xZs9t+2dl3NrfnTOuXUb95BxGpj0/xw70zab5SajZ9zRZvcP8pAS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aMD7HAAAA4wAAAA8AAAAAAAAAAAAAAAAAmAIAAGRy&#10;cy9kb3ducmV2LnhtbFBLBQYAAAAABAAEAPUAAACMAwAAAAA=&#10;" fillcolor="#168489" strokecolor="#168489" strokeweight="1pt">
                      <v:stroke joinstyle="miter"/>
                    </v:oval>
                    <v:oval id="Oval 1471290182" o:spid="_x0000_s1373" style="position:absolute;left:1725;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2YskA&#10;AADjAAAADwAAAGRycy9kb3ducmV2LnhtbERPS0vDQBC+C/6HZQRv7SbBR5J2W0SM1IOC1dyn2Wk2&#10;mJ0N2bVN/fWuUPA433uW68n24kCj7xwrSOcJCOLG6Y5bBZ8f1SwH4QOyxt4xKTiRh/Xq8mKJpXZH&#10;fqfDNrQihrAvUYEJYSil9I0hi37uBuLI7d1oMcRzbKUe8RjDbS+zJLmTFjuODQYHejTUfG2/rYKm&#10;LjYvP1VXmdv6bXeiTO+fn16Vur6aHhYgAk3hX3x2b3Scf3OfZkWS5hn8/RQB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rF2YskAAADjAAAADwAAAAAAAAAAAAAAAACYAgAA&#10;ZHJzL2Rvd25yZXYueG1sUEsFBgAAAAAEAAQA9QAAAI4DAAAAAA==&#10;" fillcolor="white [3212]" strokecolor="#168489" strokeweight="1pt">
                      <v:stroke joinstyle="miter"/>
                    </v:oval>
                    <v:shape id="TextBox 9237" o:spid="_x0000_s1374" type="#_x0000_t202" style="position:absolute;left:927;top:2581;width:15373;height:8393;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fMfs0A&#10;AADjAAAADwAAAGRycy9kb3ducmV2LnhtbESPQWsCMRCF70L/Q5iCt5pYa122RmkXhCK1UNtDexs2&#10;42bpZrJsoq7+elMoeJx5b973Zr7sXSMO1IXas4bxSIEgLr2pudLw9bm6y0CEiGyw8UwaThRgubgZ&#10;zDE3/sgfdNjGSqQQDjlqsDG2uZShtOQwjHxLnLSd7xzGNHaVNB0eU7hr5L1Sj9JhzYlgsaXCUvm7&#10;3bvEdef1w8/OFrOz+14X7zK+vdQbrYe3/fMTiEh9vJr/r19Nqq+yTE2ns/EE/n5KC5CLC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L9HzH7NAAAA4wAAAA8AAAAAAAAAAAAAAAAA&#10;mAIAAGRycy9kb3ducmV2LnhtbFBLBQYAAAAABAAEAPUAAACSAwAAAAA=&#10;" filled="f" stroked="f">
                      <v:textbox inset="0,,0">
                        <w:txbxContent>
                          <w:p w:rsidR="001338CC" w:rsidRDefault="001338CC"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المقاومة والرفض</w:t>
                            </w:r>
                          </w:p>
                        </w:txbxContent>
                      </v:textbox>
                    </v:shape>
                  </v:group>
                  <v:group id="Group 335919805" o:spid="_x0000_s1375" style="position:absolute;left:11701;width:34185;height:11103" coordorigin="11701"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jlrYssoA&#10;AADiAAAADwAAAAAAAAAAAAAAAACqAgAAZHJzL2Rvd25yZXYueG1sUEsFBgAAAAAEAAQA+gAAAKED&#10;AAAAAA==&#10;">
                    <v:group id="Group 1072393771" o:spid="_x0000_s1376" style="position:absolute;left:11701;width:11104;height:11103" coordorigin="11701"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uye97IAAAA&#10;4wAAAA8AAAAAAAAAAAAAAAAAqgIAAGRycy9kb3ducmV2LnhtbFBLBQYAAAAABAAEAPoAAACfAwAA&#10;AAA=&#10;">
                      <v:oval id="Oval 1877934145" o:spid="_x0000_s1377" style="position:absolute;left:11701;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0A48cA&#10;AADjAAAADwAAAGRycy9kb3ducmV2LnhtbERPX0vDMBB/F/wO4QTfbFLd7FaXjToQOhTEug9wNGdb&#10;1lxKk2312y8Dwcf7/b/VZrK9ONHoO8ca0kSBIK6d6bjRsP9+e1iA8AHZYO+YNPySh8369maFuXFn&#10;/qJTFRoRQ9jnqKENYcil9HVLFn3iBuLI/bjRYojn2Egz4jmG214+KvUsLXYcG1ocaNtSfaiOVoN5&#10;L4sUq11al4U6qOxzKj7wVev7u6l4ARFoCv/iP3dp4vxFli2fZulsDtefIgByf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9AOPHAAAA4wAAAA8AAAAAAAAAAAAAAAAAmAIAAGRy&#10;cy9kb3ducmV2LnhtbFBLBQYAAAAABAAEAPUAAACMAwAAAAA=&#10;" filled="f" strokecolor="#168489" strokeweight="1pt">
                        <v:stroke dashstyle="1 1" joinstyle="miter"/>
                      </v:oval>
                      <v:oval id="Oval 1528854653" o:spid="_x0000_s1378" style="position:absolute;left:12629;top:927;width:15372;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lW7ccA&#10;AADjAAAADwAAAGRycy9kb3ducmV2LnhtbERPS2vCQBC+F/wPywje6sbUhJC6iggFDx589NDjNDtN&#10;lmZnY3bV+O9dodDjfO9ZrAbbiiv13jhWMJsmIIgrpw3XCj5PH68FCB+QNbaOScGdPKyWo5cFltrd&#10;+EDXY6hFDGFfooImhK6U0lcNWfRT1xFH7sf1FkM8+1rqHm8x3LYyTZJcWjQcGxrsaNNQ9Xu8WAXt&#10;ab8bvFufjd5uvkz2nebmkio1GQ/rdxCBhvAv/nNvdZyfpUWRzfPsDZ4/RQDk8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ZVu3HAAAA4wAAAA8AAAAAAAAAAAAAAAAAmAIAAGRy&#10;cy9kb3ducmV2LnhtbFBLBQYAAAAABAAEAPUAAACMAwAAAAA=&#10;" fillcolor="#168489" strokecolor="#168489" strokeweight="1pt">
                        <v:stroke joinstyle="miter"/>
                      </v:oval>
                      <v:oval id="Oval 184712666" o:spid="_x0000_s1379" style="position:absolute;left:13427;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hr9scA&#10;AADiAAAADwAAAGRycy9kb3ducmV2LnhtbERPXWvCMBR9F/Yfwh34pqll67QzyhjrcA8Kc/P92lyb&#10;suamNFHrfv0yEHw8nO/5sreNOFHna8cKJuMEBHHpdM2Vgu+vYjQF4QOyxsYxKbiQh+XibjDHXLsz&#10;f9JpGyoRQ9jnqMCE0OZS+tKQRT92LXHkDq6zGCLsKqk7PMdw28g0STJpsebYYLClV0Plz/ZoFZS7&#10;2erjt6gL87jb7C+U6sP721qp4X3/8gwiUB9u4qt7peP86cPTJM2yDP4vRQx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oa/bHAAAA4gAAAA8AAAAAAAAAAAAAAAAAmAIAAGRy&#10;cy9kb3ducmV2LnhtbFBLBQYAAAAABAAEAPUAAACMAwAAAAA=&#10;" fillcolor="white [3212]" strokecolor="#168489" strokeweight="1pt">
                        <v:stroke joinstyle="miter"/>
                      </v:oval>
                      <v:shape id="TextBox 9233" o:spid="_x0000_s1380" type="#_x0000_t202" style="position:absolute;left:13219;top:927;width:15373;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gpHMsA&#10;AADiAAAADwAAAGRycy9kb3ducmV2LnhtbESPX2vCMBTF3wf7DuEOfJupc1pXjaKFwRAdzO1he7s0&#10;16asuSlN1OqnXwRhj4fz58eZLTpbiyO1vnKsYNBPQBAXTldcKvj6fH2cgPABWWPtmBScycNifn83&#10;w0y7E3/QcRdKEUfYZ6jAhNBkUvrCkEXfdw1x9PautRiibEupWzzFcVvLpyQZS4sVR4LBhnJDxe/u&#10;YCPXXtbPP3uTpxf7vc7fZdisqq1SvYduOQURqAv/4Vv7TStIJy/JaDhMU7heindAzv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HiCkcywAAAOIAAAAPAAAAAAAAAAAAAAAAAJgC&#10;AABkcnMvZG93bnJldi54bWxQSwUGAAAAAAQABAD1AAAAkAMAAAAA&#10;" filled="f" stroked="f">
                        <v:textbox inset="0,,0">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الضغوط النفسية والجسدية</w:t>
                              </w:r>
                            </w:p>
                          </w:txbxContent>
                        </v:textbox>
                      </v:shape>
                    </v:group>
                    <v:group id="Group 1042266983" o:spid="_x0000_s1381" style="position:absolute;left:23210;width:11104;height:11103" coordorigin="23210"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ODZHyQAA&#10;AOMAAAAPAAAAAAAAAAAAAAAAAKoCAABkcnMvZG93bnJldi54bWxQSwUGAAAAAAQABAD6AAAAoAMA&#10;AAAA&#10;">
                      <v:oval id="Oval 470871884" o:spid="_x0000_s1382" style="position:absolute;left:23210;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vQS8gA&#10;AADiAAAADwAAAGRycy9kb3ducmV2LnhtbESPwWrDMBBE74X8g9hAb7XkEmLjRgluoeCSQInbD1is&#10;rW1irYylJu7fR4FAj8PMvGE2u9kO4kyT7x1rSBMFgrhxpudWw/fX+1MOwgdkg4Nj0vBHHnbbxcMG&#10;C+MufKRzHVoRIewL1NCFMBZS+qYjiz5xI3H0ftxkMUQ5tdJMeIlwO8hnpdbSYs9xocOR3jpqTvWv&#10;1WD2VZli/ZE2ValOKvucywO+av24nMsXEIHm8B++tyujYZWpPEvzfAW3S/EOyO0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e9BLyAAAAOIAAAAPAAAAAAAAAAAAAAAAAJgCAABk&#10;cnMvZG93bnJldi54bWxQSwUGAAAAAAQABAD1AAAAjQMAAAAA&#10;" filled="f" strokecolor="#168489" strokeweight="1pt">
                        <v:stroke dashstyle="1 1" joinstyle="miter"/>
                      </v:oval>
                      <v:oval id="Oval 1690890135" o:spid="_x0000_s1383" style="position:absolute;left:24138;top:927;width:15372;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cS+McA&#10;AADjAAAADwAAAGRycy9kb3ducmV2LnhtbERPzWoCMRC+F3yHMEJvNXGLi26NIoLgwUPVHnqcbsbd&#10;4GaybqKub98IhR7n+5/5sneNuFEXrGcN45ECQVx6Y7nS8HXcvE1BhIhssPFMGh4UYLkYvMyxMP7O&#10;e7odYiVSCIcCNdQxtoWUoazJYRj5ljhxJ985jOnsKmk6vKdw18hMqVw6tJwaamxpXVN5Plydhub4&#10;ueuDX12s2a6/7eQny+010/p12K8+QETq47/4z701aX4+U9OZGr9P4PlTAk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EvjHAAAA4wAAAA8AAAAAAAAAAAAAAAAAmAIAAGRy&#10;cy9kb3ducmV2LnhtbFBLBQYAAAAABAAEAPUAAACMAwAAAAA=&#10;" fillcolor="#168489" strokecolor="#168489" strokeweight="1pt">
                        <v:stroke joinstyle="miter"/>
                      </v:oval>
                      <v:oval id="Oval 1753043628" o:spid="_x0000_s1384" style="position:absolute;left:24936;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0RxcwA&#10;AADjAAAADwAAAGRycy9kb3ducmV2LnhtbESPQU/DMAyF70j7D5GRuLGUjg0oyyaEKBqHTWKwu2m8&#10;plrjVE3YOn49PiBxtN/ze5/ny8G36kh9bAIbuBlnoIirYBuuDXx+lNf3oGJCttgGJgNnirBcjC7m&#10;WNhw4nc6blOtJIRjgQZcSl2hdawceYzj0BGLtg+9xyRjX2vb40nCfavzLJtpjw1Lg8OOnh1Vh+23&#10;N1DtHlZvP2VTuulu83Wm3O5fX9bGXF0OT4+gEg3p3/x3vbKCfzedZLeTWS7Q8pMsQC9+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g0RxcwAAADjAAAADwAAAAAAAAAAAAAAAACY&#10;AgAAZHJzL2Rvd25yZXYueG1sUEsFBgAAAAAEAAQA9QAAAJEDAAAAAA==&#10;" fillcolor="white [3212]" strokecolor="#168489" strokeweight="1pt">
                        <v:stroke joinstyle="miter"/>
                      </v:oval>
                      <v:shape id="TextBox 9229" o:spid="_x0000_s1385" type="#_x0000_t202" style="position:absolute;left:24136;top:2109;width:15373;height:8747;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" filled="f" stroked="f">
                        <v:textbox inset="0,,0">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الإحباط والاكتئاب</w:t>
                              </w:r>
                            </w:p>
                          </w:txbxContent>
                        </v:textbox>
                      </v:shape>
                    </v:group>
                    <v:group id="Group 2070276608" o:spid="_x0000_s1386" style="position:absolute;left:34782;width:11104;height:11103" coordorigin="34782"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HBcdJyQAA&#10;AOMAAAAPAAAAAAAAAAAAAAAAAKoCAABkcnMvZG93bnJldi54bWxQSwUGAAAAAAQABAD6AAAAoAMA&#10;AAAA&#10;">
                      <v:oval id="Oval 2069446862" o:spid="_x0000_s1387" style="position:absolute;left:34782;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JZNsoA&#10;AADjAAAADwAAAGRycy9kb3ducmV2LnhtbESP0WrCQBRE34X+w3ILfdPdBIk2dZW0UEhRkKb9gEv2&#10;Nglm74bsVtO/7wqCj8PMnGE2u8n24kyj7xxrSBYKBHHtTMeNhu+v9/kahA/IBnvHpOGPPOy2D7MN&#10;5sZd+JPOVWhEhLDPUUMbwpBL6euWLPqFG4ij9+NGiyHKsZFmxEuE216mSmXSYsdxocWB3lqqT9Wv&#10;1WD2ZZFg9ZHUZaFOanWcigO+av30OBUvIAJN4R6+tUujIVXZ83KZrbMUrp/iH5Db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ayWTbKAAAA4wAAAA8AAAAAAAAAAAAAAAAAmAIA&#10;AGRycy9kb3ducmV2LnhtbFBLBQYAAAAABAAEAPUAAACPAwAAAAA=&#10;" filled="f" strokecolor="#168489" strokeweight="1pt">
                        <v:stroke dashstyle="1 1" joinstyle="miter"/>
                      </v:oval>
                      <v:oval id="Oval 1119368774" o:spid="_x0000_s1388" style="position:absolute;left:35710;top:927;width:15372;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bDv8gA&#10;AADjAAAADwAAAGRycy9kb3ducmV2LnhtbERPO2/CMBDekfofrKvEBk7SNkCKQQgJiaEDr6HjNT4S&#10;q/E5jQ2k/75GqsR43/vmy9424kqdN44VpOMEBHHptOFKwem4GU1B+ICssXFMCn7Jw3LxNJhjod2N&#10;93Q9hErEEPYFKqhDaAspfVmTRT92LXHkzq6zGOLZVVJ3eIvhtpFZkuTSouHYUGNL65rK78PFKmiO&#10;u4/eu9WP0dv1p3n7ynJzyZQaPverdxCB+vAQ/7u3Os5P09lLPp1MXuH+UwR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9sO/yAAAAOMAAAAPAAAAAAAAAAAAAAAAAJgCAABk&#10;cnMvZG93bnJldi54bWxQSwUGAAAAAAQABAD1AAAAjQMAAAAA&#10;" fillcolor="#168489" strokecolor="#168489" strokeweight="1pt">
                        <v:stroke joinstyle="miter"/>
                      </v:oval>
                      <v:oval id="Oval 512666788" o:spid="_x0000_s1389" style="position:absolute;left:36508;top:1725;width:13776;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pCFscA&#10;AADiAAAADwAAAGRycy9kb3ducmV2LnhtbERPz2vCMBS+C/4P4Q28zdSC1VWjyFiHOyjMzfuzeTZl&#10;zUtpotb99cth4PHj+71c97YRV+p87VjBZJyAIC6drrlS8P1VPM9B+ICssXFMCu7kYb0aDpaYa3fj&#10;T7oeQiViCPscFZgQ2lxKXxqy6MeuJY7c2XUWQ4RdJXWHtxhuG5kmSSYt1hwbDLb0aqj8OVysgvL4&#10;sv34LerCTI/7051SfX5/2yk1euo3CxCB+vAQ/7u3WsF0kmZZNpvHzfFSvAN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KQhbHAAAA4gAAAA8AAAAAAAAAAAAAAAAAmAIAAGRy&#10;cy9kb3ducmV2LnhtbFBLBQYAAAAABAAEAPUAAACMAwAAAAA=&#10;" fillcolor="white [3212]" strokecolor="#168489" strokeweight="1pt">
                        <v:stroke joinstyle="miter"/>
                      </v:oval>
                      <v:shape id="TextBox 9225" o:spid="_x0000_s1390" type="#_x0000_t202" style="position:absolute;left:35469;top:3733;width:15373;height:7123;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vGQ8sA&#10;AADiAAAADwAAAGRycy9kb3ducmV2LnhtbESPS0sDMRSF9wX/Q7iCuzajVNOOTYsOCFJsoY9F3V0m&#10;t5PByc0wie3YX28EocvDeXyc2aJ3jThRF2rPGu5HGQji0puaKw373dtwAiJEZIONZ9LwQwEW85vB&#10;DHPjz7yh0zZWIo1wyFGDjbHNpQylJYdh5Fvi5B195zAm2VXSdHhO466RD1n2JB3WnAgWWyoslV/b&#10;b5e47rIcfx5toS7usCzWMn681iut7277l2cQkfp4Df+3342G6aPKlBorBX+X0h2Q8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Wq8ZDywAAAOIAAAAPAAAAAAAAAAAAAAAAAJgC&#10;AABkcnMvZG93bnJldi54bWxQSwUGAAAAAAQABAD1AAAAkAMAAAAA&#10;" filled="f" stroked="f">
                        <v:textbox inset="0,,0">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القلق والتوتر</w:t>
                              </w:r>
                            </w:p>
                          </w:txbxContent>
                        </v:textbox>
                      </v:shape>
                    </v:group>
                  </v:group>
                </v:group>
                <v:group id="Group 1599840773" o:spid="_x0000_s1391" style="position:absolute;top:15503;width:57463;height:13905" coordorigin=",15503" coordsize="45886,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5pd3dyQAA&#10;AOMAAAAPAAAAAAAAAAAAAAAAAKoCAABkcnMvZG93bnJldi54bWxQSwUGAAAAAAQABAD6AAAAoAMA&#10;AAAA&#10;">
                  <v:group id="Group 72176418" o:spid="_x0000_s1392" style="position:absolute;top:15503;width:11103;height:11104" coordorigin=",15503"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RG438cAAADh&#10;AAAADwAAAAAAAAAAAAAAAACqAgAAZHJzL2Rvd25yZXYueG1sUEsFBgAAAAAEAAQA+gAAAJ4DAAAA&#10;AA==&#10;">
                    <v:oval id="Oval 198089844" o:spid="_x0000_s1393" style="position:absolute;top:15503;width:17227;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6/3sUA&#10;AADiAAAADwAAAGRycy9kb3ducmV2LnhtbERP3WrCMBS+H+wdwhl4N5MO2Wo1SjcQOhyMVR/g0Bzb&#10;YnNSmkzr2xtB8PLj+1+uR9uJEw2+dawhmSoQxJUzLdca9rvNawrCB2SDnWPScCEP69Xz0xIz4878&#10;R6cy1CKGsM9QQxNCn0npq4Ys+qnriSN3cIPFEOFQSzPgOYbbTr4p9S4tthwbGuzpq6HqWP5bDWZb&#10;5AmW30lV5OqoPn7H/Ac/tZ68jPkCRKAxPMR3d2Hi/Hmq0nk6m8HtUsQ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r/exQAAAOIAAAAPAAAAAAAAAAAAAAAAAJgCAABkcnMv&#10;ZG93bnJldi54bWxQSwUGAAAAAAQABAD1AAAAigMAAAAA&#10;" filled="f" strokecolor="#168489" strokeweight="1pt">
                      <v:stroke dashstyle="1 1" joinstyle="miter"/>
                    </v:oval>
                    <v:oval id="Oval 274693557" o:spid="_x0000_s1394" style="position:absolute;left:927;top:16431;width:15373;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69kMsA&#10;AADiAAAADwAAAGRycy9kb3ducmV2LnhtbESPzW7CMBCE75X6DtYi9VYcUhIgxSCEhMShh/Jz4LjE&#10;S2I1XqexgfTt60qVOI5m5hvNfNnbRtyo88axgtEwAUFcOm24UnA8bF6nIHxA1tg4JgU/5GG5eH6a&#10;Y6HdnXd024dKRAj7AhXUIbSFlL6syaIfupY4ehfXWQxRdpXUHd4j3DYyTZJcWjQcF2psaV1T+bW/&#10;WgXN4fOj9271bfR2fTLZOc3NNVXqZdCv3kEE6sMj/N/eagXpZJzP3rJsAn+X4h2Qi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7nr2QywAAAOIAAAAPAAAAAAAAAAAAAAAAAJgC&#10;AABkcnMvZG93bnJldi54bWxQSwUGAAAAAAQABAD1AAAAkAMAAAAA&#10;" fillcolor="#168489" strokecolor="#168489" strokeweight="1pt">
                      <v:stroke joinstyle="miter"/>
                    </v:oval>
                    <v:oval id="Oval 1403058215" o:spid="_x0000_s1395" style="position:absolute;left:1725;top:17229;width:13777;height:13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hnHsgA&#10;AADjAAAADwAAAGRycy9kb3ducmV2LnhtbERPX0/CMBB/N/E7NGfim7RMR2BSiDHOwIMmoLwf67Eu&#10;rtdlrTD89JbExMf7/b/5cnCtOFIfGs8axiMFgrjypuFaw+dHeTcFESKywdYzaThTgOXi+mqOhfEn&#10;3tBxG2uRQjgUqMHG2BVShsqSwzDyHXHiDr53GNPZ19L0eErhrpWZUhPpsOHUYLGjZ0vV1/bbaah2&#10;s9X6p2xKm+/e92fKzOH15U3r25vh6RFEpCH+i//cK5PmP6h7lU+zcQ6XnxIA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GGceyAAAAOMAAAAPAAAAAAAAAAAAAAAAAJgCAABk&#10;cnMvZG93bnJldi54bWxQSwUGAAAAAAQABAD1AAAAjQMAAAAA&#10;" fillcolor="white [3212]" strokecolor="#168489" strokeweight="1pt">
                      <v:stroke joinstyle="miter"/>
                    </v:oval>
                    <v:shape id="TextBox 9259" o:spid="_x0000_s1396" type="#_x0000_t202" style="position:absolute;left:1163;top:16667;width:15373;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mc1swA&#10;AADjAAAADwAAAGRycy9kb3ducmV2LnhtbESPTUvDQBCG70L/wzIFb3ZjW2uI3ZYaEKRYwepBb0N2&#10;mg3Nzobs2sb+eucgeJyZ9+OZ5XrwrTpRH5vABm4nGSjiKtiGawMf7083OaiYkC22gcnAD0VYr0ZX&#10;SyxsOPMbnfapVhLCsUADLqWu0DpWjjzGSeiI5XYIvcckY19r2+NZwn2rp1m20B4blgaHHZWOquP+&#10;20uvv2znXwdX3l/857Z81enlsdkZcz0eNg+gEg3pX/znfraCP5vm89ldvhBo+UkWo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kmc1swAAADjAAAADwAAAAAAAAAAAAAAAACY&#10;AgAAZHJzL2Rvd25yZXYueG1sUEsFBgAAAAAEAAQA9QAAAJEDAAAAAA==&#10;" filled="f" stroked="f">
                      <v:textbox inset="0,,0">
                        <w:txbxContent>
                          <w:p w:rsidR="001338CC" w:rsidRDefault="001338CC" w:rsidP="001D0E2F">
                            <w:pPr>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التأثير على الحياة الشخصية</w:t>
                            </w:r>
                          </w:p>
                        </w:txbxContent>
                      </v:textbox>
                    </v:shape>
                  </v:group>
                  <v:group id="Group 97545292" o:spid="_x0000_s1397" style="position:absolute;left:11701;top:15503;width:34185;height:11104" coordorigin="11701,15503"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LvdKzL&#10;AAAA4QAAAA8AAAAAAAAAAAAAAAAAqgIAAGRycy9kb3ducmV2LnhtbFBLBQYAAAAABAAEAPoAAACi&#10;AwAAAAA=&#10;">
                    <v:group id="Group 1300593553" o:spid="_x0000_s1398" style="position:absolute;left:11701;top:15503;width:11104;height:11104" coordorigin="11701,15503"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hHBfTIAAAA&#10;4wAAAA8AAAAAAAAAAAAAAAAAqgIAAGRycy9kb3ducmV2LnhtbFBLBQYAAAAABAAEAPoAAACfAwAA&#10;AAA=&#10;">
                      <v:oval id="Oval 1743662372" o:spid="_x0000_s1399" style="position:absolute;left:11701;top:15503;width:17228;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d8gccA&#10;AADjAAAADwAAAGRycy9kb3ducmV2LnhtbERPX0vDMBB/F/wO4QTfXNJutNItG1UYVBSG1Q9wNLe2&#10;rLmUJtvqtzcDwcf7/b/NbraDuNDke8cakoUCQdw403Or4ftr//QMwgdkg4Nj0vBDHnbb+7sNFsZd&#10;+ZMudWhFDGFfoIYuhLGQ0jcdWfQLNxJH7ugmiyGeUyvNhNcYbgeZKpVJiz3Hhg5Heu2oOdVnq8G8&#10;V2WC9VvSVKU6qfwwlx/4ovXjw1yuQQSaw7/4z12ZOD9fLbMsXeYp3H6KAM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nfIHHAAAA4wAAAA8AAAAAAAAAAAAAAAAAmAIAAGRy&#10;cy9kb3ducmV2LnhtbFBLBQYAAAAABAAEAPUAAACMAwAAAAA=&#10;" filled="f" strokecolor="#168489" strokeweight="1pt">
                        <v:stroke dashstyle="1 1" joinstyle="miter"/>
                      </v:oval>
                      <v:oval id="Oval 1393897127" o:spid="_x0000_s1400" style="position:absolute;left:12629;top:16431;width:15372;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Kyk8cA&#10;AADjAAAADwAAAGRycy9kb3ducmV2LnhtbERPS4vCMBC+L/gfwgh7W1MrvqpRRFjw4MHVPXgcm7EN&#10;NpPaRK3/3ggLe5zvPfNlaytxp8Ybxwr6vQQEce604ULB7+H7awLCB2SNlWNS8CQPy0XnY46Zdg/+&#10;ofs+FCKGsM9QQRlCnUnp85Is+p6riSN3do3FEM+mkLrBRwy3lUyTZCQtGo4NJda0Lim/7G9WQXXY&#10;bVvvVlejN+ujGZ7SkbmlSn1229UMRKA2/Iv/3Bsd5w+mg8l03E/H8P4pAiAX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CspPHAAAA4wAAAA8AAAAAAAAAAAAAAAAAmAIAAGRy&#10;cy9kb3ducmV2LnhtbFBLBQYAAAAABAAEAPUAAACMAwAAAAA=&#10;" fillcolor="#168489" strokecolor="#168489" strokeweight="1pt">
                        <v:stroke joinstyle="miter"/>
                      </v:oval>
                      <v:oval id="Oval 1234314313" o:spid="_x0000_s1401" style="position:absolute;left:13427;top:17229;width:13777;height:13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aMsA&#10;AADjAAAADwAAAGRycy9kb3ducmV2LnhtbERPXUvDQBB8L/gfjhX6Zi9NVDTmWkQaqQ8V7Mf7mtvk&#10;grm9kDvb1F/vCUJhXnZnZ2anWI62E0cafOtYwXyWgCCunG65UbDflTcPIHxA1tg5JgVn8rBcXE0K&#10;zLU78Qcdt6ER0YR9jgpMCH0upa8MWfQz1xNHrnaDxRDHoZF6wFM0t51Mk+ReWmw5Jhjs6cVQ9bX9&#10;tgqqw+P67adsS3N3eP88U6rr19VGqen1+PwEItAYLsf/6rWO76fZbTaPyOCvU1yAXP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f81BoywAAAOMAAAAPAAAAAAAAAAAAAAAAAJgC&#10;AABkcnMvZG93bnJldi54bWxQSwUGAAAAAAQABAD1AAAAkAMAAAAA&#10;" fillcolor="white [3212]" strokecolor="#168489" strokeweight="1pt">
                        <v:stroke joinstyle="miter"/>
                      </v:oval>
                      <v:shape id="TextBox 9255" o:spid="_x0000_s1402" type="#_x0000_t202" style="position:absolute;left:12865;top:16431;width:15372;height:1234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dZMsA&#10;AADjAAAADwAAAGRycy9kb3ducmV2LnhtbESPTUsDMRCG70L/QxjBm00spS1r02IXBCkqtPWgt2Ez&#10;3SxuJssmtmt/vXMQepyZ9+OZ5XoIrTpRn5rIFh7GBhRxFV3DtYWPw/P9AlTKyA7byGThlxKsV6Ob&#10;JRYunnlHp32ulYRwKtCCz7krtE6Vp4BpHDtiuR1jHzDL2Nfa9XiW8NDqiTEzHbBhafDYUemp+t7/&#10;BOkNl+306+jL+SV8bst3nV83zZu1d7fD0yOoTEO+iv/dL07wjTHT+WS2EGj5SRagV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tp1kywAAAOMAAAAPAAAAAAAAAAAAAAAAAJgC&#10;AABkcnMvZG93bnJldi54bWxQSwUGAAAAAAQABAD1AAAAkAMAAAAA&#10;" filled="f" stroked="f">
                        <v:textbox inset="0,,0">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زيادة الصراعات والخلافات</w:t>
                              </w:r>
                            </w:p>
                          </w:txbxContent>
                        </v:textbox>
                      </v:shape>
                    </v:group>
                    <v:group id="Group 96484090" o:spid="_x0000_s1403" style="position:absolute;left:23210;top:15503;width:11104;height:11104" coordorigin="23210,15503"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LADNfIAAAA&#10;4QAAAA8AAAAAAAAAAAAAAAAAqgIAAGRycy9kb3ducmV2LnhtbFBLBQYAAAAABAAEAPoAAACfAwAA&#10;AAA=&#10;">
                      <v:oval id="Oval 1536898028" o:spid="_x0000_s1404" style="position:absolute;left:23210;top:15503;width:17228;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OxsoA&#10;AADjAAAADwAAAGRycy9kb3ducmV2LnhtbESP0UrDQBBF34X+wzKCb3Y3FWuM3ZZUEFIUxOgHDNkx&#10;Cc3Ohuzaxr93Hgo+ztw7957Z7GY/qBNNsQ9sIVsaUMRNcD23Fr4+X25zUDEhOxwCk4VfirDbLq42&#10;WLhw5g861alVEsKxQAtdSmOhdWw68hiXYSQW7TtMHpOMU6vdhGcJ94NeGbPWHnuWhg5Heu6oOdY/&#10;3oJ7rcoM60PWVKU5mof3uXzDvbU313P5BCrRnP7Nl+vKCf793Tp/zM1KoOUnWYDe/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RnzsbKAAAA4wAAAA8AAAAAAAAAAAAAAAAAmAIA&#10;AGRycy9kb3ducmV2LnhtbFBLBQYAAAAABAAEAPUAAACPAwAAAAA=&#10;" filled="f" strokecolor="#168489" strokeweight="1pt">
                        <v:stroke dashstyle="1 1" joinstyle="miter"/>
                      </v:oval>
                      <v:oval id="Oval 466611325" o:spid="_x0000_s1405" style="position:absolute;left:24138;top:16431;width:15372;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W3dMoA&#10;AADiAAAADwAAAGRycy9kb3ducmV2LnhtbESPzWrDMBCE74W+g9hCb41sNxHFiRJCoJBDD/k75Li1&#10;NraotXItJXHePgoUehxm5htmthhcKy7UB+tZQz7KQBBX3liuNRz2n28fIEJENth6Jg03CrCYPz/N&#10;sDT+ylu67GItEoRDiRqaGLtSylA15DCMfEecvJPvHcYk+1qaHq8J7lpZZJmSDi2nhQY7WjVU/ezO&#10;TkO733wNwS9/rVmvjnbyXSh7LrR+fRmWUxCRhvgf/muvjYaxUirP34sJPC6lOyD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oVt3TKAAAA4gAAAA8AAAAAAAAAAAAAAAAAmAIA&#10;AGRycy9kb3ducmV2LnhtbFBLBQYAAAAABAAEAPUAAACPAwAAAAA=&#10;" fillcolor="#168489" strokecolor="#168489" strokeweight="1pt">
                        <v:stroke joinstyle="miter"/>
                      </v:oval>
                      <v:oval id="Oval 1070900601" o:spid="_x0000_s1406" style="position:absolute;left:24936;top:17229;width:13777;height:13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1o48oA&#10;AADjAAAADwAAAGRycy9kb3ducmV2LnhtbESPT2sCMRDF74V+hzCF3mqi0FZXo4h0ix4q+O8+bsbN&#10;4maybFJd/fRNodDjzHvvN28ms87V4kJtqDxr6PcUCOLCm4pLDftd/jIEESKywdozabhRgNn08WGC&#10;mfFX3tBlG0uRIBwy1GBjbDIpQ2HJYej5hjhpJ986jGlsS2lavCa4q+VAqTfpsOJ0wWJDC0vFefvt&#10;NBSH0XJ1z6vcvh7WxxsNzOnz40vr56duPgYRqYv/5r/00qT66l2NElX14fentAA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tdaOPKAAAA4wAAAA8AAAAAAAAAAAAAAAAAmAIA&#10;AGRycy9kb3ducmV2LnhtbFBLBQYAAAAABAAEAPUAAACPAwAAAAA=&#10;" fillcolor="white [3212]" strokecolor="#168489" strokeweight="1pt">
                        <v:stroke joinstyle="miter"/>
                      </v:oval>
                      <v:shape id="TextBox 9251" o:spid="_x0000_s1407" type="#_x0000_t202" style="position:absolute;left:24256;top:16667;width:15372;height:12345;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d34MsA&#10;AADiAAAADwAAAGRycy9kb3ducmV2LnhtbESPS2vCQBSF90L/w3AL7nRiMT5SR6mBQhEt+Fi0u0vm&#10;mgnN3AmZqab++k5B6PJwHh9nsepsLS7U+sqxgtEwAUFcOF1xqeB0fB3MQPiArLF2TAp+yMNq+dBb&#10;YKbdlfd0OYRSxBH2GSowITSZlL4wZNEPXUMcvbNrLYYo21LqFq9x3NbyKUkm0mLFkWCwodxQ8XX4&#10;tpFrb5vx59nk05v92OTvMmzX1U6p/mP38gwiUBf+w/f2m1YwmabjeZrORvB3Kd4Bufw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TR3fgywAAAOIAAAAPAAAAAAAAAAAAAAAAAJgC&#10;AABkcnMvZG93bnJldi54bWxQSwUGAAAAAAQABAD1AAAAkAMAAAAA&#10;" filled="f" stroked="f">
                        <v:textbox inset="0,,0">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انخفاض الإنتاجية والأداء</w:t>
                              </w:r>
                            </w:p>
                          </w:txbxContent>
                        </v:textbox>
                      </v:shape>
                    </v:group>
                    <v:group id="Group 55641456" o:spid="_x0000_s1408" style="position:absolute;left:34782;top:15503;width:11104;height:11104" coordorigin="34782,15503"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jY/HxyQAA&#10;AOEAAAAPAAAAAAAAAAAAAAAAAKoCAABkcnMvZG93bnJldi54bWxQSwUGAAAAAAQABAD6AAAAoAMA&#10;AAAA&#10;">
                      <v:oval id="Oval 570447977" o:spid="_x0000_s1409" style="position:absolute;left:34782;top:15503;width:17228;height:17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8fcgA&#10;AADiAAAADwAAAGRycy9kb3ducmV2LnhtbESP0UrEMBRE3wX/IVzBNzeprEbrpksVFrooiNUPuDTX&#10;trS5KU3c7f69WRB8HGbmDLPZLm4UB5pD79lAtlIgiBtve24NfH3ubh5AhIhscfRMBk4UYFtcXmww&#10;t/7IH3SoYysShEOOBroYp1zK0HTkMKz8RJy8bz87jEnOrbQzHhPcjfJWqXvpsOe00OFELx01Q/3j&#10;DNjXqsyw3mdNVapB6felfMNnY66vlvIJRKQl/of/2pU1cKfVeq0ftYbzpXQHZP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rnx9yAAAAOIAAAAPAAAAAAAAAAAAAAAAAJgCAABk&#10;cnMvZG93bnJldi54bWxQSwUGAAAAAAQABAD1AAAAjQMAAAAA&#10;" filled="f" strokecolor="#168489" strokeweight="1pt">
                        <v:stroke dashstyle="1 1" joinstyle="miter"/>
                      </v:oval>
                      <v:oval id="Oval 1824316445" o:spid="_x0000_s1410" style="position:absolute;left:35710;top:16431;width:15372;height:153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GXccA&#10;AADjAAAADwAAAGRycy9kb3ducmV2LnhtbERPzWrCQBC+F3yHZQRvdWOMQVJXEUHw0IM1PfQ4zY7J&#10;YnY2ZldN394tFHqc739Wm8G24k69N44VzKYJCOLKacO1gs9y/7oE4QOyxtYxKfghD5v16GWFhXYP&#10;/qD7KdQihrAvUEETQldI6auGLPqp64gjd3a9xRDPvpa6x0cMt61MkySXFg3HhgY72jVUXU43q6At&#10;j++Dd9ur0Yfdl1l8p7m5pUpNxsP2DUSgIfyL/9wHHecv02w+y7NsAb8/RQDk+g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3Bl3HAAAA4wAAAA8AAAAAAAAAAAAAAAAAmAIAAGRy&#10;cy9kb3ducmV2LnhtbFBLBQYAAAAABAAEAPUAAACMAwAAAAA=&#10;" fillcolor="#168489" strokecolor="#168489" strokeweight="1pt">
                        <v:stroke joinstyle="miter"/>
                      </v:oval>
                      <v:oval id="Oval 2020428839" o:spid="_x0000_s1411" style="position:absolute;left:36508;top:17229;width:13776;height:13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2jMsA&#10;AADjAAAADwAAAGRycy9kb3ducmV2LnhtbESPT0sDMRTE74LfITzBm02Mf9iuTYuIK/VQwdreXzev&#10;m8XNy7KJ7dZPbwTB4zAzv2Fmi9F34kBDbAMbuJ4oEMR1sC03BjYf1VUBIiZki11gMnCiCIv5+dkM&#10;SxuO/E6HdWpEhnAs0YBLqS+ljLUjj3ESeuLs7cPgMWU5NNIOeMxw30mt1L302HJecNjTk6P6c/3l&#10;DdTb6fL1u2ord7d9251I2/3L88qYy4vx8QFEojH9h//aS2tAK61udVHcTOH3U/4Dcv4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0VzaMywAAAOMAAAAPAAAAAAAAAAAAAAAAAJgC&#10;AABkcnMvZG93bnJldi54bWxQSwUGAAAAAAQABAD1AAAAkAMAAAAA&#10;" fillcolor="white [3212]" strokecolor="#168489" strokeweight="1pt">
                        <v:stroke joinstyle="miter"/>
                      </v:oval>
                      <v:shape id="TextBox 9247" o:spid="_x0000_s1412" type="#_x0000_t202" style="position:absolute;left:38304;top:17465;width:10721;height:11547;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tp3swA&#10;AADjAAAADwAAAGRycy9kb3ducmV2LnhtbESPQUsDMRCF7wX/QxihtzbZUt2yNi12oSBFC1YPehs2&#10;083iZrJsYrv21xtB6HHmvXnfm+V6cK04UR8azxqyqQJBXHnTcK3h/W07WYAIEdlg65k0/FCA9epm&#10;tMTC+DO/0ukQa5FCOBSowcbYFVKGypLDMPUdcdKOvncY09jX0vR4TuGulTOl7qXDhhPBYkelperr&#10;8O0S111288+jLfOL+9iVexmfN82L1uPb4fEBRKQhXs3/108m1VcqW8zyuyyHv5/SAuTqF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7tp3swAAADjAAAADwAAAAAAAAAAAAAAAACY&#10;AgAAZHJzL2Rvd25yZXYueG1sUEsFBgAAAAAEAAQA9QAAAJEDAAAAAA==&#10;" filled="f" stroked="f">
                        <v:textbox inset="0,,0">
                          <w:txbxContent>
                            <w:p w:rsidR="001338CC" w:rsidRDefault="001338CC" w:rsidP="001D0E2F">
                              <w:pPr>
                                <w:bidi w:val="0"/>
                                <w:jc w:val="center"/>
                                <w:rPr>
                                  <w:rFonts w:ascii="Adobe Arabic" w:hAnsi="Adobe Arabic" w:cs="Adobe Arabic"/>
                                  <w:b/>
                                  <w:bCs/>
                                  <w:color w:val="000000"/>
                                  <w:kern w:val="24"/>
                                  <w:sz w:val="32"/>
                                  <w:szCs w:val="32"/>
                                  <w:lang w:bidi="ar-SY"/>
                                </w:rPr>
                              </w:pPr>
                              <w:r w:rsidRPr="000A1016">
                                <w:rPr>
                                  <w:rFonts w:ascii="Adobe Arabic" w:hAnsi="Adobe Arabic" w:cs="Adobe Arabic"/>
                                  <w:b/>
                                  <w:bCs/>
                                  <w:color w:val="000000"/>
                                  <w:kern w:val="24"/>
                                  <w:sz w:val="32"/>
                                  <w:szCs w:val="32"/>
                                  <w:rtl/>
                                  <w:lang w:bidi="ar-SY"/>
                                </w:rPr>
                                <w:t>فقدان الثقة والانتماء</w:t>
                              </w:r>
                            </w:p>
                          </w:txbxContent>
                        </v:textbox>
                      </v:shape>
                    </v:group>
                  </v:group>
                </v:group>
                <w10:wrap anchorx="pag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072E12E2" wp14:editId="693E8B0B">
                <wp:extent cx="5731510" cy="891540"/>
                <wp:effectExtent l="0" t="0" r="2540" b="22860"/>
                <wp:docPr id="21193239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0071744" name="مجموعة 47"/>
                        <wpg:cNvGrpSpPr/>
                        <wpg:grpSpPr>
                          <a:xfrm>
                            <a:off x="0" y="0"/>
                            <a:ext cx="5731510" cy="895351"/>
                            <a:chOff x="0" y="0"/>
                            <a:chExt cx="5878196" cy="918845"/>
                          </a:xfrm>
                        </wpg:grpSpPr>
                        <wpg:grpSp>
                          <wpg:cNvPr id="709949415" name="مجموعة 48"/>
                          <wpg:cNvGrpSpPr/>
                          <wpg:grpSpPr>
                            <a:xfrm>
                              <a:off x="0" y="0"/>
                              <a:ext cx="5878196" cy="918845"/>
                              <a:chOff x="0" y="0"/>
                              <a:chExt cx="6240348" cy="919070"/>
                            </a:xfrm>
                          </wpg:grpSpPr>
                          <wpg:grpSp>
                            <wpg:cNvPr id="1627269887" name="مجموعة 49"/>
                            <wpg:cNvGrpSpPr/>
                            <wpg:grpSpPr>
                              <a:xfrm>
                                <a:off x="0" y="169208"/>
                                <a:ext cx="5433072" cy="580613"/>
                                <a:chOff x="0" y="169208"/>
                                <a:chExt cx="5433072" cy="580613"/>
                              </a:xfrm>
                            </wpg:grpSpPr>
                            <wps:wsp>
                              <wps:cNvPr id="4161006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55604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2568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7305962" name="مربع نص 41"/>
                          <wps:cNvSpPr txBox="1"/>
                          <wps:spPr>
                            <a:xfrm>
                              <a:off x="204466" y="257010"/>
                              <a:ext cx="4615440" cy="389396"/>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القلق والتوتر:</w:t>
                                </w:r>
                              </w:p>
                            </w:txbxContent>
                          </wps:txbx>
                          <wps:bodyPr wrap="square" rtlCol="1">
                            <a:spAutoFit/>
                          </wps:bodyPr>
                        </wps:wsp>
                      </wpg:grpSp>
                      <pic:pic xmlns:pic="http://schemas.openxmlformats.org/drawingml/2006/picture">
                        <pic:nvPicPr>
                          <pic:cNvPr id="147628393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CZ1nwYICAAA4h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14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1Vmb8oA&#10;AADjAAAADwAAAAAAAAAAAAAAAACqAgAAZHJzL2Rvd25yZXYueG1sUEsFBgAAAAAEAAQA+gAAAKED&#10;AAAAAA==&#10;">
                  <v:group id="مجموعة 48" o:spid="_x0000_s14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rboM7L&#10;AAAA4gAAAA8AAAAAAAAAAAAAAAAAqgIAAGRycy9kb3ducmV2LnhtbFBLBQYAAAAABAAEAPoAAACi&#10;AwAAAAA=&#10;">
                    <v:group id="مجموعة 49" o:spid="_x0000_s14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1rJwyQAA&#10;AOMAAAAPAAAAAAAAAAAAAAAAAKoCAABkcnMvZG93bnJldi54bWxQSwUGAAAAAAQABAD6AAAAoAMA&#10;AAAA&#10;">
                      <v:shape id="شكل حر 50" o:spid="_x0000_s14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aUU8kA&#10;AADiAAAADwAAAGRycy9kb3ducmV2LnhtbESPQWvCQBSE70L/w/IK3nQTq6FJs0oRhCA9aFrx+si+&#10;JqHZtyG7NfHfdwuFHoeZ+YbJd5PpxI0G11pWEC8jEMSV1S3XCj7eD4tnEM4ja+wsk4I7OdhtH2Y5&#10;ZtqOfKZb6WsRIOwyVNB432dSuqohg25pe+LgfdrBoA9yqKUecAxw08lVFCXSYMthocGe9g1VX+W3&#10;UZAcN9fTqTpszmXx9ObI6Iu2Xqn54/T6AsLT5P/Df+1CK1jHSRygaQq/l8Idk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VaUU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7W98kA&#10;AADjAAAADwAAAGRycy9kb3ducmV2LnhtbESPQW/CMAyF75P2HyJP2gVBummtoBDQtGnSjoxNnE1j&#10;0orG6ZqsdP8eH5A42u/5vc+rzehbNVAfm8AGnmYZKOIq2IadgZ/vj+kcVEzIFtvAZOCfImzW93cr&#10;LG048xcNu+SUhHAs0UCdUldqHauaPMZZ6IhFO4beY5Kxd9r2eJZw3+rnLCu0x4alocaO3mqqTrs/&#10;bwB//XZ/CCnE4eDc+yTvxonNjXl8GF+XoBKN6Wa+Xn9awZ8XeV5kLwuBlp9kAXp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7W98kAAADjAAAADwAAAAAAAAAAAAAAAACYAgAA&#10;ZHJzL2Rvd25yZXYueG1sUEsFBgAAAAAEAAQA9QAAAI4DAAAAAA==&#10;" fillcolor="#a5a5a5 [2092]" stroked="f" strokeweight="1pt">
                        <v:stroke joinstyle="miter"/>
                      </v:roundrect>
                    </v:group>
                    <v:oval id="شكل بيضاوي 52" o:spid="_x0000_s14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05sgA&#10;AADjAAAADwAAAGRycy9kb3ducmV2LnhtbERPX2vCMBB/H+w7hBP2NlPD1mlnlLExmKAwq+75aM62&#10;2FxKk9n67Y0w2OP9/t98OdhGnKnztWMNk3ECgrhwpuZSw373+TgF4QOywcYxabiQh+Xi/m6OmXE9&#10;b+mch1LEEPYZaqhCaDMpfVGRRT92LXHkjq6zGOLZldJ02Mdw20iVJKm0WHNsqLCl94qKU/5rNXyf&#10;jofLz2qdbErX52lvP5QyO60fRsPbK4hAQ/gX/7m/TJyfztRzOn15UnD7KQI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JDTmyAAAAOMAAAAPAAAAAAAAAAAAAAAAAJgCAABk&#10;cnMvZG93bnJldi54bWxQSwUGAAAAAAQABAD1AAAAjQMAAAAA&#10;" filled="f" strokecolor="#168489" strokeweight="1pt">
                      <v:stroke joinstyle="miter"/>
                    </v:oval>
                  </v:group>
                  <v:shape id="مربع نص 41" o:spid="_x0000_s1420"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xrcYA&#10;AADjAAAADwAAAGRycy9kb3ducmV2LnhtbERPzU7DMAy+I/EOkZF2Y8k2rUBZNk0wpB24MMrdakxT&#10;0ThVY9bu7QkSEkd//97sptCpMw2pjWxhMTegiOvoWm4sVO8vt/egkiA77CKThQsl2G2vrzZYujjy&#10;G51P0qgcwqlEC16kL7VOtaeAaR574sx9xiGg5HNotBtwzOGh00tjCh2w5dzgsacnT/XX6TtYEHH7&#10;xaU6hHT8mF6fR2/qNVbWzm6m/SMooUn+xX/uo8vzV8Xdyqwfii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nxrc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القلق والتوتر:</w:t>
                          </w:r>
                        </w:p>
                      </w:txbxContent>
                    </v:textbox>
                  </v:shape>
                </v:group>
                <v:shape id="صورة 54" o:spid="_x0000_s14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6j4fJAAAA4wAAAA8AAABkcnMvZG93bnJldi54bWxET19LwzAQfxf8DuEE31zqKmtXlw2VCcKe&#10;tqr4eDZnW5dcahK3+u0XQfDxfv9vsRqtEQfyoXes4HqSgSBunO65VfBcP16VIEJE1mgck4IfCrBa&#10;np8tsNLuyFs67GIrUgiHChV0MQ6VlKHpyGKYuIE4cR/OW4zp9K3UHo8p3Bo5zbKZtNhzauhwoIeO&#10;mv3u2yrY+Pv3z3n9auqv7du6NHnxsl9vlLq8GO9uQUQa47/4z/2k0/ybYjYt83lewO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DqPh8kAAADjAAAADwAAAAAAAAAA&#10;AAAAAACfAgAAZHJzL2Rvd25yZXYueG1sUEsFBgAAAAAEAAQA9wAAAJUDA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بعدم اليقين حول المستقبل والتغييرات المقبلة.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الخوف من فقدان الوظيفة أو تدهور أوضاعهم الوظيفية.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التوتر الناتج عن التكيف مع مسؤوليات ومتطلبات جديدة.</w:t>
      </w:r>
    </w:p>
    <w:p w:rsidR="00291E05" w:rsidRPr="00B928E9" w:rsidRDefault="00560E47" w:rsidP="00560E47">
      <w:r w:rsidRPr="002A078C">
        <w:rPr>
          <w:rFonts w:ascii="Sakkal Majalla" w:hAnsi="Sakkal Majalla"/>
          <w:noProof/>
          <w:sz w:val="34"/>
        </w:rPr>
        <w:lastRenderedPageBreak/>
        <mc:AlternateContent>
          <mc:Choice Requires="wpg">
            <w:drawing>
              <wp:inline distT="0" distB="0" distL="0" distR="0" wp14:anchorId="4A9EF761" wp14:editId="23A1D9D7">
                <wp:extent cx="5731510" cy="891540"/>
                <wp:effectExtent l="0" t="0" r="2540" b="22860"/>
                <wp:docPr id="116011427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8208643" name="مجموعة 47"/>
                        <wpg:cNvGrpSpPr/>
                        <wpg:grpSpPr>
                          <a:xfrm>
                            <a:off x="0" y="0"/>
                            <a:ext cx="5731510" cy="895351"/>
                            <a:chOff x="0" y="0"/>
                            <a:chExt cx="5878196" cy="918845"/>
                          </a:xfrm>
                        </wpg:grpSpPr>
                        <wpg:grpSp>
                          <wpg:cNvPr id="1165954274" name="مجموعة 48"/>
                          <wpg:cNvGrpSpPr/>
                          <wpg:grpSpPr>
                            <a:xfrm>
                              <a:off x="0" y="0"/>
                              <a:ext cx="5878196" cy="918845"/>
                              <a:chOff x="0" y="0"/>
                              <a:chExt cx="6240348" cy="919070"/>
                            </a:xfrm>
                          </wpg:grpSpPr>
                          <wpg:grpSp>
                            <wpg:cNvPr id="1842307222" name="مجموعة 49"/>
                            <wpg:cNvGrpSpPr/>
                            <wpg:grpSpPr>
                              <a:xfrm>
                                <a:off x="0" y="169208"/>
                                <a:ext cx="5433072" cy="580613"/>
                                <a:chOff x="0" y="169208"/>
                                <a:chExt cx="5433072" cy="580613"/>
                              </a:xfrm>
                            </wpg:grpSpPr>
                            <wps:wsp>
                              <wps:cNvPr id="1067102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09481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05069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2318531"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الإحباط والاكتئاب:</w:t>
                                </w:r>
                              </w:p>
                            </w:txbxContent>
                          </wps:txbx>
                          <wps:bodyPr wrap="square" rtlCol="1">
                            <a:spAutoFit/>
                          </wps:bodyPr>
                        </wps:wsp>
                      </wpg:grpSp>
                      <pic:pic xmlns:pic="http://schemas.openxmlformats.org/drawingml/2006/picture">
                        <pic:nvPicPr>
                          <pic:cNvPr id="7647906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">
                <v:group id="مجموعة 47" o:spid="_x0000_s14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ceCfIAAAA&#10;4wAAAA8AAAAAAAAAAAAAAAAAqgIAAGRycy9kb3ducmV2LnhtbFBLBQYAAAAABAAEAPoAAACfAwAA&#10;AAA=&#10;">
                  <v:group id="مجموعة 48" o:spid="_x0000_s14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3Gd+fyQAA&#10;AOMAAAAPAAAAAAAAAAAAAAAAAKoCAABkcnMvZG93bnJldi54bWxQSwUGAAAAAAQABAD6AAAAoAMA&#10;AAAA&#10;">
                    <v:group id="مجموعة 49" o:spid="_x0000_s14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OG41nIAAAA&#10;4wAAAA8AAAAAAAAAAAAAAAAAqgIAAGRycy9kb3ducmV2LnhtbFBLBQYAAAAABAAEAPoAAACfAwAA&#10;AAA=&#10;">
                      <v:shape id="شكل حر 50" o:spid="_x0000_s14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Obl8UA&#10;AADiAAAADwAAAGRycy9kb3ducmV2LnhtbERPXWvCMBR9F/Yfwh3szSZ12Ek1yhgIMvagdeLrpbm2&#10;xeamNJnWf28Ggo+H871YDbYVF+p941hDmigQxKUzDVcafvfr8QyED8gGW8ek4UYeVsuX0QJz4668&#10;o0sRKhFD2OeooQ6hy6X0ZU0WfeI64sidXG8xRNhX0vR4jeG2lROlMmmx4dhQY0dfNZXn4s9qyL6n&#10;x+22XE93xeb9x5M1B+OC1m+vw+ccRKAhPMUP98bE+Sr7SNUkzeD/UsQ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45uXxQAAAOI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AqlsYA&#10;AADjAAAADwAAAGRycy9kb3ducmV2LnhtbERPX2vCMBB/H/gdwg32Ipq2aKnVKGNjsMdNxeezOdOy&#10;5lKbrHbffhkMfLzf/9vsRtuKgXrfOFaQzhMQxJXTDRsFx8PbrADhA7LG1jEp+CEPu+3kYYOldjf+&#10;pGEfjIgh7EtUUIfQlVL6qiaLfu464shdXG8xxLM3Uvd4i+G2lVmS5NJiw7Ghxo5eaqq+9t9WAV7t&#10;x+nsgvPD2ZjX6bIbp3qp1NPj+LwGEWgMd/G/+13H+atFsloUaZ7B308RAL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AqlsYAAADjAAAADwAAAAAAAAAAAAAAAACYAgAAZHJz&#10;L2Rvd25yZXYueG1sUEsFBgAAAAAEAAQA9QAAAIsDAAAAAA==&#10;" fillcolor="#a5a5a5 [2092]" stroked="f" strokeweight="1pt">
                        <v:stroke joinstyle="miter"/>
                      </v:roundrect>
                    </v:group>
                    <v:oval id="شكل بيضاوي 52" o:spid="_x0000_s14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PFsgA&#10;AADjAAAADwAAAGRycy9kb3ducmV2LnhtbERP3WvCMBB/H+x/CDfY20xWXdHOKGMiOJgw68fz0Zxt&#10;sbmUJrP1v18Ggz3e7/vmy8E24kqdrx1reB4pEMSFMzWXGg779dMUhA/IBhvHpOFGHpaL+7s5Zsb1&#10;vKNrHkoRQ9hnqKEKoc2k9EVFFv3ItcSRO7vOYohnV0rTYR/DbSMTpVJpsebYUGFL7xUVl/zbavi6&#10;nI+308en2pauz9PerpLE7LV+fBjeXkEEGsK/+M+9MXH+ZKJeVDobJ/D7UwR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iw8WyAAAAOMAAAAPAAAAAAAAAAAAAAAAAJgCAABk&#10;cnMvZG93bnJldi54bWxQSwUGAAAAAAQABAD1AAAAjQMAAAAA&#10;" filled="f" strokecolor="#168489" strokeweight="1pt">
                      <v:stroke joinstyle="miter"/>
                    </v:oval>
                  </v:group>
                  <v:shape id="مربع نص 41" o:spid="_x0000_s142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rrcgA&#10;AADiAAAADwAAAGRycy9kb3ducmV2LnhtbESPQUvDQBSE70L/w/IEb3aTltoQuy2lKvTgxTa9P7LP&#10;bDD7NmSfTfrvXUHwOMzMN8xmN/lOXWmIbWAD+TwDRVwH23JjoDq/PRagoiBb7AKTgRtF2G1ndxss&#10;bRj5g64naVSCcCzRgBPpS61j7chjnIeeOHmfYfAoSQ6NtgOOCe47vciyJ+2x5bTgsKeDo/rr9O0N&#10;iNh9fqtefTxepveX0WX1CitjHu6n/TMooUn+w3/tozWwLhbLvFgtc/i9lO6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ASut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الإحباط والاكتئاب:</w:t>
                          </w:r>
                        </w:p>
                      </w:txbxContent>
                    </v:textbox>
                  </v:shape>
                </v:group>
                <v:shape id="صورة 54" o:spid="_x0000_s14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2D8nLAAAA4QAAAA8AAABkcnMvZG93bnJldi54bWxEj0FLAzEUhO9C/0N4BW82q5Xddm1aVCoI&#10;PbWr4vG5ee6uTV7WJLbrvzdCocdhZr5hFqvBGnEgHzrHCq4nGQji2umOGwUv1dPVDESIyBqNY1Lw&#10;SwFWy9HFAkvtjrylwy42IkE4lKigjbEvpQx1SxbDxPXEyft03mJM0jdSezwmuDXyJstyabHjtNBi&#10;T48t1fvdj1Ww8Q8fX/PqzVTf2/f1zEyL1/16o9TleLi/AxFpiOfwqf2sFRT5bTHP8in8P0pvQC7/&#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ttg/JywAAAOEAAAAPAAAAAAAA&#10;AAAAAAAAAJ8CAABkcnMvZG93bnJldi54bWxQSwUGAAAAAAQABAD3AAAAlwM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بالفقدان وخيبة الأمل إزاء التغييرات.</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انخفاض الدافعية والانخراط في العمل.</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tl/>
        </w:rPr>
      </w:pPr>
      <w:r w:rsidRPr="001D0E2F">
        <w:rPr>
          <w:rFonts w:ascii="Sakkal Majalla" w:hAnsi="Sakkal Majalla" w:cs="Sakkal Majalla"/>
          <w:sz w:val="34"/>
          <w:szCs w:val="34"/>
          <w:rtl/>
        </w:rPr>
        <w:t>تراجع مستويات الرضا الوظيفي والولاء التنظيمي.</w:t>
      </w:r>
    </w:p>
    <w:p w:rsidR="00291E05" w:rsidRPr="00B928E9" w:rsidRDefault="00560E47" w:rsidP="00560E47">
      <w:r w:rsidRPr="002A078C">
        <w:rPr>
          <w:rFonts w:ascii="Sakkal Majalla" w:hAnsi="Sakkal Majalla"/>
          <w:noProof/>
          <w:sz w:val="34"/>
        </w:rPr>
        <mc:AlternateContent>
          <mc:Choice Requires="wpg">
            <w:drawing>
              <wp:inline distT="0" distB="0" distL="0" distR="0" wp14:anchorId="4ECC70F8" wp14:editId="4CE9071D">
                <wp:extent cx="5731510" cy="891540"/>
                <wp:effectExtent l="0" t="0" r="2540" b="22860"/>
                <wp:docPr id="7451923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75985651" name="مجموعة 47"/>
                        <wpg:cNvGrpSpPr/>
                        <wpg:grpSpPr>
                          <a:xfrm>
                            <a:off x="0" y="0"/>
                            <a:ext cx="5731510" cy="895351"/>
                            <a:chOff x="0" y="0"/>
                            <a:chExt cx="5878196" cy="918845"/>
                          </a:xfrm>
                        </wpg:grpSpPr>
                        <wpg:grpSp>
                          <wpg:cNvPr id="2022955454" name="مجموعة 48"/>
                          <wpg:cNvGrpSpPr/>
                          <wpg:grpSpPr>
                            <a:xfrm>
                              <a:off x="0" y="0"/>
                              <a:ext cx="5878196" cy="918845"/>
                              <a:chOff x="0" y="0"/>
                              <a:chExt cx="6240348" cy="919070"/>
                            </a:xfrm>
                          </wpg:grpSpPr>
                          <wpg:grpSp>
                            <wpg:cNvPr id="1992953335" name="مجموعة 49"/>
                            <wpg:cNvGrpSpPr/>
                            <wpg:grpSpPr>
                              <a:xfrm>
                                <a:off x="0" y="169208"/>
                                <a:ext cx="5433072" cy="580613"/>
                                <a:chOff x="0" y="169208"/>
                                <a:chExt cx="5433072" cy="580613"/>
                              </a:xfrm>
                            </wpg:grpSpPr>
                            <wps:wsp>
                              <wps:cNvPr id="11331943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58878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7928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2116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الضغوط النفسية والجسدية:</w:t>
                                </w:r>
                              </w:p>
                            </w:txbxContent>
                          </wps:txbx>
                          <wps:bodyPr wrap="square" rtlCol="1">
                            <a:spAutoFit/>
                          </wps:bodyPr>
                        </wps:wsp>
                      </wpg:grpSp>
                      <pic:pic xmlns:pic="http://schemas.openxmlformats.org/drawingml/2006/picture">
                        <pic:nvPicPr>
                          <pic:cNvPr id="179372780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">
                <v:group id="مجموعة 47" o:spid="_x0000_s14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ybBITIAAAA&#10;4wAAAA8AAAAAAAAAAAAAAAAAqgIAAGRycy9kb3ducmV2LnhtbFBLBQYAAAAABAAEAPoAAACfAwAA&#10;AAA=&#10;">
                  <v:group id="مجموعة 48" o:spid="_x0000_s14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goWo&#10;zAAAAOMAAAAPAAAAAAAAAAAAAAAAAKoCAABkcnMvZG93bnJldi54bWxQSwUGAAAAAAQABAD6AAAA&#10;owMAAAAA&#10;">
                    <v:group id="مجموعة 49" o:spid="_x0000_s14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bp/3IAAAA&#10;4wAAAA8AAAAAAAAAAAAAAAAAqgIAAGRycy9kb3ducmV2LnhtbFBLBQYAAAAABAAEAPoAAACfAwAA&#10;AAA=&#10;">
                      <v:shape id="شكل حر 50" o:spid="_x0000_s14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iscA&#10;AADjAAAADwAAAGRycy9kb3ducmV2LnhtbERPzWrCQBC+C32HZQq96SaNkZq6SikEgniIsaXXITtN&#10;QrOzIbvV+PZuoeBxvv/Z7CbTizONrrOsIF5EIIhrqztuFHyc8vkLCOeRNfaWScGVHOy2D7MNZtpe&#10;+EjnyjcihLDLUEHr/ZBJ6eqWDLqFHYgD921Hgz6cYyP1iJcQbnr5HEUrabDj0NDiQO8t1T/Vr1Gw&#10;2qdfZVnn6bEqkoMjoz+19Uo9PU5vryA8Tf4u/ncXOsyPkyReL5P1Ev5+CgDI7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PrYr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IsgA&#10;AADjAAAADwAAAGRycy9kb3ducmV2LnhtbESPQWvCQBSE74L/YXlCL6IbA9EQXUVahB5bWzw/s89N&#10;MPs2ZteY/vtuoeBxmJlvmM1usI3oqfO1YwWLeQKCuHS6ZqPg++swy0H4gKyxcUwKfsjDbjsebbDQ&#10;7sGf1B+DERHCvkAFVQhtIaUvK7Lo564ljt7FdRZDlJ2RusNHhNtGpkmylBZrjgsVtvRaUXk93q0C&#10;vNmP09kF5/uzMW/TrB2mOlPqZTLs1yACDeEZ/m+/awVpsszyfJUvUvj7FP+A3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qu8iyAAAAOMAAAAPAAAAAAAAAAAAAAAAAJgCAABk&#10;cnMvZG93bnJldi54bWxQSwUGAAAAAAQABAD1AAAAjQMAAAAA&#10;" fillcolor="#a5a5a5 [2092]" stroked="f" strokeweight="1pt">
                        <v:stroke joinstyle="miter"/>
                      </v:roundrect>
                    </v:group>
                    <v:oval id="شكل بيضاوي 52" o:spid="_x0000_s14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hwhMgA&#10;AADjAAAADwAAAGRycy9kb3ducmV2LnhtbERPX2vCMBB/H+w7hBvsbaYLTrvOKGMiOHCgdfp8NGdb&#10;bC6lyWz99stA2OP9/t9sMdhGXKjztWMNz6MEBHHhTM2lhu/96ikF4QOywcYxabiSh8X8/m6GmXE9&#10;7+iSh1LEEPYZaqhCaDMpfVGRRT9yLXHkTq6zGOLZldJ02Mdw20iVJBNpsebYUGFLHxUV5/zHatie&#10;T4fr8XOTfJWuzye9XSpl9lo/PgzvbyACDeFffHOvTZyfqumrSqfjF/j7KQI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WHCEyAAAAOMAAAAPAAAAAAAAAAAAAAAAAJgCAABk&#10;cnMvZG93bnJldi54bWxQSwUGAAAAAAQABAD1AAAAjQMAAAAA&#10;" filled="f" strokecolor="#168489" strokeweight="1pt">
                      <v:stroke joinstyle="miter"/>
                    </v:oval>
                  </v:group>
                  <v:shape id="مربع نص 41" o:spid="_x0000_s143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Z3VMgA&#10;AADjAAAADwAAAGRycy9kb3ducmV2LnhtbESPzWrDMBCE74W+g9hCb41k05rgRgmhP5BDL03c+2Jt&#10;LVNrZaxt7Lx9VSj0OMzMN8xmt4RBnWlKfWQLxcqAIm6j67mz0Jxe79agkiA7HCKThQsl2G2vrzZY&#10;uzjzO52P0qkM4VSjBS8y1lqn1lPAtIojcfY+4xRQspw67SacMzwMujSm0gF7zgseR3ry1H4dv4MF&#10;EbcvLs1LSIeP5e159qZ9wMba25tl/whKaJH/8F/74CyUZl2VZVFU9/D7Kf8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ZndUyAAAAOM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الضغوط النفسية والجسدية:</w:t>
                          </w:r>
                        </w:p>
                      </w:txbxContent>
                    </v:textbox>
                  </v:shape>
                </v:group>
                <v:shape id="صورة 54" o:spid="_x0000_s14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bOB3JAAAA4wAAAA8AAABkcnMvZG93bnJldi54bWxET19PwjAQfzfxOzRH4pt0QOLGoBA1mJjw&#10;BFPj47ke26C9zrbC/PbWxMTH+/2/5XqwRpzJh86xgsk4A0FcO91xo+ClerotQISIrNE4JgXfFGC9&#10;ur5aYqndhXd03sdGpBAOJSpoY+xLKUPdksUwdj1x4g7OW4zp9I3UHi8p3Bo5zbI7abHj1NBiT48t&#10;1af9l1Ww9Q8fx3n1ZqrP3fumMLP89bTZKnUzGu4XICIN8V/8537WaX4+n+XTvMgm8PtTAk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Bs4HckAAADjAAAADwAAAAAAAAAA&#10;AAAAAACfAgAAZHJzL2Rvd25yZXYueG1sUEsFBgAAAAAEAAQA9wAAAJUDA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زيادة مستويات الإجهاد والتوتر العضلي.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بالتعب المفرط والاستنزاف العاطفي.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ظهور أعراض جسدية كالصداع والأرق وغيرها.</w:t>
      </w:r>
    </w:p>
    <w:p w:rsidR="00291E05" w:rsidRPr="00B928E9" w:rsidRDefault="00560E47" w:rsidP="00560E47">
      <w:r w:rsidRPr="002A078C">
        <w:rPr>
          <w:rFonts w:ascii="Sakkal Majalla" w:hAnsi="Sakkal Majalla"/>
          <w:noProof/>
          <w:sz w:val="34"/>
        </w:rPr>
        <mc:AlternateContent>
          <mc:Choice Requires="wpg">
            <w:drawing>
              <wp:inline distT="0" distB="0" distL="0" distR="0" wp14:anchorId="44310B16" wp14:editId="5A61D4E4">
                <wp:extent cx="5731510" cy="891540"/>
                <wp:effectExtent l="0" t="0" r="2540" b="22860"/>
                <wp:docPr id="10945248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4751417" name="مجموعة 47"/>
                        <wpg:cNvGrpSpPr/>
                        <wpg:grpSpPr>
                          <a:xfrm>
                            <a:off x="0" y="0"/>
                            <a:ext cx="5731510" cy="895351"/>
                            <a:chOff x="0" y="0"/>
                            <a:chExt cx="5878196" cy="918845"/>
                          </a:xfrm>
                        </wpg:grpSpPr>
                        <wpg:grpSp>
                          <wpg:cNvPr id="1482352370" name="مجموعة 48"/>
                          <wpg:cNvGrpSpPr/>
                          <wpg:grpSpPr>
                            <a:xfrm>
                              <a:off x="0" y="0"/>
                              <a:ext cx="5878196" cy="918845"/>
                              <a:chOff x="0" y="0"/>
                              <a:chExt cx="6240348" cy="919070"/>
                            </a:xfrm>
                          </wpg:grpSpPr>
                          <wpg:grpSp>
                            <wpg:cNvPr id="20918645" name="مجموعة 49"/>
                            <wpg:cNvGrpSpPr/>
                            <wpg:grpSpPr>
                              <a:xfrm>
                                <a:off x="0" y="169208"/>
                                <a:ext cx="5433072" cy="580613"/>
                                <a:chOff x="0" y="169208"/>
                                <a:chExt cx="5433072" cy="580613"/>
                              </a:xfrm>
                            </wpg:grpSpPr>
                            <wps:wsp>
                              <wps:cNvPr id="13502961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9705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212541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8576761"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المقاومة والرفض:</w:t>
                                </w:r>
                              </w:p>
                            </w:txbxContent>
                          </wps:txbx>
                          <wps:bodyPr wrap="square" rtlCol="1">
                            <a:spAutoFit/>
                          </wps:bodyPr>
                        </wps:wsp>
                      </wpg:grpSp>
                      <pic:pic xmlns:pic="http://schemas.openxmlformats.org/drawingml/2006/picture">
                        <pic:nvPicPr>
                          <pic:cNvPr id="146751154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5C4FmCQgAAN8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4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BUU9LL&#10;AAAA4gAAAA8AAAAAAAAAAAAAAAAAqgIAAGRycy9kb3ducmV2LnhtbFBLBQYAAAAABAAEAPoAAACi&#10;AwAAAAA=&#10;">
                  <v:group id="مجموعة 48" o:spid="_x0000_s14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BNlP&#10;zAAAAOMAAAAPAAAAAAAAAAAAAAAAAKoCAABkcnMvZG93bnJldi54bWxQSwUGAAAAAAQABAD6AAAA&#10;owMAAAAA&#10;">
                    <v:group id="مجموعة 49" o:spid="_x0000_s14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v/reyQAA&#10;AOEAAAAPAAAAAAAAAAAAAAAAAKoCAABkcnMvZG93bnJldi54bWxQSwUGAAAAAAQABAD6AAAAoAMA&#10;AAAA&#10;">
                      <v:shape id="شكل حر 50" o:spid="_x0000_s14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Fpw8UA&#10;AADjAAAADwAAAGRycy9kb3ducmV2LnhtbERPzYrCMBC+C/sOYRb2pqmWFq1GWQRBFg9ad/E6NGNb&#10;tpmUJmp9eyMIHuf7n8WqN424UudqywrGowgEcWF1zaWC3+NmOAXhPLLGxjIpuJOD1fJjsMBM2xsf&#10;6Jr7UoQQdhkqqLxvMyldUZFBN7ItceDOtjPow9mVUnd4C+GmkZMoSqXBmkNDhS2tKyr+84tRkP4k&#10;p/2+2CSHfBvvHBn9p61X6uuz/56D8NT7t/jl3uowP06iySwdJzE8fwoA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WnD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BnMcA&#10;AADiAAAADwAAAGRycy9kb3ducmV2LnhtbESPXWvCMBSG7wf+h3AEb0QTZa3aGWVsDHa5ueH1sTmm&#10;Zc1JbbJa/725GOzy5f3i2e4H14ieulB71rCYKxDEpTc1Ww3fX2+zNYgQkQ02nknDjQLsd6OHLRbG&#10;X/mT+kO0Io1wKFBDFWNbSBnKihyGuW+Jk3f2ncOYZGel6fCaxl0jl0rl0mHN6aHCll4qKn8Ov04D&#10;XtzH8eSjD/3J2tdp1g5Tk2k9GQ/PTyAiDfE//Nd+NxryfLNSmXpMEAkp4YD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tAZzHAAAA4gAAAA8AAAAAAAAAAAAAAAAAmAIAAGRy&#10;cy9kb3ducmV2LnhtbFBLBQYAAAAABAAEAPUAAACMAwAAAAA=&#10;" fillcolor="#a5a5a5 [2092]" stroked="f" strokeweight="1pt">
                        <v:stroke joinstyle="miter"/>
                      </v:roundrect>
                    </v:group>
                    <v:oval id="شكل بيضاوي 52" o:spid="_x0000_s14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2sxMoA&#10;AADjAAAADwAAAGRycy9kb3ducmV2LnhtbESPwUrDQBCG70LfYRnBm91k0SJpt0UqQgUFTbXnITtN&#10;QrOzIbtt0rd3DoLMaZj//4ZvtZl8py40xDawhXyegSKugmu5tvC9f71/AhUTssMuMFm4UoTNenaz&#10;wsKFkb/oUqZaCYRjgRaalPpC61g15DHOQ08st2MYPCZZh1q7AUeB+06bLFtojy3LhwZ72jZUncqz&#10;t/B5Ov5cD2/v2UcdxnIx+hdj3N7au9vpeQkq0ZT+w3/tnbNgcpnHh9yIhTiJD+j1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AtrMTKAAAA4wAAAA8AAAAAAAAAAAAAAAAAmAIA&#10;AGRycy9kb3ducmV2LnhtbFBLBQYAAAAABAAEAPUAAACPAwAAAAA=&#10;" filled="f" strokecolor="#168489" strokeweight="1pt">
                      <v:stroke joinstyle="miter"/>
                    </v:oval>
                  </v:group>
                  <v:shape id="مربع نص 41" o:spid="_x0000_s144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iQ9cgA&#10;AADiAAAADwAAAGRycy9kb3ducmV2LnhtbESPzWrDMBCE74W+g9hCb43s0jjGjRJCfyCHXpq498Xa&#10;WCbWyljb2Hn7qlDocZiZb5j1dva9utAYu8AG8kUGirgJtuPWQH18fyhBRUG22AcmA1eKsN3c3qyx&#10;smHiT7ocpFUJwrFCA05kqLSOjSOPcREG4uSdwuhRkhxbbUecEtz3+jHLCu2x47TgcKAXR8358O0N&#10;iNhdfq3ffNx/zR+vk8uaJdbG3N/Nu2dQQrP8h//ae2vgqSyXq2JV5PB7Kd0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OJD1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المقاومة والرفض:</w:t>
                          </w:r>
                        </w:p>
                      </w:txbxContent>
                    </v:textbox>
                  </v:shape>
                </v:group>
                <v:shape id="صورة 54" o:spid="_x0000_s14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UcybJAAAA4wAAAA8AAABkcnMvZG93bnJldi54bWxET19PwjAQfzfxOzRn4pt0Uxg4KUQNJiY8&#10;wcD4eK7nNmmvs60wv701MfHxfv9vvhysEUfyoXOsIB9lIIhrpztuFOyqp6sZiBCRNRrHpOCbAiwX&#10;52dzLLU78YaO29iIFMKhRAVtjH0pZahbshhGridO3LvzFmM6fSO1x1MKt0ZeZ1khLXacGlrs6bGl&#10;+rD9sgrW/uHt47Z6MdXn5nU1MzfT/WG1VuryYri/AxFpiP/iP/ezTvPHxXSS55NxAb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xRzJskAAADjAAAADwAAAAAAAAAA&#10;AAAAAACfAgAAZHJzL2Rvd25yZXYueG1sUEsFBgAAAAAEAAQA9wAAAJUDA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رفض التغيير والتشبث بالطرق والأساليب القديمة.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معارضة التغييرات المقترحة وعدم التعاون.</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الإحساس بالاختلاف عن الآخرين والانسحاب.</w:t>
      </w:r>
    </w:p>
    <w:p w:rsidR="00291E05" w:rsidRPr="00B928E9" w:rsidRDefault="00560E47" w:rsidP="00560E47">
      <w:r w:rsidRPr="002A078C">
        <w:rPr>
          <w:rFonts w:ascii="Sakkal Majalla" w:hAnsi="Sakkal Majalla"/>
          <w:noProof/>
          <w:sz w:val="34"/>
        </w:rPr>
        <mc:AlternateContent>
          <mc:Choice Requires="wpg">
            <w:drawing>
              <wp:inline distT="0" distB="0" distL="0" distR="0" wp14:anchorId="585BCA7B" wp14:editId="652A004D">
                <wp:extent cx="5731510" cy="891540"/>
                <wp:effectExtent l="0" t="0" r="2540" b="22860"/>
                <wp:docPr id="6149745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6794549" name="مجموعة 47"/>
                        <wpg:cNvGrpSpPr/>
                        <wpg:grpSpPr>
                          <a:xfrm>
                            <a:off x="0" y="0"/>
                            <a:ext cx="5731510" cy="895351"/>
                            <a:chOff x="0" y="0"/>
                            <a:chExt cx="5878196" cy="918845"/>
                          </a:xfrm>
                        </wpg:grpSpPr>
                        <wpg:grpSp>
                          <wpg:cNvPr id="1523639826" name="مجموعة 48"/>
                          <wpg:cNvGrpSpPr/>
                          <wpg:grpSpPr>
                            <a:xfrm>
                              <a:off x="0" y="0"/>
                              <a:ext cx="5878196" cy="918845"/>
                              <a:chOff x="0" y="0"/>
                              <a:chExt cx="6240348" cy="919070"/>
                            </a:xfrm>
                          </wpg:grpSpPr>
                          <wpg:grpSp>
                            <wpg:cNvPr id="1205544554" name="مجموعة 49"/>
                            <wpg:cNvGrpSpPr/>
                            <wpg:grpSpPr>
                              <a:xfrm>
                                <a:off x="0" y="169208"/>
                                <a:ext cx="5433072" cy="580613"/>
                                <a:chOff x="0" y="169208"/>
                                <a:chExt cx="5433072" cy="580613"/>
                              </a:xfrm>
                            </wpg:grpSpPr>
                            <wps:wsp>
                              <wps:cNvPr id="4539719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11439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53864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9658645"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فقدان الثقة والانتماء:</w:t>
                                </w:r>
                              </w:p>
                            </w:txbxContent>
                          </wps:txbx>
                          <wps:bodyPr wrap="square" rtlCol="1">
                            <a:spAutoFit/>
                          </wps:bodyPr>
                        </wps:wsp>
                      </wpg:grpSp>
                      <pic:pic xmlns:pic="http://schemas.openxmlformats.org/drawingml/2006/picture">
                        <pic:nvPicPr>
                          <pic:cNvPr id="76822333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CbSMccICAAA3R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14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vTMyrL&#10;AAAA4gAAAA8AAAAAAAAAAAAAAAAAqgIAAGRycy9kb3ducmV2LnhtbFBLBQYAAAAABAAEAPoAAACi&#10;AwAAAAA=&#10;">
                  <v:group id="مجموعة 48" o:spid="_x0000_s14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OcGHzIAAAA&#10;4wAAAA8AAAAAAAAAAAAAAAAAqgIAAGRycy9kb3ducmV2LnhtbFBLBQYAAAAABAAEAPoAAACfAwAA&#10;AAA=&#10;">
                    <v:group id="مجموعة 49" o:spid="_x0000_s14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W5S5PL&#10;AAAA4wAAAA8AAAAAAAAAAAAAAAAAqgIAAGRycy9kb3ducmV2LnhtbFBLBQYAAAAABAAEAPoAAACi&#10;AwAAAAA=&#10;">
                      <v:shape id="شكل حر 50" o:spid="_x0000_s14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K8sMcA&#10;AADiAAAADwAAAGRycy9kb3ducmV2LnhtbESPy4rCMBSG9wO+QziCuzH1Ui/VKMOAIDILrYrbQ3Ns&#10;i81JaaLWtzeLAZc//41vuW5NJR7UuNKygkE/AkGcWV1yruB03HzPQDiPrLGyTApe5GC96nwtMdH2&#10;yQd6pD4XYYRdggoK7+tESpcVZND1bU0cvKttDPogm1zqBp9h3FRyGEUTabDk8FBgTb8FZbf0bhRM&#10;dvFlv8828SHdjv4cGX3W1ivV67Y/CxCeWv8J/7e3WsE4Hs2ng3kUIAJSwAG5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SvLD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qEsUA&#10;AADiAAAADwAAAGRycy9kb3ducmV2LnhtbERPyW7CMBC9I/EP1iD1gsBJ2VMMQq2QeqQUcR7iwYka&#10;j0PshvTv8aESx6e3r7edrURLjS8dK0jHCQji3OmSjYLT9360BOEDssbKMSn4Iw/bTb+3xky7O39R&#10;ewxGxBD2GSooQqgzKX1ekEU/djVx5K6usRgibIzUDd5juK3ka5LMpcWSY0OBNb0XlP8cf60CvNnD&#10;+eKC8+3FmI/hrO6GeqbUy6DbvYEI1IWn+N/9qRVMF2k6nawmcXO8FO+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aoSxQAAAOIAAAAPAAAAAAAAAAAAAAAAAJgCAABkcnMv&#10;ZG93bnJldi54bWxQSwUGAAAAAAQABAD1AAAAigMAAAAA&#10;" fillcolor="#a5a5a5 [2092]" stroked="f" strokeweight="1pt">
                        <v:stroke joinstyle="miter"/>
                      </v:roundrect>
                    </v:group>
                    <v:oval id="شكل بيضاوي 52" o:spid="_x0000_s14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2ZsoA&#10;AADiAAAADwAAAGRycy9kb3ducmV2LnhtbESP3WrCQBSE74W+w3IKvdNNUxsldRWxFCpU0Phzfcge&#10;k2D2bMhuTXx7t1DwcpiZb5jZoje1uFLrKssKXkcRCOLc6ooLBYf913AKwnlkjbVlUnAjB4v502CG&#10;qbYd7+ia+UIECLsUFZTeN6mULi/JoBvZhjh4Z9sa9EG2hdQtdgFuahlHUSINVhwWSmxoVVJ+yX6N&#10;gu3lfLyd1j/RprBdlnTmM471XqmX5375AcJT7x/h//a3VpCM39+myXgygb9L4Q7I+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f+9mbKAAAA4gAAAA8AAAAAAAAAAAAAAAAAmAIA&#10;AGRycy9kb3ducmV2LnhtbFBLBQYAAAAABAAEAPUAAACPAwAAAAA=&#10;" filled="f" strokecolor="#168489" strokeweight="1pt">
                      <v:stroke joinstyle="miter"/>
                    </v:oval>
                  </v:group>
                  <v:shape id="مربع نص 41" o:spid="_x0000_s145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YscgA&#10;AADiAAAADwAAAGRycy9kb3ducmV2LnhtbESPzWrDMBCE74W+g9hCb42UUpvEiRJCfyCHXpq698Xa&#10;WqbWyljb2Hn7qlDocZiZb5jtfg69OtOYusgWlgsDiriJruPWQv3+crcClQTZYR+ZLFwowX53fbXF&#10;ysWJ3+h8klZlCKcKLXiRodI6NZ4CpkUciLP3GceAkuXYajfilOGh1/fGlDpgx3nB40CPnpqv03ew&#10;IOIOy0v9HNLxY359mrxpCqytvb2ZDxtQQrP8h//aR2ehMOuyWJUPBfxeyndA7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oRix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فقدان الثقة والانتماء:</w:t>
                          </w:r>
                        </w:p>
                      </w:txbxContent>
                    </v:textbox>
                  </v:shape>
                </v:group>
                <v:shape id="صورة 54" o:spid="_x0000_s14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FF33IAAAA4gAAAA8AAABkcnMvZG93bnJldi54bWxET89PwjAUvpv4PzTPxJt0bgnMQSFqMDHh&#10;BFPj8bk+tkn7OtsK47+nBxOPX77fi9VojTiSD71jBfeTDARx43TPrYK3+uWuBBEiskbjmBScKcBq&#10;eX21wEq7E2/puIutSCEcKlTQxThUUoamI4th4gbixO2dtxgT9K3UHk8p3BqZZ9lUWuw5NXQ40HNH&#10;zWH3axVs/NPX90P9Yeqf7ee6NMXs/bDeKHV7Mz7OQUQa47/4z/2qFcymZZ4XRZE2p0vpDsjl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RxRd9yAAAAOIAAAAPAAAAAAAAAAAA&#10;AAAAAJ8CAABkcnMvZG93bnJldi54bWxQSwUGAAAAAAQABAD3AAAAlAM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الشعور بعدم الثقة في الإدارة والقيادة بسبب التغييرات المفاجئة.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فقدان الشعور بالانتماء للمنظمة والتراجع في الولاء التنظيمي.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إحساس الموظفين بأنهم "مجرد أرقام" وليس لهم قيمة.</w:t>
      </w:r>
    </w:p>
    <w:p w:rsidR="00291E05" w:rsidRPr="00B928E9" w:rsidRDefault="00560E47" w:rsidP="000A1016">
      <w:pPr>
        <w:keepNext/>
      </w:pPr>
      <w:r w:rsidRPr="002A078C">
        <w:rPr>
          <w:rFonts w:ascii="Sakkal Majalla" w:hAnsi="Sakkal Majalla"/>
          <w:noProof/>
          <w:sz w:val="34"/>
        </w:rPr>
        <w:lastRenderedPageBreak/>
        <mc:AlternateContent>
          <mc:Choice Requires="wpg">
            <w:drawing>
              <wp:inline distT="0" distB="0" distL="0" distR="0" wp14:anchorId="1BD586A0" wp14:editId="12899195">
                <wp:extent cx="5731510" cy="891540"/>
                <wp:effectExtent l="0" t="0" r="2540" b="22860"/>
                <wp:docPr id="4174817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36864674" name="مجموعة 47"/>
                        <wpg:cNvGrpSpPr/>
                        <wpg:grpSpPr>
                          <a:xfrm>
                            <a:off x="0" y="0"/>
                            <a:ext cx="5731510" cy="895351"/>
                            <a:chOff x="0" y="0"/>
                            <a:chExt cx="5878196" cy="918845"/>
                          </a:xfrm>
                        </wpg:grpSpPr>
                        <wpg:grpSp>
                          <wpg:cNvPr id="1365840802" name="مجموعة 48"/>
                          <wpg:cNvGrpSpPr/>
                          <wpg:grpSpPr>
                            <a:xfrm>
                              <a:off x="0" y="0"/>
                              <a:ext cx="5878196" cy="918845"/>
                              <a:chOff x="0" y="0"/>
                              <a:chExt cx="6240348" cy="919070"/>
                            </a:xfrm>
                          </wpg:grpSpPr>
                          <wpg:grpSp>
                            <wpg:cNvPr id="1045917527" name="مجموعة 49"/>
                            <wpg:cNvGrpSpPr/>
                            <wpg:grpSpPr>
                              <a:xfrm>
                                <a:off x="0" y="169208"/>
                                <a:ext cx="5433072" cy="580613"/>
                                <a:chOff x="0" y="169208"/>
                                <a:chExt cx="5433072" cy="580613"/>
                              </a:xfrm>
                            </wpg:grpSpPr>
                            <wps:wsp>
                              <wps:cNvPr id="8632545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6897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07550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8724390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انخفاض الإنتاجية والأداء:</w:t>
                                </w:r>
                              </w:p>
                            </w:txbxContent>
                          </wps:txbx>
                          <wps:bodyPr wrap="square" rtlCol="1">
                            <a:spAutoFit/>
                          </wps:bodyPr>
                        </wps:wsp>
                      </wpg:grpSp>
                      <pic:pic xmlns:pic="http://schemas.openxmlformats.org/drawingml/2006/picture">
                        <pic:nvPicPr>
                          <pic:cNvPr id="70880148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">
                <v:group id="مجموعة 47" o:spid="_x0000_s14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4JyNjL&#10;AAAA4gAAAA8AAAAAAAAAAAAAAAAAqgIAAGRycy9kb3ducmV2LnhtbFBLBQYAAAAABAAEAPoAAACi&#10;AwAAAAA=&#10;">
                  <v:group id="مجموعة 48" o:spid="_x0000_s14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kp2rbIAAAA&#10;4wAAAA8AAAAAAAAAAAAAAAAAqgIAAGRycy9kb3ducmV2LnhtbFBLBQYAAAAABAAEAPoAAACfAwAA&#10;AAA=&#10;">
                    <v:group id="مجموعة 49" o:spid="_x0000_s14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yTxEyQAA&#10;AOMAAAAPAAAAAAAAAAAAAAAAAKoCAABkcnMvZG93bnJldi54bWxQSwUGAAAAAAQABAD6AAAAoAMA&#10;AAAA&#10;">
                      <v:shape id="شكل حر 50" o:spid="_x0000_s14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SlX8kA&#10;AADiAAAADwAAAGRycy9kb3ducmV2LnhtbESPT4vCMBTE7wt+h/AEb2vqn3alGkUEQZY9aF3x+mie&#10;bbF5KU3U7rffCILHYWZ+wyxWnanFnVpXWVYwGkYgiHOrKy4U/B63nzMQziNrrC2Tgj9ysFr2PhaY&#10;avvgA90zX4gAYZeigtL7JpXS5SUZdEPbEAfvYluDPsi2kLrFR4CbWo6jKJEGKw4LJTa0KSm/Zjej&#10;IPmOz/t9vo0P2W7y48jok7ZeqUG/W89BeOr8O/xq77SCWTIZx9N4+gXPS+EOyO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PSlX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R3SMkA&#10;AADiAAAADwAAAGRycy9kb3ducmV2LnhtbESPT2vCQBTE7wW/w/IEL6IbbaMxukppKfRY/+D5mX1u&#10;gtm3aXYb02/fLRR6HGbmN8xm19tadNT6yrGC2TQBQVw4XbFRcDq+TTIQPiBrrB2Tgm/ysNsOHjaY&#10;a3fnPXWHYESEsM9RQRlCk0vpi5Is+qlriKN3da3FEGVrpG7xHuG2lvMkWUiLFceFEht6Kam4Hb6s&#10;Avy0H+eLC853F2Nex2nTj3Wq1GjYP69BBOrDf/iv/a4VPGWLbLVcpo/weyneAbn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gR3SMkAAADiAAAADwAAAAAAAAAAAAAAAACYAgAA&#10;ZHJzL2Rvd25yZXYueG1sUEsFBgAAAAAEAAQA9QAAAI4DAAAAAA==&#10;" fillcolor="#a5a5a5 [2092]" stroked="f" strokeweight="1pt">
                        <v:stroke joinstyle="miter"/>
                      </v:roundrect>
                    </v:group>
                    <v:oval id="شكل بيضاوي 52" o:spid="_x0000_s14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QhcoA&#10;AADiAAAADwAAAGRycy9kb3ducmV2LnhtbESPQUvDQBSE7wX/w/IEb+2ukcYYuy2iCAoWamp7fmRf&#10;k9Ds25Bdm/Tfu0Khx2FmvmEWq9G24kS9bxxruJ8pEMSlMw1XGn6279MMhA/IBlvHpOFMHlbLm8kC&#10;c+MG/qZTESoRIexz1FCH0OVS+rImi37mOuLoHVxvMUTZV9L0OES4bWWiVCotNhwXauzotabyWPxa&#10;DZvjYXfef36pdeWGIh3sW5KYrdZ3t+PLM4hAY7iGL+0PoyF7Uo/zuXpI4f9SvANy+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XiUIXKAAAA4gAAAA8AAAAAAAAAAAAAAAAAmAIA&#10;AGRycy9kb3ducmV2LnhtbFBLBQYAAAAABAAEAPUAAACPAwAAAAA=&#10;" filled="f" strokecolor="#168489" strokeweight="1pt">
                      <v:stroke joinstyle="miter"/>
                    </v:oval>
                  </v:group>
                  <v:shape id="مربع نص 41" o:spid="_x0000_s146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MPcYA&#10;AADjAAAADwAAAGRycy9kb3ducmV2LnhtbERPS0/DMAy+I/EfIiNxY8k2YFtZNk08pB12YZS71XhN&#10;ReNUjVm7f0+QkDj6e3u9HUOrztSnJrKF6cSAIq6ia7i2UH683S1BJUF22EYmCxdKsN1cX62xcHHg&#10;dzofpVY5hFOBFrxIV2idKk8B0yR2xJk7xT6g5LOvtetxyOGh1TNjHnXAhnODx46ePVVfx+9gQcTt&#10;ppfyNaT953h4GbypHrC09vZm3D2BEhrlX/zn3rs8f7FczO7nKzOH358yAHr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RMPc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انخفاض الإنتاجية والأداء:</w:t>
                          </w:r>
                        </w:p>
                      </w:txbxContent>
                    </v:textbox>
                  </v:shape>
                </v:group>
                <v:shape id="صورة 54" o:spid="_x0000_s14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D9JbLAAAA4gAAAA8AAABkcnMvZG93bnJldi54bWxEj0FPAjEUhO8m/IfmkXiTFjVQVwpRg4kJ&#10;J1ghHuv2sbvQvq5thfXfUxMTj5OZ+SYzW/TOshOG2HpSMB4JYEiVNy3VCt7L1xsJLCZNRltPqOAH&#10;Iyzmg6uZLow/0xpPm1SzDKFYaAVNSl3BeawadDqOfIeUvb0PTqcsQ81N0OcMd5bfCjHhTreUFxrd&#10;4UuD1XHz7RSswvPn4aHc2fJr/bGU9m66PS5XSl0P+6dHYAn79B/+a78ZBVMhpRjfywn8Xsp3gM8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UQ/SWywAAAOIAAAAPAAAAAAAA&#10;AAAAAAAAAJ8CAABkcnMvZG93bnJldi54bWxQSwUGAAAAAAQABAD3AAAAlwM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تراجع الإنتاجية والكفاءة بسبب الاضطراب والتشتت العقلي.</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زيادة معدلات الغياب والتأخر عن العمل.</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ارتفاع معدلات دوران العمالة والرغبة في ترك المنظمة.</w:t>
      </w:r>
    </w:p>
    <w:p w:rsidR="00291E05" w:rsidRPr="00B928E9" w:rsidRDefault="00560E47" w:rsidP="00560E47">
      <w:r w:rsidRPr="002A078C">
        <w:rPr>
          <w:rFonts w:ascii="Sakkal Majalla" w:hAnsi="Sakkal Majalla"/>
          <w:noProof/>
          <w:sz w:val="34"/>
        </w:rPr>
        <mc:AlternateContent>
          <mc:Choice Requires="wpg">
            <w:drawing>
              <wp:inline distT="0" distB="0" distL="0" distR="0" wp14:anchorId="5931FDF9" wp14:editId="0F7C7944">
                <wp:extent cx="5731510" cy="891540"/>
                <wp:effectExtent l="0" t="0" r="2540" b="22860"/>
                <wp:docPr id="8751632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4335221" name="مجموعة 47"/>
                        <wpg:cNvGrpSpPr/>
                        <wpg:grpSpPr>
                          <a:xfrm>
                            <a:off x="0" y="0"/>
                            <a:ext cx="5731510" cy="895351"/>
                            <a:chOff x="0" y="0"/>
                            <a:chExt cx="5878196" cy="918845"/>
                          </a:xfrm>
                        </wpg:grpSpPr>
                        <wpg:grpSp>
                          <wpg:cNvPr id="1055740034" name="مجموعة 48"/>
                          <wpg:cNvGrpSpPr/>
                          <wpg:grpSpPr>
                            <a:xfrm>
                              <a:off x="0" y="0"/>
                              <a:ext cx="5878196" cy="918845"/>
                              <a:chOff x="0" y="0"/>
                              <a:chExt cx="6240348" cy="919070"/>
                            </a:xfrm>
                          </wpg:grpSpPr>
                          <wpg:grpSp>
                            <wpg:cNvPr id="864898362" name="مجموعة 49"/>
                            <wpg:cNvGrpSpPr/>
                            <wpg:grpSpPr>
                              <a:xfrm>
                                <a:off x="0" y="169208"/>
                                <a:ext cx="5433072" cy="580613"/>
                                <a:chOff x="0" y="169208"/>
                                <a:chExt cx="5433072" cy="580613"/>
                              </a:xfrm>
                            </wpg:grpSpPr>
                            <wps:wsp>
                              <wps:cNvPr id="11102865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2218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02814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838462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زيادة الصراعات والخلافات:</w:t>
                                </w:r>
                              </w:p>
                            </w:txbxContent>
                          </wps:txbx>
                          <wps:bodyPr wrap="square" rtlCol="1">
                            <a:spAutoFit/>
                          </wps:bodyPr>
                        </wps:wsp>
                      </wpg:grpSp>
                      <pic:pic xmlns:pic="http://schemas.openxmlformats.org/drawingml/2006/picture">
                        <pic:nvPicPr>
                          <pic:cNvPr id="44416654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D5Jqm2CQgAAOA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4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ezUgyQAA&#10;AOMAAAAPAAAAAAAAAAAAAAAAAKoCAABkcnMvZG93bnJldi54bWxQSwUGAAAAAAQABAD6AAAAoAMA&#10;AAAA&#10;">
                  <v:group id="مجموعة 48" o:spid="_x0000_s14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HBgkdyQAA&#10;AOMAAAAPAAAAAAAAAAAAAAAAAKoCAABkcnMvZG93bnJldi54bWxQSwUGAAAAAAQABAD6AAAAoAMA&#10;AAAA&#10;">
                    <v:group id="مجموعة 49" o:spid="_x0000_s14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Z4eYfL&#10;AAAA4gAAAA8AAAAAAAAAAAAAAAAAqgIAAGRycy9kb3ducmV2LnhtbFBLBQYAAAAABAAEAPoAAACi&#10;AwAAAAA=&#10;">
                      <v:shape id="شكل حر 50" o:spid="_x0000_s14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OKIcUA&#10;AADjAAAADwAAAGRycy9kb3ducmV2LnhtbERPzYrCMBC+L/gOYQRva1qlRatRRBBE9qDdFa9DM7bF&#10;ZlKaqPXtzcLCHuf7n+W6N414UOdqywricQSCuLC65lLBz/fucwbCeWSNjWVS8CIH69XgY4mZtk8+&#10;0SP3pQgh7DJUUHnfZlK6oiKDbmxb4sBdbWfQh7Mrpe7wGcJNIydRlEqDNYeGClvaVlTc8rtRkB6S&#10;y/FY7JJTvp9+OTL6rK1XajTsNwsQnnr/L/5z73WYH8fRZJYm8xh+fwoAy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E4oh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84m8gA&#10;AADiAAAADwAAAGRycy9kb3ducmV2LnhtbESPQWvCQBSE7wX/w/KEXsRsElBMzCrSUuix1dLzM/vc&#10;BLNvY3Yb03/fLRR6HGbmG6baT7YTIw2+dawgS1IQxLXTLRsFH6eX5QaED8gaO8ek4Js87HezhwpL&#10;7e78TuMxGBEh7EtU0ITQl1L6uiGLPnE9cfQubrAYohyM1APeI9x2Mk/TtbTYclxosKenhurr8csq&#10;wJt9+zy74Px4NuZ5seqnhV4p9TifDlsQgabwH/5rv2oFRVHkebbJ1vB7Kd4Bu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rzibyAAAAOIAAAAPAAAAAAAAAAAAAAAAAJgCAABk&#10;cnMvZG93bnJldi54bWxQSwUGAAAAAAQABAD1AAAAjQMAAAAA&#10;" fillcolor="#a5a5a5 [2092]" stroked="f" strokeweight="1pt">
                        <v:stroke joinstyle="miter"/>
                      </v:roundrect>
                    </v:group>
                    <v:oval id="شكل بيضاوي 52" o:spid="_x0000_s14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J5vMcA&#10;AADjAAAADwAAAGRycy9kb3ducmV2LnhtbERPX0vDMBB/F/Ydwg18c0mDlFGXDdkQHChoN30+mltb&#10;1lxKk63dtzeC4OP9/t9qM7lOXGkIrWcD2UKBIK68bbk2cDy8PCxBhIhssfNMBm4UYLOe3a2wsH7k&#10;T7qWsRYphEOBBpoY+0LKUDXkMCx8T5y4kx8cxnQOtbQDjincdVIrlUuHLaeGBnvaNlSdy4sz8HE+&#10;fd2+92/qvfZjmY9up7U9GHM/n56fQESa4r/4z/1q0/xMK73MHrMcfn9KA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CebzHAAAA4wAAAA8AAAAAAAAAAAAAAAAAmAIAAGRy&#10;cy9kb3ducmV2LnhtbFBLBQYAAAAABAAEAPUAAACMAwAAAAA=&#10;" filled="f" strokecolor="#168489" strokeweight="1pt">
                      <v:stroke joinstyle="miter"/>
                    </v:oval>
                  </v:group>
                  <v:shape id="مربع نص 41" o:spid="_x0000_s147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nzWsYA&#10;AADjAAAADwAAAGRycy9kb3ducmV2LnhtbERPzUrDQBC+C32HZQre7Kax1hC7LaUq9ODFGu9DdsyG&#10;ZmdDdmzSt3cFweN8/7PZTb5TFxpiG9jAcpGBIq6DbbkxUH283hWgoiBb7AKTgStF2G1nNxssbRj5&#10;nS4naVQK4ViiASfSl1rH2pHHuAg9ceK+wuBR0jk02g44pnDf6TzL1tpjy6nBYU8HR/X59O0NiNj9&#10;8lq9+Hj8nN6eR5fVD1gZczuf9k+ghCb5F/+5jzbNzx+L+2K1z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nzW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زيادة الصراعات والخلافات:</w:t>
                          </w:r>
                        </w:p>
                      </w:txbxContent>
                    </v:textbox>
                  </v:shape>
                </v:group>
                <v:shape id="صورة 54" o:spid="_x0000_s14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AX2LMAAAA4gAAAA8AAABkcnMvZG93bnJldi54bWxEj8FOwzAQRO9I/IO1SNyo0xJCCXWrgoqE&#10;1FMbQByXeElC7XWwTRv+HiNV6nE0M280s8VgjdiTD51jBeNRBoK4drrjRsFL9XQ1BREiskbjmBT8&#10;UoDF/PxshqV2B97QfhsbkSAcSlTQxtiXUoa6JYth5Hri5H06bzEm6RupPR4S3Bo5ybJCWuw4LbTY&#10;02NL9W77YxWs/cPH1131Zqrvzftqaq5vX3ertVKXF8PyHkSkIZ7Cx/azVpDn+bgobvIC/i+lOyDn&#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WMBfYswAAADiAAAADwAAAAAA&#10;AAAAAAAAAACfAgAAZHJzL2Rvd25yZXYueG1sUEsFBgAAAAAEAAQA9wAAAJgDA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ظهور حالات من التوتر والخلافات بين الموظفين.</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ازدياد المنافسة والصراعات على الموارد والفرص.</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تدهور العلاقات والتفاعلات الاجتماعية بين الزملاء.</w:t>
      </w:r>
    </w:p>
    <w:p w:rsidR="00291E05" w:rsidRPr="00B928E9" w:rsidRDefault="00560E47" w:rsidP="00560E47">
      <w:r w:rsidRPr="002A078C">
        <w:rPr>
          <w:rFonts w:ascii="Sakkal Majalla" w:hAnsi="Sakkal Majalla"/>
          <w:noProof/>
          <w:sz w:val="34"/>
        </w:rPr>
        <mc:AlternateContent>
          <mc:Choice Requires="wpg">
            <w:drawing>
              <wp:inline distT="0" distB="0" distL="0" distR="0" wp14:anchorId="04A17CBE" wp14:editId="5B03D570">
                <wp:extent cx="5731510" cy="891540"/>
                <wp:effectExtent l="0" t="0" r="2540" b="22860"/>
                <wp:docPr id="17040000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29309894" name="مجموعة 47"/>
                        <wpg:cNvGrpSpPr/>
                        <wpg:grpSpPr>
                          <a:xfrm>
                            <a:off x="0" y="0"/>
                            <a:ext cx="5731510" cy="895351"/>
                            <a:chOff x="0" y="0"/>
                            <a:chExt cx="5878196" cy="918845"/>
                          </a:xfrm>
                        </wpg:grpSpPr>
                        <wpg:grpSp>
                          <wpg:cNvPr id="1971938951" name="مجموعة 48"/>
                          <wpg:cNvGrpSpPr/>
                          <wpg:grpSpPr>
                            <a:xfrm>
                              <a:off x="0" y="0"/>
                              <a:ext cx="5878196" cy="918845"/>
                              <a:chOff x="0" y="0"/>
                              <a:chExt cx="6240348" cy="919070"/>
                            </a:xfrm>
                          </wpg:grpSpPr>
                          <wpg:grpSp>
                            <wpg:cNvPr id="1762232847" name="مجموعة 49"/>
                            <wpg:cNvGrpSpPr/>
                            <wpg:grpSpPr>
                              <a:xfrm>
                                <a:off x="0" y="169208"/>
                                <a:ext cx="5433072" cy="580613"/>
                                <a:chOff x="0" y="169208"/>
                                <a:chExt cx="5433072" cy="580613"/>
                              </a:xfrm>
                            </wpg:grpSpPr>
                            <wps:wsp>
                              <wps:cNvPr id="3045501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78496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80948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439443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التأثير على الحياة الشخصية:</w:t>
                                </w:r>
                              </w:p>
                            </w:txbxContent>
                          </wps:txbx>
                          <wps:bodyPr wrap="square" rtlCol="1">
                            <a:spAutoFit/>
                          </wps:bodyPr>
                        </wps:wsp>
                      </wpg:grpSp>
                      <pic:pic xmlns:pic="http://schemas.openxmlformats.org/drawingml/2006/picture">
                        <pic:nvPicPr>
                          <pic:cNvPr id="107961205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Ili76QICAAA4h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14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fL5PbIAAAA&#10;4wAAAA8AAAAAAAAAAAAAAAAAqgIAAGRycy9kb3ducmV2LnhtbFBLBQYAAAAABAAEAPoAAACfAwAA&#10;AAA=&#10;">
                  <v:group id="مجموعة 48" o:spid="_x0000_s14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toe1/yQAA&#10;AOMAAAAPAAAAAAAAAAAAAAAAAKoCAABkcnMvZG93bnJldi54bWxQSwUGAAAAAAQABAD6AAAAoAMA&#10;AAAA&#10;">
                    <v:group id="مجموعة 49" o:spid="_x0000_s14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vQ1AmyQAA&#10;AOMAAAAPAAAAAAAAAAAAAAAAAKoCAABkcnMvZG93bnJldi54bWxQSwUGAAAAAAQABAD6AAAAoAMA&#10;AAAA&#10;">
                      <v:shape id="شكل حر 50" o:spid="_x0000_s14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hpC8cA&#10;AADiAAAADwAAAGRycy9kb3ducmV2LnhtbESPzWoCMRSF9wXfIVyhu5pYG5HRKCIIUrrQUXF7mVxn&#10;Bic3wyTV6ds3C8Hl4fzxLVa9a8SdulB7NjAeKRDEhbc1lwZOx+3HDESIyBYbz2TgjwKsloO3BWbW&#10;P/hA9zyWIo1wyNBAFWObSRmKihyGkW+Jk3f1ncOYZFdK2+EjjbtGfio1lQ5rTg8VtrSpqLjlv87A&#10;9Ftf9vtiqw/5bvITyNmz9dGY92G/noOI1MdX+NneWQMT9aW1GusEkZASDs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IaQv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coMskA&#10;AADiAAAADwAAAGRycy9kb3ducmV2LnhtbESPT2vCQBTE7wW/w/IKvYhuLEZjdJXSUvBY/+D5mX1u&#10;QrNvY3Yb02/vFgoeh5n5DbPa9LYWHbW+cqxgMk5AEBdOV2wUHA+fowyED8gaa8ek4Jc8bNaDpxXm&#10;2t14R90+GBEh7HNUUIbQ5FL6oiSLfuwa4uhdXGsxRNkaqVu8Rbit5WuSzKTFiuNCiQ29l1R873+s&#10;Arzar9PZBee7szEfw7TphzpV6uW5f1uCCNSHR/i/vdUKptk8my5m6QT+LsU7IN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pcoMskAAADiAAAADwAAAAAAAAAAAAAAAACYAgAA&#10;ZHJzL2Rvd25yZXYueG1sUEsFBgAAAAAEAAQA9QAAAI4DAAAAAA==&#10;" fillcolor="#a5a5a5 [2092]" stroked="f" strokeweight="1pt">
                        <v:stroke joinstyle="miter"/>
                      </v:roundrect>
                    </v:group>
                    <v:oval id="شكل بيضاوي 52" o:spid="_x0000_s14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YF7McA&#10;AADjAAAADwAAAGRycy9kb3ducmV2LnhtbERP3WvCMBB/H/g/hBP2NhOLSK1GEcdggwlb/Xg+mrMt&#10;NpfSZLb+94sw2OP9vm+1GWwjbtT52rGG6USBIC6cqbnUcDy8vaQgfEA22DgmDXfysFmPnlaYGdfz&#10;N93yUIoYwj5DDVUIbSalLyqy6CeuJY7cxXUWQzy7UpoO+xhuG5koNZcWa44NFba0q6i45j9Ww9f1&#10;crqfPz7VvnR9Pu/ta5KYg9bP42G7BBFoCP/iP/e7ifNnaaoWs3S6gMd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WBezHAAAA4wAAAA8AAAAAAAAAAAAAAAAAmAIAAGRy&#10;cy9kb3ducmV2LnhtbFBLBQYAAAAABAAEAPUAAACMAwAAAAA=&#10;" filled="f" strokecolor="#168489" strokeweight="1pt">
                      <v:stroke joinstyle="miter"/>
                    </v:oval>
                  </v:group>
                  <v:shape id="مربع نص 41" o:spid="_x0000_s148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GVcsYA&#10;AADjAAAADwAAAGRycy9kb3ducmV2LnhtbERPS0vDQBC+C/0PyxS82U3bKCZ2W4oP6MFLa7wP2TEb&#10;mp0N2bFJ/70rCB7ne89mN/lOXWiIbWADy0UGirgOtuXGQPXxdvcIKgqyxS4wGbhShN12drPB0oaR&#10;j3Q5SaNSCMcSDTiRvtQ61o48xkXoiRP3FQaPks6h0XbAMYX7Tq+y7EF7bDk1OOzp2VF9Pn17AyJ2&#10;v7xWrz4ePqf3l9Fl9T1WxtzOp/0TKKFJ/sV/7oNN84siXxd5vs7h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GVc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1D0E2F">
                            <w:rPr>
                              <w:rFonts w:eastAsia="Calibri" w:hAnsi="Adobe Arabic" w:cs="Adobe Arabic"/>
                              <w:b/>
                              <w:bCs/>
                              <w:color w:val="FFFFFF"/>
                              <w:kern w:val="24"/>
                              <w:sz w:val="36"/>
                              <w:szCs w:val="36"/>
                              <w:rtl/>
                              <w:lang w:bidi="ar-EG"/>
                            </w:rPr>
                            <w:t>التأثير على الحياة الشخصية:</w:t>
                          </w:r>
                        </w:p>
                      </w:txbxContent>
                    </v:textbox>
                  </v:shape>
                </v:group>
                <v:shape id="صورة 54" o:spid="_x0000_s14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Qhb7JAAAA4wAAAA8AAABkcnMvZG93bnJldi54bWxET0tLAzEQvgv+hzCCN5t0xT7WpkWlgtBT&#10;uyoex824uzaZrEls13/fCILH+d6zWA3OigOF2HnWMB4pEMS1Nx03Gp6rx6sZiJiQDVrPpOGHIqyW&#10;52cLLI0/8pYOu9SIHMKxRA1tSn0pZaxbchhHvifO3IcPDlM+QyNNwGMOd1YWSk2kw45zQ4s9PbRU&#10;73ffTsMm3L9/zqtXW31t39Yzez192a83Wl9eDHe3IBIN6V/8534yeb6azifjQt0U8PtTBkAu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dCFvskAAADjAAAADwAAAAAAAAAA&#10;AAAAAACfAgAAZHJzL2Rvd25yZXYueG1sUEsFBgAAAAAEAAQA9wAAAJUDAAAAAA==&#10;">
                  <v:imagedata r:id="rId74" o:title=""/>
                  <v:path arrowok="t"/>
                </v:shape>
                <w10:wrap anchorx="page"/>
                <w10:anchorlock/>
              </v:group>
            </w:pict>
          </mc:Fallback>
        </mc:AlternateConten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انعكاس ضغوط العمل على الحياة الشخصية والأسرية.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صعوبة في إيجاد التوازن بين العمل والحياة الخاصة.</w:t>
      </w:r>
    </w:p>
    <w:p w:rsidR="00291E05" w:rsidRPr="001D0E2F" w:rsidRDefault="00291E05" w:rsidP="001D0E2F">
      <w:pPr>
        <w:pStyle w:val="ListParagraph"/>
        <w:numPr>
          <w:ilvl w:val="0"/>
          <w:numId w:val="15"/>
        </w:numPr>
        <w:spacing w:after="0"/>
        <w:jc w:val="both"/>
        <w:rPr>
          <w:rFonts w:ascii="Sakkal Majalla" w:hAnsi="Sakkal Majalla" w:cs="Sakkal Majalla"/>
          <w:sz w:val="34"/>
          <w:szCs w:val="34"/>
        </w:rPr>
      </w:pPr>
      <w:r w:rsidRPr="001D0E2F">
        <w:rPr>
          <w:rFonts w:ascii="Sakkal Majalla" w:hAnsi="Sakkal Majalla" w:cs="Sakkal Majalla"/>
          <w:sz w:val="34"/>
          <w:szCs w:val="34"/>
          <w:rtl/>
        </w:rPr>
        <w:t>زيادة مشاكل الصحة العقلية كالقلق والاكتئاب.</w:t>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0A1016" w:rsidTr="001338CC">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0A1016" w:rsidRPr="00280E55" w:rsidRDefault="000A1016" w:rsidP="000A1016">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4DA1BF64" wp14:editId="5536FDDC">
                  <wp:extent cx="485140" cy="485140"/>
                  <wp:effectExtent l="0" t="0" r="0" b="0"/>
                  <wp:docPr id="641692468" name="Picture 64169246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0A1016" w:rsidRPr="00280E55" w:rsidRDefault="000A1016" w:rsidP="001338CC">
            <w:pPr>
              <w:pStyle w:val="NoSpacing"/>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0A1016" w:rsidRDefault="000A1016" w:rsidP="001338CC">
            <w:pPr>
              <w:jc w:val="center"/>
              <w:rPr>
                <w:rFonts w:ascii="Adobe Arabic" w:eastAsia="Times New Roman" w:hAnsi="Adobe Arabic" w:cs="Adobe Arabic"/>
                <w:b/>
                <w:bCs/>
                <w:color w:val="168489"/>
                <w:kern w:val="24"/>
                <w:sz w:val="44"/>
                <w:szCs w:val="44"/>
                <w:lang w:bidi="ar-SY"/>
              </w:rPr>
            </w:pPr>
          </w:p>
          <w:p w:rsidR="000A1016" w:rsidRPr="00F9248C" w:rsidRDefault="000A1016" w:rsidP="001338CC">
            <w:pPr>
              <w:jc w:val="center"/>
              <w:rPr>
                <w:rFonts w:ascii="Sakkal Majalla" w:hAnsi="Sakkal Majalla"/>
                <w:b/>
                <w:bCs/>
                <w:color w:val="0000CC"/>
                <w:sz w:val="32"/>
                <w:szCs w:val="32"/>
                <w:lang w:val="en-GB"/>
              </w:rPr>
            </w:pPr>
            <w:r w:rsidRPr="000A1016">
              <w:rPr>
                <w:rFonts w:ascii="Adobe Arabic" w:eastAsia="Times New Roman" w:hAnsi="Adobe Arabic" w:cs="Adobe Arabic"/>
                <w:b/>
                <w:bCs/>
                <w:color w:val="168489"/>
                <w:kern w:val="24"/>
                <w:sz w:val="44"/>
                <w:szCs w:val="44"/>
                <w:rtl/>
                <w:lang w:bidi="ar-SY"/>
              </w:rPr>
              <w:t>ناقش مع المجموعة أفضل الطرق التي يمكن للمنظمات تطبيقها لتعزيز الصحة النفسية لموظفيها خلال عملية التغيير.</w:t>
            </w:r>
          </w:p>
        </w:tc>
      </w:tr>
    </w:tbl>
    <w:p w:rsidR="000A1016" w:rsidRPr="00873F62" w:rsidRDefault="000A1016" w:rsidP="000A1016">
      <w:pPr>
        <w:rPr>
          <w:color w:val="C00000"/>
          <w:rtl/>
        </w:rPr>
      </w:pPr>
      <w:r w:rsidRPr="00873F62">
        <w:rPr>
          <w:noProof/>
          <w:color w:val="C00000"/>
        </w:rPr>
        <mc:AlternateContent>
          <mc:Choice Requires="wpg">
            <w:drawing>
              <wp:inline distT="0" distB="0" distL="0" distR="0" wp14:anchorId="75D90E13" wp14:editId="22FDDC00">
                <wp:extent cx="4418827" cy="583961"/>
                <wp:effectExtent l="0" t="0" r="1270" b="6985"/>
                <wp:docPr id="767033724"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34489037" name="Group 134489037"/>
                        <wpg:cNvGrpSpPr/>
                        <wpg:grpSpPr>
                          <a:xfrm>
                            <a:off x="3803929" y="0"/>
                            <a:ext cx="614898" cy="545009"/>
                            <a:chOff x="3803929" y="0"/>
                            <a:chExt cx="614898" cy="545009"/>
                          </a:xfrm>
                        </wpg:grpSpPr>
                        <pic:pic xmlns:pic="http://schemas.openxmlformats.org/drawingml/2006/picture">
                          <pic:nvPicPr>
                            <pic:cNvPr id="1954456413" name="Picture 1954456413" descr="Activity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62311732" name="Rectangle: Rounded Corners 1462311732"/>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88137747" name="TextBox 17"/>
                        <wps:cNvSpPr txBox="1"/>
                        <wps:spPr>
                          <a:xfrm>
                            <a:off x="0" y="110886"/>
                            <a:ext cx="3599180" cy="473075"/>
                          </a:xfrm>
                          <a:prstGeom prst="rect">
                            <a:avLst/>
                          </a:prstGeom>
                          <a:noFill/>
                        </wps:spPr>
                        <wps:txbx>
                          <w:txbxContent>
                            <w:p w:rsidR="001338CC" w:rsidRPr="00280E55" w:rsidRDefault="001338CC"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id="_x0000_s1485"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">
                <v:group id="Group 134489037" o:spid="_x0000_s1486"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jbKTrIAAAA&#10;4gAAAA8AAAAAAAAAAAAAAAAAqgIAAGRycy9kb3ducmV2LnhtbFBLBQYAAAAABAAEAPoAAACfAwAA&#10;AAA=&#10;">
                  <v:shape id="Picture 1954456413" o:spid="_x0000_s1487"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5vbLHAAAA4wAAAA8AAABkcnMvZG93bnJldi54bWxET81OAjEQvpv4Ds2QeJPuwkJ0pRA1knjx&#10;ABiIt8l23G7YTmtbYX17a2LCcb7/WawG24sThdg5VlCOCxDEjdMdtwred+vbOxAxIWvsHZOCH4qw&#10;Wl5fLbDW7swbOm1TK3IIxxoVmJR8LWVsDFmMY+eJM/fpgsWUz9BKHfCcw20vJ0UxlxY7zg0GPT0b&#10;ao7bb6sAq0mYGu7ePH8cvl72T+uCfanUzWh4fACRaEgX8b/7Vef597Oqms2rcgp/P2UA5P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A5vbLHAAAA4wAAAA8AAAAAAAAAAAAA&#10;AAAAnwIAAGRycy9kb3ducmV2LnhtbFBLBQYAAAAABAAEAPcAAACTAwAAAAA=&#10;">
                    <v:imagedata r:id="rId105" o:title="Activity "/>
                  </v:shape>
                  <v:roundrect id="Rectangle: Rounded Corners 1462311732" o:spid="_x0000_s1488"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4RtccA&#10;AADjAAAADwAAAGRycy9kb3ducmV2LnhtbERPS0vDQBC+C/0PyxS82c1DmhK7LVpQ67HRgscxO2ZD&#10;srMhu7bpv+8Kgsf53rPeTrYXJxp961hBukhAENdOt9wo+Hh/vluB8AFZY++YFFzIw3Yzu1ljqd2Z&#10;D3SqQiNiCPsSFZgQhlJKXxuy6BduII7ctxsthniOjdQjnmO47WWWJEtpseXYYHCgnaG6q36sgu5r&#10;301vx6J4eTU2OeS7T6qenFK38+nxAUSgKfyL/9x7HeffL7M8TYs8g9+fIgByc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OEbXHAAAA4wAAAA8AAAAAAAAAAAAAAAAAmAIAAGRy&#10;cy9kb3ducmV2LnhtbFBLBQYAAAAABAAEAPUAAACMAwAAAAA=&#10;" fillcolor="#7a8696" strokecolor="#7a8696" strokeweight="1pt">
                    <v:stroke joinstyle="miter"/>
                  </v:roundrect>
                </v:group>
                <v:shape id="TextBox 17" o:spid="_x0000_s1489" type="#_x0000_t202" style="position:absolute;top:1108;width:35991;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I58YA&#10;AADjAAAADwAAAGRycy9kb3ducmV2LnhtbERPS2vDMAy+D/ofjAq7rU66R0JWt5Q9oIdd1mV3EWtx&#10;aCyHWGvSfz8PBjvqe2uzm32vzjTGLrCBfJWBIm6C7bg1UH+83pSgoiBb7AOTgQtF2G0XVxusbJj4&#10;nc5HaVUK4VihAScyVFrHxpHHuAoDceK+wuhR0jm22o44pXDf63WWPWiPHacGhwM9OWpOx29vQMTu&#10;80v94uPhc357nlzW3GNtzPVy3j+CEprlX/znPtg0vyjL/LYo7gr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II58YAAADjAAAADwAAAAAAAAAAAAAAAACYAgAAZHJz&#10;L2Rvd25yZXYueG1sUEsFBgAAAAAEAAQA9QAAAIsDAAAAAA==&#10;" filled="f" stroked="f">
                  <v:textbox style="mso-fit-shape-to-text:t">
                    <w:txbxContent>
                      <w:p w:rsidR="001338CC" w:rsidRPr="00280E55" w:rsidRDefault="001338CC"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0A1016" w:rsidRDefault="000A1016" w:rsidP="000A1016">
      <w:pPr>
        <w:pStyle w:val="a1"/>
        <w:rPr>
          <w:rFonts w:ascii="Sakkal Majalla" w:hAnsi="Sakkal Majalla" w:cs="Sakkal Majalla"/>
          <w:b w:val="0"/>
          <w:color w:val="000000" w:themeColor="text1"/>
          <w:sz w:val="34"/>
          <w:szCs w:val="34"/>
        </w:rPr>
      </w:pPr>
      <w:r w:rsidRPr="000A1016">
        <w:rPr>
          <w:rFonts w:ascii="Sakkal Majalla" w:hAnsi="Sakkal Majalla" w:cs="Sakkal Majalla"/>
          <w:b w:val="0"/>
          <w:color w:val="000000" w:themeColor="text1"/>
          <w:sz w:val="34"/>
          <w:szCs w:val="34"/>
          <w:rtl/>
        </w:rPr>
        <w:t>أفضل الممارسات لدعم الصحة النفسية أثناء التغيير</w:t>
      </w:r>
    </w:p>
    <w:p w:rsidR="000A1016" w:rsidRPr="008D39CE" w:rsidRDefault="000A1016" w:rsidP="000A1016">
      <w:pPr>
        <w:pStyle w:val="a1"/>
      </w:pPr>
      <w:r w:rsidRPr="00853909">
        <w:rPr>
          <w:noProof/>
        </w:rPr>
        <mc:AlternateContent>
          <mc:Choice Requires="wpg">
            <w:drawing>
              <wp:inline distT="0" distB="0" distL="0" distR="0" wp14:anchorId="7FEDB174" wp14:editId="5CBDBDF4">
                <wp:extent cx="4406692" cy="586781"/>
                <wp:effectExtent l="0" t="0" r="0" b="3810"/>
                <wp:docPr id="643136828"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2080565476" name="Group 2080565476"/>
                        <wpg:cNvGrpSpPr/>
                        <wpg:grpSpPr>
                          <a:xfrm>
                            <a:off x="3797654" y="0"/>
                            <a:ext cx="609038" cy="545009"/>
                            <a:chOff x="3797654" y="0"/>
                            <a:chExt cx="609038" cy="545009"/>
                          </a:xfrm>
                        </wpg:grpSpPr>
                        <pic:pic xmlns:pic="http://schemas.openxmlformats.org/drawingml/2006/picture">
                          <pic:nvPicPr>
                            <pic:cNvPr id="852167266" name="Picture 852167266" descr="Clock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031981165" name="Rectangle: Rounded Corners 1031981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7540306" name="TextBox 19"/>
                        <wps:cNvSpPr txBox="1"/>
                        <wps:spPr>
                          <a:xfrm>
                            <a:off x="0" y="113706"/>
                            <a:ext cx="3599180" cy="473075"/>
                          </a:xfrm>
                          <a:prstGeom prst="rect">
                            <a:avLst/>
                          </a:prstGeom>
                          <a:noFill/>
                        </wps:spPr>
                        <wps:txbx>
                          <w:txbxContent>
                            <w:p w:rsidR="001338CC" w:rsidRPr="00280E55" w:rsidRDefault="001338CC"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id="Group 26" o:spid="_x0000_s1490"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">
                <v:group id="Group 2080565476" o:spid="_x0000_s1491"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BBfPg&#10;zAAAAOMAAAAPAAAAAAAAAAAAAAAAAKoCAABkcnMvZG93bnJldi54bWxQSwUGAAAAAAQABAD6AAAA&#10;owMAAAAA&#10;">
                  <v:shape id="Picture 852167266" o:spid="_x0000_s1492"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RsyHH8wAAADiAAAADwAAAAAA&#10;AAAAAAAAAACfAgAAZHJzL2Rvd25yZXYueG1sUEsFBgAAAAAEAAQA9wAAAJgDAAAAAA==&#10;">
                    <v:imagedata r:id="rId107" o:title="Clock "/>
                  </v:shape>
                  <v:roundrect id="Rectangle: Rounded Corners 1031981165" o:spid="_x0000_s1493"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SUccA&#10;AADjAAAADwAAAGRycy9kb3ducmV2LnhtbERP3UvDMBB/F/Y/hBN8c0kd+6rLxhyo2+Oqwh7P5mxK&#10;m0tp4tb990YQfLzf9602g2vFmfpQe9aQjRUI4tKbmisN72/P9wsQISIbbD2ThisF2KxHNyvMjb/w&#10;kc5FrEQK4ZCjBhtjl0sZSksOw9h3xIn78r3DmM6+kqbHSwp3rXxQaiYd1pwaLHa0s1Q2xbfT0Hzu&#10;m+HwMZ+/vFqnjpPdiYonr/Xd7bB9BBFpiP/iP/fepPlqki0XWTabwu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10lHHAAAA4wAAAA8AAAAAAAAAAAAAAAAAmAIAAGRy&#10;cy9kb3ducmV2LnhtbFBLBQYAAAAABAAEAPUAAACMAwAAAAA=&#10;" fillcolor="#7a8696" strokecolor="#7a8696" strokeweight="1pt">
                    <v:stroke joinstyle="miter"/>
                  </v:roundrect>
                </v:group>
                <v:shape id="TextBox 19" o:spid="_x0000_s1494" type="#_x0000_t202" style="position:absolute;top:1137;width:35991;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DDcYA&#10;AADjAAAADwAAAGRycy9kb3ducmV2LnhtbERPS0/DMAy+I/EfIiNxY8mAjqlbNk08pB24bJS71Zim&#10;WuNUjVm7f0+QkDj6e3u9nUKnzjSkNrKF+cyAIq6ja7mxUH283S1BJUF22EUmCxdKsN1cX62xdHHk&#10;A52P0qgcwqlEC16kL7VOtaeAaRZ74sx9xSGg5HNotBtwzOGh0/fGLHTAlnODx56ePdWn43ewIOJ2&#10;80v1GtL+c3p/Gb2pC6ysvb2ZditQQpP8i//ce5fnL4un4tE8mA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DDcYAAADjAAAADwAAAAAAAAAAAAAAAACYAgAAZHJz&#10;L2Rvd25yZXYueG1sUEsFBgAAAAAEAAQA9QAAAIsDAAAAAA==&#10;" filled="f" stroked="f">
                  <v:textbox style="mso-fit-shape-to-text:t">
                    <w:txbxContent>
                      <w:p w:rsidR="001338CC" w:rsidRPr="00280E55" w:rsidRDefault="001338CC"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0A1016" w:rsidRDefault="000A1016" w:rsidP="000A1016">
      <w:pPr>
        <w:pStyle w:val="a2"/>
        <w:rPr>
          <w:lang w:bidi="ar-EG"/>
        </w:rPr>
      </w:pPr>
      <w:r w:rsidRPr="009704A8">
        <w:rPr>
          <w:rtl/>
          <w:lang w:bidi="ar-EG"/>
        </w:rPr>
        <w:t>20 دقيقة</w:t>
      </w:r>
    </w:p>
    <w:p w:rsidR="000A1016" w:rsidRDefault="000A1016" w:rsidP="000A1016">
      <w:pPr>
        <w:pStyle w:val="a2"/>
        <w:rPr>
          <w:b/>
          <w:bCs/>
          <w:rtl/>
          <w:lang w:bidi="ar-EG"/>
        </w:rPr>
      </w:pPr>
      <w:r w:rsidRPr="00DF5C59">
        <w:rPr>
          <w:b/>
          <w:bCs/>
          <w:noProof/>
        </w:rPr>
        <mc:AlternateContent>
          <mc:Choice Requires="wpg">
            <w:drawing>
              <wp:inline distT="0" distB="0" distL="0" distR="0" wp14:anchorId="762D1B92" wp14:editId="3B879964">
                <wp:extent cx="4404025" cy="586767"/>
                <wp:effectExtent l="0" t="0" r="0" b="3810"/>
                <wp:docPr id="1915239622" name="Group 4095"/>
                <wp:cNvGraphicFramePr/>
                <a:graphic xmlns:a="http://schemas.openxmlformats.org/drawingml/2006/main">
                  <a:graphicData uri="http://schemas.microsoft.com/office/word/2010/wordprocessingGroup">
                    <wpg:wgp>
                      <wpg:cNvGrpSpPr/>
                      <wpg:grpSpPr>
                        <a:xfrm>
                          <a:off x="0" y="0"/>
                          <a:ext cx="4404025" cy="586767"/>
                          <a:chOff x="0" y="0"/>
                          <a:chExt cx="4404025" cy="586767"/>
                        </a:xfrm>
                      </wpg:grpSpPr>
                      <wpg:grpSp>
                        <wpg:cNvPr id="752068919" name="Group 752068919"/>
                        <wpg:cNvGrpSpPr/>
                        <wpg:grpSpPr>
                          <a:xfrm>
                            <a:off x="0" y="0"/>
                            <a:ext cx="3843037" cy="586767"/>
                            <a:chOff x="0" y="0"/>
                            <a:chExt cx="3843373" cy="586808"/>
                          </a:xfrm>
                        </wpg:grpSpPr>
                        <wps:wsp>
                          <wps:cNvPr id="986491217" name="Rectangle: Rounded Corners 986491217"/>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7477194" name="TextBox 19"/>
                          <wps:cNvSpPr txBox="1"/>
                          <wps:spPr>
                            <a:xfrm>
                              <a:off x="0" y="113700"/>
                              <a:ext cx="3598860" cy="473108"/>
                            </a:xfrm>
                            <a:prstGeom prst="rect">
                              <a:avLst/>
                            </a:prstGeom>
                            <a:noFill/>
                          </wps:spPr>
                          <wps:txbx>
                            <w:txbxContent>
                              <w:p w:rsidR="001338CC" w:rsidRDefault="001338CC" w:rsidP="000A1016">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wps:txbx>
                          <wps:bodyPr wrap="square">
                            <a:spAutoFit/>
                          </wps:bodyPr>
                        </wps:wsp>
                      </wpg:grpSp>
                      <pic:pic xmlns:pic="http://schemas.openxmlformats.org/drawingml/2006/picture">
                        <pic:nvPicPr>
                          <pic:cNvPr id="616048468" name="Picture 616048468" descr="Book"/>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4007716" y="89454"/>
                            <a:ext cx="396309" cy="39632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4095" o:spid="_x0000_s1495" style="width:346.75pt;height:46.2pt;mso-position-horizontal-relative:char;mso-position-vertical-relative:line" coordsize="44040,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">
                <v:group id="Group 752068919" o:spid="_x0000_s1496" style="position:absolute;width:38430;height:5867" coordsize="38433,5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mLg4MoA&#10;AADiAAAADwAAAAAAAAAAAAAAAACqAgAAZHJzL2Rvd25yZXYueG1sUEsFBgAAAAAEAAQA+gAAAKED&#10;AAAAAA==&#10;">
                  <v:roundrect id="Rectangle: Rounded Corners 986491217" o:spid="_x0000_s1497"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oWW8oA&#10;AADiAAAADwAAAGRycy9kb3ducmV2LnhtbESPQWvCQBSE70L/w/IEb7qJLUZTV2mFtno0baHH1+wz&#10;G5J9G7Krpv++Wyh4HGbmG2a9HWwrLtT72rGCdJaAIC6drrlS8PH+Ml2C8AFZY+uYFPyQh+3mbrTG&#10;XLsrH+lShEpECPscFZgQulxKXxqy6GeuI47eyfUWQ5R9JXWP1wi3rZwnyUJarDkuGOxoZ6hsirNV&#10;0Hzvm+HwmWWvb8Ymx/vdFxXPTqnJeHh6BBFoCLfwf3uvFayWi4dVOk8z+LsU74D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KKFlvKAAAA4gAAAA8AAAAAAAAAAAAAAAAAmAIA&#10;AGRycy9kb3ducmV2LnhtbFBLBQYAAAAABAAEAPUAAACPAwAAAAA=&#10;" fillcolor="#7a8696" strokecolor="#7a8696" strokeweight="1pt">
                    <v:stroke joinstyle="miter"/>
                  </v:roundrect>
                  <v:shape id="TextBox 19" o:spid="_x0000_s1498" type="#_x0000_t202" style="position:absolute;top:1137;width:35988;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A1MkA&#10;AADiAAAADwAAAGRycy9kb3ducmV2LnhtbESPzWrDMBCE74W+g9hAb43skNapGyWE/kAOvTR174u1&#10;tUyslbG2sfP2VSGQ4zAz3zDr7eQ7daIhtoEN5PMMFHEdbMuNgerr/X4FKgqyxS4wGThThO3m9maN&#10;pQ0jf9LpII1KEI4lGnAifal1rB15jPPQEyfvJwweJcmh0XbAMcF9pxdZ9qg9tpwWHPb04qg+Hn69&#10;ARG7y8/Vm4/77+njdXRZ/YCVMXezafcMSmiSa/jS3lsDq0WxLIr8aQn/l9Id0J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UOA1MkAAADiAAAADwAAAAAAAAAAAAAAAACYAgAA&#10;ZHJzL2Rvd25yZXYueG1sUEsFBgAAAAAEAAQA9QAAAI4DAAAAAA==&#10;" filled="f" stroked="f">
                    <v:textbox style="mso-fit-shape-to-text:t">
                      <w:txbxContent>
                        <w:p w:rsidR="001338CC" w:rsidRDefault="001338CC" w:rsidP="000A1016">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v:textbox>
                  </v:shape>
                </v:group>
                <v:shape id="Picture 616048468" o:spid="_x0000_s1499" type="#_x0000_t75" alt="Book" style="position:absolute;left:40077;top:894;width:3963;height:3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BDnXFAAAA4gAAAA8AAABkcnMvZG93bnJldi54bWxET01rwkAQvQv9D8sUejMbSxokdZVSKPRU&#10;qK3gcciO2WB2NmbXJP5751Do8fG+N7vZd2qkIbaBDayyHBRxHWzLjYHfn4/lGlRMyBa7wGTgRhF2&#10;24fFBisbJv6mcZ8aJSEcKzTgUuorrWPtyGPMQk8s3CkMHpPAodF2wEnCfaef87zUHluWBoc9vTuq&#10;z/urN1Ce3Nyn84Sj+7oeXsKluOhjYczT4/z2CirRnP7Ff+5PK75VmRfropTNcknugN7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gQ51xQAAAOIAAAAPAAAAAAAAAAAAAAAA&#10;AJ8CAABkcnMvZG93bnJldi54bWxQSwUGAAAAAAQABAD3AAAAkQMAAAAA&#10;">
                  <v:imagedata r:id="rId109" o:title="Book"/>
                </v:shape>
                <w10:wrap anchorx="page"/>
                <w10:anchorlock/>
              </v:group>
            </w:pict>
          </mc:Fallback>
        </mc:AlternateContent>
      </w:r>
    </w:p>
    <w:p w:rsidR="000A1016" w:rsidRDefault="000A1016" w:rsidP="000A1016">
      <w:pPr>
        <w:pStyle w:val="a1"/>
        <w:rPr>
          <w:rFonts w:ascii="Sakkal Majalla" w:hAnsi="Sakkal Majalla" w:cs="Sakkal Majalla"/>
          <w:b w:val="0"/>
          <w:color w:val="000000" w:themeColor="text1"/>
          <w:sz w:val="34"/>
          <w:szCs w:val="34"/>
          <w:lang w:bidi="ar-EG"/>
        </w:rPr>
      </w:pPr>
      <w:r w:rsidRPr="000A1016">
        <w:rPr>
          <w:rFonts w:ascii="Sakkal Majalla" w:hAnsi="Sakkal Majalla" w:cs="Sakkal Majalla"/>
          <w:b w:val="0"/>
          <w:color w:val="000000" w:themeColor="text1"/>
          <w:sz w:val="34"/>
          <w:szCs w:val="34"/>
          <w:rtl/>
          <w:lang w:bidi="ar-EG"/>
        </w:rPr>
        <w:t xml:space="preserve">نشاط تعاوني </w:t>
      </w:r>
    </w:p>
    <w:p w:rsidR="000A1016" w:rsidRPr="008D39CE" w:rsidRDefault="000A1016" w:rsidP="000A1016">
      <w:pPr>
        <w:pStyle w:val="a1"/>
      </w:pPr>
      <w:r w:rsidRPr="00853909">
        <w:rPr>
          <w:noProof/>
        </w:rPr>
        <mc:AlternateContent>
          <mc:Choice Requires="wpg">
            <w:drawing>
              <wp:inline distT="0" distB="0" distL="0" distR="0" wp14:anchorId="5C1453CA" wp14:editId="12DF4AA5">
                <wp:extent cx="4435062" cy="545009"/>
                <wp:effectExtent l="0" t="0" r="3810" b="26670"/>
                <wp:docPr id="320831928"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061557436" name="Picture 1061557436" descr="Goal "/>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2005410827" name="Rectangle: Rounded Corners 200541082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0426546" name="TextBox 23"/>
                        <wps:cNvSpPr txBox="1"/>
                        <wps:spPr>
                          <a:xfrm>
                            <a:off x="0" y="64265"/>
                            <a:ext cx="3600450" cy="473075"/>
                          </a:xfrm>
                          <a:prstGeom prst="rect">
                            <a:avLst/>
                          </a:prstGeom>
                          <a:noFill/>
                        </wps:spPr>
                        <wps:txbx>
                          <w:txbxContent>
                            <w:p w:rsidR="001338CC" w:rsidRPr="00280E55" w:rsidRDefault="001338CC"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wrap="square">
                          <a:spAutoFit/>
                        </wps:bodyPr>
                      </wps:wsp>
                    </wpg:wgp>
                  </a:graphicData>
                </a:graphic>
              </wp:inline>
            </w:drawing>
          </mc:Choice>
          <mc:Fallback>
            <w:pict>
              <v:group id="Group 28" o:spid="_x0000_s1500"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">
                <v:shape id="Picture 1061557436" o:spid="_x0000_s1501"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dT/LJAAAA4wAAAA8AAABkcnMvZG93bnJldi54bWxET0tLw0AQvgv+h2UEL2I31TbV2G0RsbSH&#10;IqSP+5idJsHd2ZBd0+TfdwuCx/neM1/21oiOWl87VjAeJSCIC6drLhUc9qvHFxA+IGs0jknBQB6W&#10;i9ubOWbanTmnbhdKEUPYZ6igCqHJpPRFRRb9yDXEkTu51mKIZ1tK3eI5hlsjn5IklRZrjg0VNvRR&#10;UfGz+7UKJg+nMjdf+RBe9fdaH4dt92m2St3f9e9vIAL14V/8597oOD9Jx9PpbPKcwvWnCIBcXA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d1P8skAAADjAAAADwAAAAAAAAAA&#10;AAAAAACfAgAAZHJzL2Rvd25yZXYueG1sUEsFBgAAAAAEAAQA9wAAAJUDAAAAAA==&#10;">
                  <v:imagedata r:id="rId111" o:title="Goal "/>
                </v:shape>
                <v:roundrect id="Rectangle: Rounded Corners 2005410827" o:spid="_x0000_s1502"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vYdsoA&#10;AADjAAAADwAAAGRycy9kb3ducmV2LnhtbESPQU8CMRSE7yT+h+aZcIMWUJesFKIkCB5ZNfH43D63&#10;m92+brYFln9vTUw8Tmbmm8xqM7hWnKkPtWcNs6kCQVx6U3Ol4f1tN1mCCBHZYOuZNFwpwGZ9M1ph&#10;bvyFj3QuYiUShEOOGmyMXS5lKC05DFPfESfv2/cOY5J9JU2PlwR3rZwr9SAd1pwWLHa0tVQ2xclp&#10;aL4OzfD6kWUve+vUcbH9pOLZaz2+HZ4eQUQa4n/4r30wGhLx/m6mlvMMfj+lPyD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cb2HbKAAAA4wAAAA8AAAAAAAAAAAAAAAAAmAIA&#10;AGRycy9kb3ducmV2LnhtbFBLBQYAAAAABAAEAPUAAACPAwAAAAA=&#10;" fillcolor="#7a8696" strokecolor="#7a8696" strokeweight="1pt">
                  <v:stroke joinstyle="miter"/>
                </v:roundrect>
                <v:shape id="TextBox 23" o:spid="_x0000_s1503" type="#_x0000_t202" style="position:absolute;top:642;width:3600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lCJ8YA&#10;AADjAAAADwAAAGRycy9kb3ducmV2LnhtbERPS2vDMAy+D/YfjAq7rXa7NpSsbil7QA+7rMvuItbi&#10;0FgOsdak/34eDHbU99Z2P4VOXWhIbWQLi7kBRVxH13Jjofp4vd+ASoLssItMFq6UYL+7vdli6eLI&#10;73Q5SaNyCKcSLXiRvtQ61Z4CpnnsiTP3FYeAks+h0W7AMYeHTi+NKXTAlnODx56ePNXn03ewIOIO&#10;i2v1EtLxc3p7Hr2p11hZezebDo+ghCb5F/+5jy7Pf9iY1bJYrwr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lCJ8YAAADjAAAADwAAAAAAAAAAAAAAAACYAgAAZHJz&#10;L2Rvd25yZXYueG1sUEsFBgAAAAAEAAQA9QAAAIsDAAAAAA==&#10;" filled="f" stroked="f">
                  <v:textbox style="mso-fit-shape-to-text:t">
                    <w:txbxContent>
                      <w:p w:rsidR="001338CC" w:rsidRPr="00280E55" w:rsidRDefault="001338CC" w:rsidP="000A1016">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wrap anchorx="page"/>
                <w10:anchorlock/>
              </v:group>
            </w:pict>
          </mc:Fallback>
        </mc:AlternateContent>
      </w:r>
    </w:p>
    <w:p w:rsidR="000A1016" w:rsidRPr="000A1016" w:rsidRDefault="000A1016" w:rsidP="000A1016">
      <w:pPr>
        <w:pStyle w:val="a2"/>
        <w:numPr>
          <w:ilvl w:val="0"/>
          <w:numId w:val="18"/>
        </w:numPr>
        <w:rPr>
          <w:rtl/>
        </w:rPr>
      </w:pPr>
      <w:r w:rsidRPr="000A1016">
        <w:rPr>
          <w:rtl/>
        </w:rPr>
        <w:t>تحديد أفضل الممارسات التي يمكن للمنظمة تطبيقها لدعم الصحة النفسية للموظفين خلال عمليات التغيير</w:t>
      </w:r>
    </w:p>
    <w:p w:rsidR="000A1016" w:rsidRDefault="000A1016" w:rsidP="000A1016">
      <w:pPr>
        <w:pStyle w:val="a2"/>
        <w:numPr>
          <w:ilvl w:val="0"/>
          <w:numId w:val="18"/>
        </w:numPr>
      </w:pPr>
      <w:r w:rsidRPr="000A1016">
        <w:rPr>
          <w:rtl/>
        </w:rPr>
        <w:t>التعلم من خبرات بعضهم البعض حول هذا الموضوع</w:t>
      </w:r>
    </w:p>
    <w:p w:rsidR="000A1016" w:rsidRDefault="002B0E56" w:rsidP="002B0E56">
      <w:pPr>
        <w:pStyle w:val="a2"/>
        <w:ind w:left="-897"/>
      </w:pPr>
      <w:r>
        <w:rPr>
          <w:noProof/>
        </w:rPr>
        <w:lastRenderedPageBreak/>
        <mc:AlternateContent>
          <mc:Choice Requires="wps">
            <w:drawing>
              <wp:inline distT="0" distB="0" distL="0" distR="0" wp14:anchorId="2B76E363" wp14:editId="529668A2">
                <wp:extent cx="6793620" cy="8398412"/>
                <wp:effectExtent l="0" t="0" r="26670" b="22225"/>
                <wp:docPr id="17515529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3620" cy="8398412"/>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504" style="width:534.95pt;height:661.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0A1016" w:rsidRDefault="000A1016" w:rsidP="000A1016">
      <w:pPr>
        <w:jc w:val="center"/>
        <w:rPr>
          <w:noProof/>
        </w:rPr>
      </w:pPr>
    </w:p>
    <w:p w:rsidR="00291E05" w:rsidRDefault="00560E47" w:rsidP="00560E47">
      <w:pPr>
        <w:rPr>
          <w:rtl/>
        </w:rPr>
      </w:pPr>
      <w:r w:rsidRPr="002A078C">
        <w:rPr>
          <w:rFonts w:ascii="Sakkal Majalla" w:hAnsi="Sakkal Majalla"/>
          <w:noProof/>
          <w:color w:val="002060"/>
          <w:sz w:val="34"/>
        </w:rPr>
        <w:lastRenderedPageBreak/>
        <mc:AlternateContent>
          <mc:Choice Requires="wpg">
            <w:drawing>
              <wp:inline distT="0" distB="0" distL="0" distR="0" wp14:anchorId="078335F9" wp14:editId="5DD87CC2">
                <wp:extent cx="5731510" cy="895350"/>
                <wp:effectExtent l="0" t="0" r="21590" b="19050"/>
                <wp:docPr id="15417431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8184760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4240306" name="مجموعة 39"/>
                        <wpg:cNvGrpSpPr/>
                        <wpg:grpSpPr>
                          <a:xfrm>
                            <a:off x="0" y="0"/>
                            <a:ext cx="5731510" cy="895350"/>
                            <a:chOff x="0" y="0"/>
                            <a:chExt cx="5878196" cy="918845"/>
                          </a:xfrm>
                        </wpg:grpSpPr>
                        <wpg:grpSp>
                          <wpg:cNvPr id="368717560" name="مجموعة 40"/>
                          <wpg:cNvGrpSpPr/>
                          <wpg:grpSpPr>
                            <a:xfrm>
                              <a:off x="0" y="0"/>
                              <a:ext cx="5878196" cy="918845"/>
                              <a:chOff x="0" y="0"/>
                              <a:chExt cx="6240348" cy="919070"/>
                            </a:xfrm>
                          </wpg:grpSpPr>
                          <wpg:grpSp>
                            <wpg:cNvPr id="1814832969" name="مجموعة 41"/>
                            <wpg:cNvGrpSpPr/>
                            <wpg:grpSpPr>
                              <a:xfrm>
                                <a:off x="0" y="169208"/>
                                <a:ext cx="5433072" cy="580613"/>
                                <a:chOff x="0" y="169208"/>
                                <a:chExt cx="5433072" cy="580613"/>
                              </a:xfrm>
                            </wpg:grpSpPr>
                            <wps:wsp>
                              <wps:cNvPr id="55734975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58124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19021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3180547" name="مربع نص 41"/>
                          <wps:cNvSpPr txBox="1"/>
                          <wps:spPr>
                            <a:xfrm>
                              <a:off x="204484" y="256929"/>
                              <a:ext cx="4616071" cy="387740"/>
                            </a:xfrm>
                            <a:prstGeom prst="rect">
                              <a:avLst/>
                            </a:prstGeom>
                            <a:noFill/>
                          </wps:spPr>
                          <wps:txbx>
                            <w:txbxContent>
                              <w:p w:rsidR="001338CC" w:rsidRPr="000A1016" w:rsidRDefault="001338CC" w:rsidP="000A1016">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علامات الضغط النفسي المرتبطة بالتغي</w:t>
                                </w:r>
                                <w:r w:rsidRPr="000A1016">
                                  <w:rPr>
                                    <w:rFonts w:eastAsia="Calibri" w:hAnsi="Adobe Arabic" w:cs="Adobe Arabic" w:hint="cs"/>
                                    <w:b/>
                                    <w:bCs/>
                                    <w:color w:val="FFFFFF"/>
                                    <w:kern w:val="24"/>
                                    <w:sz w:val="36"/>
                                    <w:szCs w:val="36"/>
                                    <w:rtl/>
                                    <w:lang w:bidi="ar-EG"/>
                                  </w:rPr>
                                  <w:t>ير</w:t>
                                </w:r>
                              </w:p>
                            </w:txbxContent>
                          </wps:txbx>
                          <wps:bodyPr wrap="square" rtlCol="1">
                            <a:spAutoFit/>
                          </wps:bodyPr>
                        </wps:wsp>
                      </wpg:grpSp>
                    </wpg:wgp>
                  </a:graphicData>
                </a:graphic>
              </wp:inline>
            </w:drawing>
          </mc:Choice>
          <mc:Fallback>
            <w:pict>
              <v:group id="_x0000_s150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">
                <v:shape id="صورة 38" o:spid="_x0000_s150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IheLHAAAA4wAAAA8AAABkcnMvZG93bnJldi54bWxET19rwjAQfx/4HcIJe5tpp7hSjSLiYC+y&#10;WQe+Hs3ZFJtL12S1fnszGPh4v/+3XA+2ET11vnasIJ0kIIhLp2uuFHwf318yED4ga2wck4IbeViv&#10;Rk9LzLW78oH6IlQihrDPUYEJoc2l9KUhi37iWuLInV1nMcSzq6Tu8BrDbSNfk2QuLdYcGwy2tDVU&#10;Xopfq2C664fddPu59yfTHn8Ku6n94Uup5/GwWYAINISH+N/9oeP8LEuz2ds8SeHvpwiAXN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0IheLHAAAA4wAAAA8AAAAAAAAAAAAA&#10;AAAAnwIAAGRycy9kb3ducmV2LnhtbFBLBQYAAAAABAAEAPcAAACTAwAAAAA=&#10;">
                  <v:imagedata r:id="rId66" o:title=""/>
                </v:shape>
                <v:group id="مجموعة 39" o:spid="_x0000_s15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zJHIAAAA&#10;4wAAAA8AAAAAAAAAAAAAAAAAqgIAAGRycy9kb3ducmV2LnhtbFBLBQYAAAAABAAEAPoAAACfAwAA&#10;AAA=&#10;">
                  <v:group id="مجموعة 40" o:spid="_x0000_s15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qIBJcyQAA&#10;AOIAAAAPAAAAAAAAAAAAAAAAAKoCAABkcnMvZG93bnJldi54bWxQSwUGAAAAAAQABAD6AAAAoAMA&#10;AAAA&#10;">
                    <v:group id="مجموعة 41" o:spid="_x0000_s15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6XMM4yQAA&#10;AOMAAAAPAAAAAAAAAAAAAAAAAKoCAABkcnMvZG93bnJldi54bWxQSwUGAAAAAAQABAD6AAAAoAMA&#10;AAAA&#10;">
                      <v:shape id="شكل حر 42" o:spid="_x0000_s15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808kA&#10;AADiAAAADwAAAGRycy9kb3ducmV2LnhtbESPwU7DMBBE75X4B2uRemvt0IRAqFtVFRUcuFD4gFW8&#10;xKHxOsSmTf8eI1XqcTQzbzTL9eg6caQhtJ41ZHMFgrj2puVGw+fHbvYAIkRkg51n0nCmAOvVzWSJ&#10;lfEnfqfjPjYiQThUqMHG2FdShtqSwzD3PXHyvvzgMCY5NNIMeEpw18k7pe6lw5bTgsWetpbqw/7X&#10;aTAqf3Z5+VLS9ufNqu/MxMPCaD29HTdPICKN8Rq+tF+NhqIoF/ljWWTwfyndAbn6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Zi808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kGpMcA&#10;AADiAAAADwAAAGRycy9kb3ducmV2LnhtbERPTUvDQBC9C/6HZYTe7CZB2xK7La3QIupBW9HrkB2T&#10;0N3ZkN028d87B8Hj430v16N36kJ9bAMbyKcZKOIq2JZrAx/H3e0CVEzIFl1gMvBDEdar66slljYM&#10;/E6XQ6qVhHAs0UCTUldqHauGPMZp6IiF+w69xySwr7XtcZBw73SRZTPtsWVpaLCjx4aq0+HsDczf&#10;duch7mfH5+2ne20z97UpXtiYyc24eQCVaEz/4j/3k5X58/x+kRd3ckIuCQa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BqTHAAAA4gAAAA8AAAAAAAAAAAAAAAAAmAIAAGRy&#10;cy9kb3ducmV2LnhtbFBLBQYAAAAABAAEAPUAAACMAwAAAAA=&#10;" fillcolor="#168489" stroked="f" strokeweight="1pt">
                        <v:stroke joinstyle="miter"/>
                      </v:roundrect>
                    </v:group>
                    <v:oval id="شكل بيضاوي 44" o:spid="_x0000_s15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D2MkA&#10;AADiAAAADwAAAGRycy9kb3ducmV2LnhtbESPUWvCMBSF3wf7D+EOfJtp++BmZ5QxGIowxOgPuGuu&#10;TbW56Zqo3b9fhIGPh3POdzizxeBacaE+NJ4V5OMMBHHlTcO1gv3u8/kVRIjIBlvPpOCXAizmjw8z&#10;LI2/8pYuOtYiQTiUqMDG2JVShsqSwzD2HXHyDr53GJPsa2l6vCa4a2WRZRPpsOG0YLGjD0vVSZ+d&#10;Aj3s9GZ5qKX/0nb9nR/9j9uulBo9De9vICIN8R7+b6+MgpdJPs2KvJjC7VK6A3L+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ohD2MkAAADiAAAADwAAAAAAAAAAAAAAAACYAgAA&#10;ZHJzL2Rvd25yZXYueG1sUEsFBgAAAAAEAAQA9QAAAI4DAAAAAA==&#10;" filled="f" strokecolor="#a5a5a5 [2092]" strokeweight="1pt">
                      <v:stroke joinstyle="miter"/>
                    </v:oval>
                  </v:group>
                  <v:shape id="مربع نص 41" o:spid="_x0000_s1513"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esgA&#10;AADiAAAADwAAAGRycy9kb3ducmV2LnhtbESPzU7DMBCE70i8g7VI3KgdoKVK61YVP1IPXFrCfRUv&#10;cdR4HcVLk749RkLiOJqZbzTr7RQ6daYhtZEtFDMDiriOruXGQvXxdrcElQTZYReZLFwowXZzfbXG&#10;0sWRD3Q+SqMyhFOJFrxIX2qdak8B0yz2xNn7ikNAyXJotBtwzPDQ6XtjFjpgy3nBY0/PnurT8TtY&#10;EHG74lK9hrT/nN5fRm/qOVbW3t5MuxUooUn+w3/tvbOwMA/F0swfn+D3Ur4DevM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YD96yAAAAOIAAAAPAAAAAAAAAAAAAAAAAJgCAABk&#10;cnMvZG93bnJldi54bWxQSwUGAAAAAAQABAD1AAAAjQMAAAAA&#10;" filled="f" stroked="f">
                    <v:textbox style="mso-fit-shape-to-text:t">
                      <w:txbxContent>
                        <w:p w:rsidR="001338CC" w:rsidRPr="000A1016" w:rsidRDefault="001338CC" w:rsidP="000A1016">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علامات الضغط النفسي المرتبطة بالتغي</w:t>
                          </w:r>
                          <w:r w:rsidRPr="000A1016">
                            <w:rPr>
                              <w:rFonts w:eastAsia="Calibri" w:hAnsi="Adobe Arabic" w:cs="Adobe Arabic" w:hint="cs"/>
                              <w:b/>
                              <w:bCs/>
                              <w:color w:val="FFFFFF"/>
                              <w:kern w:val="24"/>
                              <w:sz w:val="36"/>
                              <w:szCs w:val="36"/>
                              <w:rtl/>
                              <w:lang w:bidi="ar-EG"/>
                            </w:rPr>
                            <w:t>ير</w:t>
                          </w:r>
                        </w:p>
                      </w:txbxContent>
                    </v:textbox>
                  </v:shape>
                </v:group>
                <w10:wrap anchorx="page"/>
                <w10:anchorlock/>
              </v:group>
            </w:pict>
          </mc:Fallback>
        </mc:AlternateContent>
      </w:r>
    </w:p>
    <w:p w:rsidR="00291E05" w:rsidRDefault="00291E05" w:rsidP="00560E47">
      <w:r w:rsidRPr="00B928E9">
        <w:rPr>
          <w:rtl/>
        </w:rPr>
        <w:t>هناك عدة علامات ومؤشرات للضغط النفسي الذي قد يواجهه الموظفون نتيجة للتغييرات في بيئة العمل، ومن أهمها:</w:t>
      </w:r>
    </w:p>
    <w:p w:rsidR="004728B6" w:rsidRDefault="004728B6" w:rsidP="004728B6">
      <w:r w:rsidRPr="004728B6">
        <w:rPr>
          <w:noProof/>
        </w:rPr>
        <mc:AlternateContent>
          <mc:Choice Requires="wpg">
            <w:drawing>
              <wp:inline distT="0" distB="0" distL="0" distR="0" wp14:anchorId="15FA7A54" wp14:editId="68AE1FCD">
                <wp:extent cx="5851924" cy="2400938"/>
                <wp:effectExtent l="0" t="0" r="15875" b="0"/>
                <wp:docPr id="127" name="Group 1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4D9D19-B86C-5E49-A5CB-2CB77E9AEC7C}"/>
                    </a:ext>
                  </a:extLst>
                </wp:docPr>
                <wp:cNvGraphicFramePr/>
                <a:graphic xmlns:a="http://schemas.openxmlformats.org/drawingml/2006/main">
                  <a:graphicData uri="http://schemas.microsoft.com/office/word/2010/wordprocessingGroup">
                    <wpg:wgp>
                      <wpg:cNvGrpSpPr/>
                      <wpg:grpSpPr>
                        <a:xfrm>
                          <a:off x="0" y="0"/>
                          <a:ext cx="5851924" cy="2400938"/>
                          <a:chOff x="-123824" y="0"/>
                          <a:chExt cx="5851924" cy="2400938"/>
                        </a:xfrm>
                      </wpg:grpSpPr>
                      <wpg:grpSp>
                        <wpg:cNvPr id="1450847588" name="Group 145084758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7388A6-F328-4070-8658-7E3A28204D02}"/>
                            </a:ext>
                          </a:extLst>
                        </wpg:cNvPr>
                        <wpg:cNvGrpSpPr/>
                        <wpg:grpSpPr>
                          <a:xfrm>
                            <a:off x="-123824" y="0"/>
                            <a:ext cx="5851924" cy="2400938"/>
                            <a:chOff x="-123824" y="0"/>
                            <a:chExt cx="5851924" cy="2400938"/>
                          </a:xfrm>
                        </wpg:grpSpPr>
                        <wps:wsp>
                          <wps:cNvPr id="1937529577" name="Freeform: Shape 19375295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09CEC9-66E5-4E76-8B3D-7E19DD4734CC}"/>
                              </a:ext>
                            </a:extLst>
                          </wps:cNvPr>
                          <wps:cNvSpPr>
                            <a:spLocks/>
                          </wps:cNvSpPr>
                          <wps:spPr bwMode="auto">
                            <a:xfrm>
                              <a:off x="237638" y="617815"/>
                              <a:ext cx="1142817" cy="639196"/>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1369674465" name="Freeform: Shape 13696744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168A9B-64BA-4ADD-8720-76AEEDE6D94E}"/>
                              </a:ext>
                            </a:extLst>
                          </wps:cNvPr>
                          <wps:cNvSpPr>
                            <a:spLocks/>
                          </wps:cNvSpPr>
                          <wps:spPr bwMode="auto">
                            <a:xfrm>
                              <a:off x="4389027" y="617815"/>
                              <a:ext cx="1145705" cy="639196"/>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168489"/>
                            </a:solidFill>
                            <a:ln>
                              <a:noFill/>
                            </a:ln>
                          </wps:spPr>
                          <wps:bodyPr rot="0" vert="horz" wrap="square" lIns="91440" tIns="45720" rIns="91440" bIns="45720" anchor="ctr" anchorCtr="0" upright="1">
                            <a:noAutofit/>
                          </wps:bodyPr>
                        </wps:wsp>
                        <wps:wsp>
                          <wps:cNvPr id="1102513837" name="Freeform: Shape 110251383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FE39A5-5288-4C77-BADA-8C0ECBF1E098}"/>
                              </a:ext>
                            </a:extLst>
                          </wps:cNvPr>
                          <wps:cNvSpPr>
                            <a:spLocks/>
                          </wps:cNvSpPr>
                          <wps:spPr bwMode="auto">
                            <a:xfrm>
                              <a:off x="381878"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1479249315" name="Freeform: Shape 14792493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D47990-539C-45ED-9C28-016F92635A88}"/>
                              </a:ext>
                            </a:extLst>
                          </wps:cNvPr>
                          <wps:cNvSpPr>
                            <a:spLocks/>
                          </wps:cNvSpPr>
                          <wps:spPr bwMode="auto">
                            <a:xfrm>
                              <a:off x="4539153"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2043581882" name="TextBox 4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5D9360-DCCC-41A1-BD6F-F80543CFC757}"/>
                              </a:ext>
                            </a:extLst>
                          </wps:cNvPr>
                          <wps:cNvSpPr txBox="1">
                            <a:spLocks noChangeArrowheads="1"/>
                          </wps:cNvSpPr>
                          <wps:spPr bwMode="auto">
                            <a:xfrm>
                              <a:off x="-123824" y="61150"/>
                              <a:ext cx="1691304" cy="34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8CC" w:rsidRPr="004728B6"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الآثار الاجتماعية والشخصية</w:t>
                                </w:r>
                              </w:p>
                            </w:txbxContent>
                          </wps:txbx>
                          <wps:bodyPr rot="0" vert="horz" wrap="square" lIns="0" tIns="45720" rIns="0" bIns="45720" anchor="b" anchorCtr="0" upright="1">
                            <a:noAutofit/>
                          </wps:bodyPr>
                        </wps:wsp>
                        <wps:wsp>
                          <wps:cNvPr id="1144795523" name="TextBox 4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80E24AC-FF72-4748-824E-C5F4B255286F}"/>
                              </a:ext>
                            </a:extLst>
                          </wps:cNvPr>
                          <wps:cNvSpPr txBox="1">
                            <a:spLocks noChangeArrowheads="1"/>
                          </wps:cNvSpPr>
                          <wps:spPr bwMode="auto">
                            <a:xfrm>
                              <a:off x="4127406" y="0"/>
                              <a:ext cx="1600694" cy="40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الجسدية</w:t>
                                </w:r>
                              </w:p>
                            </w:txbxContent>
                          </wps:txbx>
                          <wps:bodyPr rot="0" vert="horz" wrap="square" lIns="0" tIns="45720" rIns="0" bIns="45720" anchor="b" anchorCtr="0" upright="1">
                            <a:noAutofit/>
                          </wps:bodyPr>
                        </wps:wsp>
                        <wps:wsp>
                          <wps:cNvPr id="319964133" name="Freeform: Shape 3199641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5CAF21-FDC4-4955-AA8C-F2CE4AC6E17C}"/>
                              </a:ext>
                            </a:extLst>
                          </wps:cNvPr>
                          <wps:cNvSpPr>
                            <a:spLocks/>
                          </wps:cNvSpPr>
                          <wps:spPr bwMode="auto">
                            <a:xfrm>
                              <a:off x="1275840" y="1257011"/>
                              <a:ext cx="1143223" cy="639196"/>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174429888" name="Freeform: Shape 17442988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AC81D-E50B-4596-96CF-8F1B6AF9EC22}"/>
                              </a:ext>
                            </a:extLst>
                          </wps:cNvPr>
                          <wps:cNvSpPr>
                            <a:spLocks/>
                          </wps:cNvSpPr>
                          <wps:spPr bwMode="auto">
                            <a:xfrm>
                              <a:off x="2314852" y="617815"/>
                              <a:ext cx="1142766" cy="639196"/>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168489"/>
                            </a:solidFill>
                            <a:ln>
                              <a:noFill/>
                            </a:ln>
                          </wps:spPr>
                          <wps:bodyPr rot="0" vert="horz" wrap="square" lIns="91440" tIns="45720" rIns="91440" bIns="45720" anchor="ctr" anchorCtr="0" upright="1">
                            <a:noAutofit/>
                          </wps:bodyPr>
                        </wps:wsp>
                        <wps:wsp>
                          <wps:cNvPr id="975692752" name="Freeform: Shape 97569275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803FE2-D259-4135-AD4F-FE98F7460FB3}"/>
                              </a:ext>
                            </a:extLst>
                          </wps:cNvPr>
                          <wps:cNvSpPr>
                            <a:spLocks/>
                          </wps:cNvSpPr>
                          <wps:spPr bwMode="auto">
                            <a:xfrm>
                              <a:off x="3353459" y="1257011"/>
                              <a:ext cx="1142766" cy="639196"/>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65000"/>
                              </a:schemeClr>
                            </a:solidFill>
                            <a:ln>
                              <a:noFill/>
                            </a:ln>
                          </wps:spPr>
                          <wps:bodyPr rot="0" vert="horz" wrap="square" lIns="91440" tIns="45720" rIns="91440" bIns="45720" anchor="ctr" anchorCtr="0" upright="1">
                            <a:noAutofit/>
                          </wps:bodyPr>
                        </wps:wsp>
                        <wps:wsp>
                          <wps:cNvPr id="829666129" name="Freeform: Shape 82966612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B17CD2-C574-482C-B354-D85E910313DB}"/>
                              </a:ext>
                            </a:extLst>
                          </wps:cNvPr>
                          <wps:cNvSpPr>
                            <a:spLocks/>
                          </wps:cNvSpPr>
                          <wps:spPr bwMode="auto">
                            <a:xfrm>
                              <a:off x="1420180"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2127678281" name="Freeform: Shape 212767828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0C1EFE-3702-45D8-A38F-CB6F0A8862FE}"/>
                              </a:ext>
                            </a:extLst>
                          </wps:cNvPr>
                          <wps:cNvSpPr>
                            <a:spLocks/>
                          </wps:cNvSpPr>
                          <wps:spPr bwMode="auto">
                            <a:xfrm>
                              <a:off x="2458939" y="779075"/>
                              <a:ext cx="854541" cy="955875"/>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168489"/>
                              </a:solidFill>
                            </a:ln>
                          </wps:spPr>
                          <wps:bodyPr rot="0" vert="horz" wrap="square" lIns="91440" tIns="45720" rIns="91440" bIns="45720" anchor="ctr" anchorCtr="0" upright="1">
                            <a:noAutofit/>
                          </wps:bodyPr>
                        </wps:wsp>
                        <wps:wsp>
                          <wps:cNvPr id="821891155" name="Freeform: Shape 82189115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C910D8-2D74-447B-8D02-9C4D7ADC09E1}"/>
                              </a:ext>
                            </a:extLst>
                          </wps:cNvPr>
                          <wps:cNvSpPr>
                            <a:spLocks/>
                          </wps:cNvSpPr>
                          <wps:spPr bwMode="auto">
                            <a:xfrm>
                              <a:off x="3494568" y="779076"/>
                              <a:ext cx="854468" cy="95587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noFill/>
                            <a:ln w="28575">
                              <a:solidFill>
                                <a:srgbClr val="A6A6A6"/>
                              </a:solidFill>
                            </a:ln>
                          </wps:spPr>
                          <wps:bodyPr rot="0" vert="horz" wrap="square" lIns="91440" tIns="45720" rIns="91440" bIns="45720" anchor="ctr" anchorCtr="0" upright="1">
                            <a:noAutofit/>
                          </wps:bodyPr>
                        </wps:wsp>
                        <wps:wsp>
                          <wps:cNvPr id="1993594498" name="TextBox 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1C693E-12ED-4689-88EB-3FED5EECC4B8}"/>
                              </a:ext>
                            </a:extLst>
                          </wps:cNvPr>
                          <wps:cNvSpPr txBox="1">
                            <a:spLocks noChangeArrowheads="1"/>
                          </wps:cNvSpPr>
                          <wps:spPr bwMode="auto">
                            <a:xfrm>
                              <a:off x="662366" y="2000943"/>
                              <a:ext cx="2269938" cy="3869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4728B6">
                                <w:pPr>
                                  <w:bidi w:val="0"/>
                                  <w:jc w:val="center"/>
                                  <w:rPr>
                                    <w:rFonts w:hAnsi="Adobe Arabic" w:cs="Adobe Arabic"/>
                                    <w:b/>
                                    <w:bCs/>
                                    <w:kern w:val="24"/>
                                    <w:sz w:val="36"/>
                                    <w:szCs w:val="36"/>
                                  </w:rPr>
                                </w:pPr>
                                <w:r w:rsidRPr="004728B6">
                                  <w:rPr>
                                    <w:rFonts w:hAnsi="Adobe Arabic" w:cs="Adobe Arabic"/>
                                    <w:b/>
                                    <w:bCs/>
                                    <w:kern w:val="24"/>
                                    <w:sz w:val="36"/>
                                    <w:szCs w:val="36"/>
                                    <w:rtl/>
                                  </w:rPr>
                                  <w:t>الجوانب المعرفية والإدراكية</w:t>
                                </w:r>
                              </w:p>
                            </w:txbxContent>
                          </wps:txbx>
                          <wps:bodyPr rot="0" vert="horz" wrap="square" lIns="0" tIns="45720" rIns="0" bIns="45720" anchor="b" anchorCtr="0" upright="1">
                            <a:noAutofit/>
                          </wps:bodyPr>
                        </wps:wsp>
                        <wps:wsp>
                          <wps:cNvPr id="2061803995" name="TextBox 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F123D9-EDF8-4F9F-BAA0-E6B30A3F550A}"/>
                              </a:ext>
                            </a:extLst>
                          </wps:cNvPr>
                          <wps:cNvSpPr txBox="1">
                            <a:spLocks noChangeArrowheads="1"/>
                          </wps:cNvSpPr>
                          <wps:spPr bwMode="auto">
                            <a:xfrm>
                              <a:off x="2850664" y="1987921"/>
                              <a:ext cx="2188298" cy="413017"/>
                            </a:xfrm>
                            <a:prstGeom prst="rect">
                              <a:avLst/>
                            </a:prstGeom>
                          </wps:spPr>
                          <wps:txbx>
                            <w:txbxContent>
                              <w:p w:rsidR="001338CC"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الانفعالية والعاطفية</w:t>
                                </w:r>
                              </w:p>
                            </w:txbxContent>
                          </wps:txbx>
                          <wps:bodyPr rot="0" vert="horz" wrap="square" lIns="0" tIns="45720" rIns="0" bIns="45720" anchor="b" anchorCtr="0" upright="1">
                            <a:noAutofit/>
                          </wps:bodyPr>
                        </wps:wsp>
                        <wps:wsp>
                          <wps:cNvPr id="1477144677" name="TextBox 4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E328BE-9424-490B-AD4F-EF41A3397091}"/>
                              </a:ext>
                            </a:extLst>
                          </wps:cNvPr>
                          <wps:cNvSpPr txBox="1">
                            <a:spLocks noChangeArrowheads="1"/>
                          </wps:cNvSpPr>
                          <wps:spPr bwMode="auto">
                            <a:xfrm>
                              <a:off x="2003953" y="35135"/>
                              <a:ext cx="1677394" cy="383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التغييرات السلوكية</w:t>
                                </w:r>
                              </w:p>
                            </w:txbxContent>
                          </wps:txbx>
                          <wps:bodyPr rot="0" vert="horz" wrap="square" lIns="0" tIns="45720" rIns="0" bIns="45720" anchor="b" anchorCtr="0" upright="1">
                            <a:noAutofit/>
                          </wps:bodyPr>
                        </wps:wsp>
                      </wpg:grpSp>
                      <pic:pic xmlns:pic="http://schemas.openxmlformats.org/drawingml/2006/picture">
                        <pic:nvPicPr>
                          <pic:cNvPr id="1818150265" name="Picture 1818150265" descr="Check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D90667-29C2-FF2F-DFD9-67B8E00484BE}"/>
                              </a:ext>
                            </a:extLs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4661664" y="962168"/>
                            <a:ext cx="586104" cy="5861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7582746" name="Picture 407582746" descr="Angry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78C0F0-BDA7-22B3-6E84-7DCC8EEA6F27}"/>
                              </a:ext>
                            </a:extLst>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3553963" y="883375"/>
                            <a:ext cx="713986" cy="7139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8718828" name="Picture 468718828" descr="Mood change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5AAAC5-45C2-69D3-5E06-F9576C482D91}"/>
                              </a:ext>
                            </a:extLs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2388047" y="734628"/>
                            <a:ext cx="957116" cy="9571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4124458" name="Picture 2004124458" descr="Cognitiv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7E19E3-E89C-A69B-0AB6-5B5376FDD7D9}"/>
                              </a:ext>
                            </a:extLst>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1565746" y="937533"/>
                            <a:ext cx="585797" cy="5857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5805031" name="Picture 1225805031" descr="Risk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9955B2-EA19-281F-470A-283AC4C13A5C}"/>
                              </a:ext>
                            </a:extLs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488170" y="952473"/>
                            <a:ext cx="635120" cy="6351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126" o:spid="_x0000_s1514" style="width:460.8pt;height:189.05pt;mso-position-horizontal-relative:char;mso-position-vertical-relative:line" coordorigin="-1238" coordsize="58519,240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">
                <v:group id="Group 1450847588" o:spid="_x0000_s1515" style="position:absolute;left:-1238;width:58519;height:24009" coordorigin="-1238" coordsize="58519,240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5LP2M&#10;zAAAAOMAAAAPAAAAAAAAAAAAAAAAAKoCAABkcnMvZG93bnJldi54bWxQSwUGAAAAAAQABAD6AAAA&#10;owMAAAAA&#10;">
                  <v:shape id="Freeform: Shape 1937529577" o:spid="_x0000_s1516" style="position:absolute;left:2376;top:6178;width:11428;height:6392;visibility:visible;mso-wrap-style:square;v-text-anchor:middle" coordsize="2255775,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MkA&#10;AADjAAAADwAAAGRycy9kb3ducmV2LnhtbERPX2vCMBB/H/gdwg18GTNV0c7OKEMQHOzB6j7A0dza&#10;bM2la6KtfvplIPh4v/+3XPe2FmdqvXGsYDxKQBAXThsuFXwet88vIHxA1lg7JgUX8rBeDR6WmGnX&#10;cU7nQyhFDGGfoYIqhCaT0hcVWfQj1xBH7su1FkM821LqFrsYbms5SZK5tGg4NlTY0Kai4udwsgrM&#10;Pn+6bLt54X5xz98f183pPTdKDR/7t1cQgfpwF9/cOx3nL6bpbLKYpSn8/xQBkK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snMkAAADjAAAADwAAAAAAAAAAAAAAAACYAgAA&#10;ZHJzL2Rvd25yZXYueG1sUEsFBgAAAAAEAAQA9QAAAI4DA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168489" stroked="f">
                    <v:path arrowok="t" o:connecttype="custom" o:connectlocs="571596,0;629851,13728;1063836,264243;1070642,268172;1084517,276181;1142656,376803;1142817,639196;1040825,639196;1041344,593093;1038568,424621;991028,342343;627785,132664;619249,127737;571614,116511;523801,127949;152131,342366;104223,424857;104278,639196;67,639196;0,377091;58591,276208;513121,13988;571596,0" o:connectangles="0,0,0,0,0,0,0,0,0,0,0,0,0,0,0,0,0,0,0,0,0,0,0"/>
                  </v:shape>
                  <v:shape id="Freeform: Shape 1369674465" o:spid="_x0000_s1517" style="position:absolute;left:43890;top:6178;width:11457;height:6392;visibility:visible;mso-wrap-style:square;v-text-anchor:middle" coordsize="2261529,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9lDscA&#10;AADjAAAADwAAAGRycy9kb3ducmV2LnhtbERPvW7CMBDeK/UdrKvUrTgt4ECKQahVRVdCh45HfE0i&#10;4nMUmxB4elwJifG+/1usBtuInjpfO9bwOkpAEBfO1Fxq+Nl9vcxA+IBssHFMGs7kYbV8fFhgZtyJ&#10;t9TnoRQxhH2GGqoQ2kxKX1Rk0Y9cSxy5P9dZDPHsSmk6PMVw28i3JFHSYs2xocKWPioqDvnRakh4&#10;djmkn+vNZf877NT5WI85zbV+fhrW7yACDeEuvrm/TZw/VnOVTiZqCv8/RQD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PZQ7HAAAA4wAAAA8AAAAAAAAAAAAAAAAAmAIAAGRy&#10;cy9kb3ducmV2LnhtbFBLBQYAAAAABAAEAPUAAACMAw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168489" stroked="f">
                    <v:path arrowok="t" o:connecttype="custom" o:connectlocs="574590,0;632845,13728;1066820,264243;1066819,264243;1073625,268172;1087500,276181;1145638,376803;1145705,639196;1041607,639196;1041552,424621;994013,342343;630779,132664;622243,127737;574610,116511;526797,127949;155137,342366;107229,424857;107207,639196;2888,639196;2371,616518;3009,377091;61598,276208;516118,13988;574590,0" o:connectangles="0,0,0,0,0,0,0,0,0,0,0,0,0,0,0,0,0,0,0,0,0,0,0,0"/>
                  </v:shape>
                  <v:shape id="Freeform: Shape 1102513837" o:spid="_x0000_s1518" style="position:absolute;left:3818;top:7790;width:8546;height:9559;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nCMgA&#10;AADjAAAADwAAAGRycy9kb3ducmV2LnhtbERPX2vCMBB/F/Ydwg18m2nt5kpnlE3Z8KXC3GCvR3O2&#10;weZSmkzrPv0iCD7e7//Nl4NtxZF6bxwrSCcJCOLKacO1gu+v94cchA/IGlvHpOBMHpaLu9EcC+1O&#10;/EnHXahFDGFfoIImhK6Q0lcNWfQT1xFHbu96iyGefS11j6cYbls5TZKZtGg4NjTY0aqh6rD7tQoe&#10;t5nJDz/lW7m25Rpzff772BulxvfD6wuIQEO4ia/ujY7z02T6lGZ59gyXnyIAc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hScIyAAAAOMAAAAPAAAAAAAAAAAAAAAAAJgCAABk&#10;cnMvZG93bnJldi54bWxQSwUGAAAAAAQABAD1AAAAjQ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1479249315" o:spid="_x0000_s1519" style="position:absolute;left:45391;top:7790;width:8545;height:9559;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faskA&#10;AADjAAAADwAAAGRycy9kb3ducmV2LnhtbERPS2vCQBC+F/oflin0VjdqWmPqKm2l4iUFH9DrkB2T&#10;xexsyG419td3hYLH+d4zW/S2ESfqvHGsYDhIQBCXThuuFOx3n08ZCB+QNTaOScGFPCzm93czzLU7&#10;84ZO21CJGMI+RwV1CG0upS9rsugHriWO3MF1FkM8u0rqDs8x3DZylCQv0qLh2FBjSx81lcftj1WQ&#10;fo1Ndvwu3oulLZaY6cvv6mCUenzo315BBOrDTfzvXus4P51MR+l0PHyG608RAD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mHfaskAAADjAAAADwAAAAAAAAAAAAAAAACYAgAA&#10;ZHJzL2Rvd25yZXYueG1sUEsFBgAAAAAEAAQA9QAAAI4D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41" o:spid="_x0000_s1520" type="#_x0000_t202" style="position:absolute;left:-1238;top:611;width:16912;height:344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ZXmMkA&#10;AADjAAAADwAAAGRycy9kb3ducmV2LnhtbESPQWvCQBSE7wX/w/KEXkrdJEYJqauoWPSqEXp9ZJ9J&#10;aPZtzK6a/vuuUOhxmJlvmMVqMK24U+8aywriSQSCuLS64UrBufh8z0A4j6yxtUwKfsjBajl6WWCu&#10;7YOPdD/5SgQIuxwV1N53uZSurMmgm9iOOHgX2xv0QfaV1D0+Aty0MomiuTTYcFiosaNtTeX36WYU&#10;pBu6YFyk6/2uGK5fb9M03smDUq/jYf0BwtPg/8N/7YNWkETpdJbFWZbA81P4A3L5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nZXmMkAAADjAAAADwAAAAAAAAAAAAAAAACYAgAA&#10;ZHJzL2Rvd25yZXYueG1sUEsFBgAAAAAEAAQA9QAAAI4DAAAAAA==&#10;" filled="f" stroked="f">
                    <v:textbox inset="0,,0">
                      <w:txbxContent>
                        <w:p w:rsidR="001338CC" w:rsidRPr="004728B6"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الآثار الاجتماعية والشخصية</w:t>
                          </w:r>
                        </w:p>
                      </w:txbxContent>
                    </v:textbox>
                  </v:shape>
                  <v:shape id="TextBox 47" o:spid="_x0000_s1521" type="#_x0000_t202" style="position:absolute;left:41274;width:16007;height:4081;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sogccA&#10;AADjAAAADwAAAGRycy9kb3ducmV2LnhtbERPS2vCQBC+C/0PyxR6Ed1E1z5SV1Gx6LVG6HXIjklo&#10;djbNrhr/fbdQ8Djfe+bL3jbiQp2vHWtIxwkI4sKZmksNx/xj9ArCB2SDjWPScCMPy8XDYI6ZcVf+&#10;pMshlCKGsM9QQxVCm0npi4os+rFriSN3cp3FEM+ulKbDawy3jZwkybO0WHNsqLClTUXF9+FsNag1&#10;nTDN1Wq3zfufr+FUpVu51/rpsV+9gwjUh7v43703cX6q1MvbbDaZwt9PEQC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7KIHHAAAA4wAAAA8AAAAAAAAAAAAAAAAAmAIAAGRy&#10;cy9kb3ducmV2LnhtbFBLBQYAAAAABAAEAPUAAACMAwAAAAA=&#10;" filled="f" stroked="f">
                    <v:textbox inset="0,,0">
                      <w:txbxContent>
                        <w:p w:rsidR="001338CC"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الجسدية</w:t>
                          </w:r>
                        </w:p>
                      </w:txbxContent>
                    </v:textbox>
                  </v:shape>
                  <v:shape id="Freeform: Shape 319964133" o:spid="_x0000_s1522" style="position:absolute;left:12758;top:12570;width:11432;height:6392;visibility:visible;mso-wrap-style:square;v-text-anchor:middle" coordsize="2256529,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S858sA&#10;AADiAAAADwAAAGRycy9kb3ducmV2LnhtbESPQUvDQBSE70L/w/IKXsRu0mhIYrelCMIieGj10OMj&#10;+0zSZt+G7NrEf+8KgsdhZr5hNrvZ9uJKo+8cK0hXCQji2pmOGwUf7y/3BQgfkA32jknBN3nYbRc3&#10;G6yMm/hA12NoRISwr1BBG8JQSenrliz6lRuIo/fpRoshyrGRZsQpwm0v10mSS4sdx4UWB3puqb4c&#10;v6yC8/muLN4ep/VJa531eaOL+vWk1O1y3j+BCDSH//BfWxsFWVqW+UOaZfB7Kd4Bu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ZLznywAAAOIAAAAPAAAAAAAAAAAAAAAAAJgC&#10;AABkcnMvZG93bnJldi54bWxQSwUGAAAAAAQABAD1AAAAkAM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a5a5a5 [2092]" stroked="f">
                    <v:path arrowok="t" o:connecttype="custom" o:connectlocs="2603,0;104597,0;104728,214684;119042,261280;130623,277123;134081,281854;152270,296963;524056,511570;533999,515282;546430,519924;619506,511357;991183,296940;1039093,214450;1039056,0;1143223,0;1143207,262281;1084616,363163;630076,625383;513344,625643;58669,363191;36427,344714;29613,335395;18032,319552;528,262568;2315,25578" o:connectangles="0,0,0,0,0,0,0,0,0,0,0,0,0,0,0,0,0,0,0,0,0,0,0,0,0"/>
                  </v:shape>
                  <v:shape id="Freeform: Shape 174429888" o:spid="_x0000_s1523" style="position:absolute;left:23148;top:6178;width:11428;height:6392;visibility:visible;mso-wrap-style:square;v-text-anchor:middle" coordsize="2255752,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8tbcQA&#10;AADiAAAADwAAAGRycy9kb3ducmV2LnhtbERPyU7DMBC9I/UfrKnEjTpEFYRQt6oqIfWaspyHeIhD&#10;43Fqmzb9e+aAxPHp7avN5Ad1ppj6wAbuFwUo4jbYnjsDb68vdxWolJEtDoHJwJUSbNazmxXWNly4&#10;ofMhd0pCONVowOU81lqn1pHHtAgjsXBfIXrMAmOnbcSLhPtBl0XxoD32LA0OR9o5ao+HH2+gwW3z&#10;3mjffpcf135fus94PEVjbufT9hlUpin/i//ceyvzH5fL8qmqZLNcEgx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vLW3EAAAA4gAAAA8AAAAAAAAAAAAAAAAAmAIAAGRycy9k&#10;b3ducmV2LnhtbFBLBQYAAAAABAAEAPUAAACJAw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168489" stroked="f">
                    <v:path arrowok="t" o:connecttype="custom" o:connectlocs="571576,0;629829,13728;1063800,264243;1063799,264243;1070605,268172;1084480,276181;1142617,376803;1142766,639196;1038605,639196;1038532,424621;990994,342343;627764,132664;619227,127737;571595,116511;523782,127949;152126,342366;104219,424857;104207,639196;46,639196;0,377091;58588,276208;513104,13988;571576,0" o:connectangles="0,0,0,0,0,0,0,0,0,0,0,0,0,0,0,0,0,0,0,0,0,0,0"/>
                  </v:shape>
                  <v:shape id="Freeform: Shape 975692752" o:spid="_x0000_s1524" style="position:absolute;left:33534;top:12570;width:11428;height:6392;visibility:visible;mso-wrap-style:square;v-text-anchor:middle" coordsize="2255684,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ByssA&#10;AADiAAAADwAAAGRycy9kb3ducmV2LnhtbESPQWvCQBSE74L/YXmCN900VKOpq4hFWm82LbS9PbPP&#10;JJh9G7Jbk/77rlDwOMzMN8xq05taXKl1lWUFD9MIBHFudcWFgo/3/WQBwnlkjbVlUvBLDjbr4WCF&#10;qbYdv9E184UIEHYpKii9b1IpXV6SQTe1DXHwzrY16INsC6lb7ALc1DKOork0WHFYKLGhXUn5Jfsx&#10;Cr6OdDof8HB8Xrxs9efj96nL40Sp8ajfPoHw1Pt7+L/9qhUsk9l8GSezGG6Xwh2Q6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VQQHKywAAAOIAAAAPAAAAAAAAAAAAAAAAAJgC&#10;AABkcnMvZG93bnJldi54bWxQSwUGAAAAAAQABAD1AAAAkAMA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a5a5a5 [2092]" stroked="f">
                    <v:path arrowok="t" o:connecttype="custom" o:connectlocs="0,0;104164,0;104286,214684;118599,261280;130180,277123;133639,281854;151826,296963;523603,511570;533546,515282;545977,519924;619052,511357;990719,296940;1038627,214450;1039540,48095;1038445,0;1142766,0;1142739,262281;1084149,363163;629621,625383;512892,625643;58228,363191;35986,344714;29173,335395;17592,319552;89,262568" o:connectangles="0,0,0,0,0,0,0,0,0,0,0,0,0,0,0,0,0,0,0,0,0,0,0,0,0"/>
                  </v:shape>
                  <v:shape id="Freeform: Shape 829666129" o:spid="_x0000_s1525" style="position:absolute;left:14201;top:7790;width:8546;height:9559;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s9EsoA&#10;AADiAAAADwAAAGRycy9kb3ducmV2LnhtbESPzWrDMBCE74W+g9hCb40cF0ziRAkhqftzbBpKjhtr&#10;Y5lYKyOpsfv2VaHQ4zAz3zDL9Wg7cSUfWscKppMMBHHtdMuNgsNH9TADESKyxs4xKfimAOvV7c0S&#10;S+0GfqfrPjYiQTiUqMDE2JdShtqQxTBxPXHyzs5bjEn6RmqPQ4LbTuZZVkiLLacFgz1tDdWX/ZdV&#10;cHyuzNMpPF7yl+qQHd/GYffpG6Xu78bNAkSkMf6H/9qvWsEsnxdFMc3n8Hsp3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WbPRLKAAAA4gAAAA8AAAAAAAAAAAAAAAAAmAIA&#10;AGRycy9kb3ducmV2LnhtbFBLBQYAAAAABAAEAPUAAACPAw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2127678281" o:spid="_x0000_s1526" style="position:absolute;left:24589;top:7790;width:8545;height:9559;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L58sA&#10;AADjAAAADwAAAGRycy9kb3ducmV2LnhtbESPQUvDQBSE74L/YXmCN7tJlHaJ3Ra1KL2k0Fbw+si+&#10;Jkuzb0N2bVN/vVsQPA4z8w0zX46uEycagvWsIZ9kIIhrbyw3Gj737w8KRIjIBjvPpOFCAZaL25s5&#10;lsafeUunXWxEgnAoUUMbY19KGeqWHIaJ74mTd/CDw5jk0Egz4DnBXSeLLJtKh5bTQos9vbVUH3ff&#10;TsPT5tGq41f1Wq1ctUJlLj8fB6v1/d348gwi0hj/w3/ttdFQ5MVsOlOFyuH6Kf0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1NEvnywAAAOMAAAAPAAAAAAAAAAAAAAAAAJgC&#10;AABkcnMvZG93bnJldi54bWxQSwUGAAAAAAQABAD1AAAAkA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168489" strokeweight="2.25pt">
                    <v:path arrowok="t" o:connecttype="custom" o:connectlocs="427420,1;470982,10265;795502,197579;795502,197579;800591,200517;810967,206505;854441,281742;854541,674049;810729,749481;470846,945547;383559,945742;43575,749501;26943,735686;21849,728718;13189,716872;100,674264;0,281957;43812,206526;383696,10459;427420,1" o:connectangles="0,0,0,0,0,0,0,0,0,0,0,0,0,0,0,0,0,0,0,0"/>
                  </v:shape>
                  <v:shape id="Freeform: Shape 821891155" o:spid="_x0000_s1527" style="position:absolute;left:34945;top:7790;width:8545;height:9559;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7aKcoA&#10;AADiAAAADwAAAGRycy9kb3ducmV2LnhtbESPzU7DMBCE70h9B2uRuFEnqYpCqFtV0PBzpFSoxyVe&#10;4qjxOrJNE94eIyFxHM3MN5rVZrK9OJMPnWMF+TwDQdw43XGr4PBWX5cgQkTW2DsmBd8UYLOeXayw&#10;0m7kVzrvYysShEOFCkyMQyVlaAxZDHM3ECfv03mLMUnfSu1xTHDbyyLLbqTFjtOCwYHuDTWn/ZdV&#10;cHysze4jLE7FU33Iji/T+PDuW6WuLqftHYhIU/wP/7WftYKyyMvbPF8u4fdSu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u2inKAAAA4gAAAA8AAAAAAAAAAAAAAAAAmAIA&#10;AGRycy9kb3ducmV2LnhtbFBLBQYAAAAABAAEAPUAAACPAw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ed="f" strokecolor="#a6a6a6" strokeweight="2.25pt">
                    <v:path arrowok="t" o:connecttype="custom" o:connectlocs="427384,1;470942,10265;795434,197578;795434,197578;800523,200516;810897,206505;854368,281741;854468,674047;810660,749478;470806,945544;383526,945739;43571,749499;26941,735684;21847,728716;13188,716870;100,674262;0,281956;43809,206525;383663,10459;427384,1" o:connectangles="0,0,0,0,0,0,0,0,0,0,0,0,0,0,0,0,0,0,0,0"/>
                  </v:shape>
                  <v:shape id="TextBox 35" o:spid="_x0000_s1528" type="#_x0000_t202" style="position:absolute;left:6623;top:20009;width:22700;height:387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lrMoA&#10;AADjAAAADwAAAGRycy9kb3ducmV2LnhtbESPQU/DMAyF70j8h8hIXBBLywKiZdk00BC7sk7a1Wq8&#10;tqJxShO28u/xAWlH+z2/93mxmnyvTjTGLrCFfJaBIq6D67ixsK/e759BxYTssA9MFn4pwmp5fbXA&#10;0oUzf9JplxolIRxLtNCmNJRax7olj3EWBmLRjmH0mGQcG+1GPEu47/VDlj1pjx1LQ4sDvbVUf+1+&#10;vAXzSkfMK7P+2FTT9+FubvKN3lp7ezOtX0AlmtLF/H+9dYJfFPPHwphCoOUnWYBe/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kGZazKAAAA4wAAAA8AAAAAAAAAAAAAAAAAmAIA&#10;AGRycy9kb3ducmV2LnhtbFBLBQYAAAAABAAEAPUAAACPAwAAAAA=&#10;" filled="f" stroked="f">
                    <v:textbox inset="0,,0">
                      <w:txbxContent>
                        <w:p w:rsidR="001338CC" w:rsidRDefault="001338CC" w:rsidP="004728B6">
                          <w:pPr>
                            <w:bidi w:val="0"/>
                            <w:jc w:val="center"/>
                            <w:rPr>
                              <w:rFonts w:hAnsi="Adobe Arabic" w:cs="Adobe Arabic"/>
                              <w:b/>
                              <w:bCs/>
                              <w:kern w:val="24"/>
                              <w:sz w:val="36"/>
                              <w:szCs w:val="36"/>
                            </w:rPr>
                          </w:pPr>
                          <w:r w:rsidRPr="004728B6">
                            <w:rPr>
                              <w:rFonts w:hAnsi="Adobe Arabic" w:cs="Adobe Arabic"/>
                              <w:b/>
                              <w:bCs/>
                              <w:kern w:val="24"/>
                              <w:sz w:val="36"/>
                              <w:szCs w:val="36"/>
                              <w:rtl/>
                            </w:rPr>
                            <w:t>الجوانب المعرفية والإدراكية</w:t>
                          </w:r>
                        </w:p>
                      </w:txbxContent>
                    </v:textbox>
                  </v:shape>
                  <v:shape id="TextBox 38" o:spid="_x0000_s1529" type="#_x0000_t202" style="position:absolute;left:28506;top:19879;width:21883;height:413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dFMoA&#10;AADjAAAADwAAAGRycy9kb3ducmV2LnhtbESPQWvCQBSE70L/w/IKXqTuRlPR1FVULHqtKfT6yD6T&#10;0OzbNLtq+u+7BcHjMDPfMMt1bxtxpc7XjjUkYwWCuHCm5lLDZ/7+MgfhA7LBxjFp+CUP69XTYImZ&#10;cTf+oOsplCJC2GeooQqhzaT0RUUW/di1xNE7u85iiLIrpenwFuG2kROlZtJizXGhwpZ2FRXfp4vV&#10;kG7pjEmebg77vP/5Gk3TZC+PWg+f+80biEB9eITv7aPRMFGzZK6mi8Ur/H+Kf0C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BHHRTKAAAA4wAAAA8AAAAAAAAAAAAAAAAAmAIA&#10;AGRycy9kb3ducmV2LnhtbFBLBQYAAAAABAAEAPUAAACPAwAAAAA=&#10;" filled="f" stroked="f">
                    <v:textbox inset="0,,0">
                      <w:txbxContent>
                        <w:p w:rsidR="001338CC"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الأعراض الانفعالية والعاطفية</w:t>
                          </w:r>
                        </w:p>
                      </w:txbxContent>
                    </v:textbox>
                  </v:shape>
                  <v:shape id="TextBox 44" o:spid="_x0000_s1530" type="#_x0000_t202" style="position:absolute;left:20039;top:351;width:16774;height:383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O/lsYA&#10;AADjAAAADwAAAGRycy9kb3ducmV2LnhtbERPX2vCMBB/H+w7hBN8GZp2BivVKG4o83V24OvRnG2x&#10;uXRNpvXbL4OBj/f7f6vNYFtxpd43jjWk0wQEcelMw5WGr2I/WYDwAdlg65g03MnDZv38tMLcuBt/&#10;0vUYKhFD2OeooQ6hy6X0ZU0W/dR1xJE7u95iiGdfSdPjLYbbVr4myVxabDg21NjRe03l5fhjNag3&#10;OmNaqO3Hrhi+Ty8zle7kQevxaNguQQQawkP87z6YOF9lWarUPMvg76cI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O/lsYAAADjAAAADwAAAAAAAAAAAAAAAACYAgAAZHJz&#10;L2Rvd25yZXYueG1sUEsFBgAAAAAEAAQA9QAAAIsDAAAAAA==&#10;" filled="f" stroked="f">
                    <v:textbox inset="0,,0">
                      <w:txbxContent>
                        <w:p w:rsidR="001338CC" w:rsidRDefault="001338CC" w:rsidP="004728B6">
                          <w:pPr>
                            <w:jc w:val="center"/>
                            <w:rPr>
                              <w:rFonts w:hAnsi="Adobe Arabic" w:cs="Adobe Arabic"/>
                              <w:b/>
                              <w:bCs/>
                              <w:kern w:val="24"/>
                              <w:sz w:val="36"/>
                              <w:szCs w:val="36"/>
                            </w:rPr>
                          </w:pPr>
                          <w:r w:rsidRPr="004728B6">
                            <w:rPr>
                              <w:rFonts w:hAnsi="Adobe Arabic" w:cs="Adobe Arabic"/>
                              <w:b/>
                              <w:bCs/>
                              <w:kern w:val="24"/>
                              <w:sz w:val="36"/>
                              <w:szCs w:val="36"/>
                              <w:rtl/>
                            </w:rPr>
                            <w:t>التغييرات السلوكية</w:t>
                          </w:r>
                        </w:p>
                      </w:txbxContent>
                    </v:textbox>
                  </v:shape>
                </v:group>
                <v:shape id="Picture 1818150265" o:spid="_x0000_s1531" type="#_x0000_t75" alt="Check " style="position:absolute;left:46616;top:9621;width:5861;height:5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S1MvJAAAA4wAAAA8AAABkcnMvZG93bnJldi54bWxET9FKAzEQfBf8h7BC32xipfU4m5ZSKhV8&#10;smqfl8t6Oe6yCZe0d+3XG0GQedqdnZmd5Xp0nThTHxvPGh6mCgRx5U3DtYbPj5f7AkRMyAY7z6Th&#10;QhHWq9ubJZbGD/xO50OqRTbhWKIGm1IopYyVJYdx6gNx5r597zDlsa+l6XHI5q6TM6UW0mHDOcFi&#10;oK2lqj2cnIakHvfxqd2G4/UtFHbY7L6O3Go9uRs3zyASjen/+E/9avL7RcZczRZz+O2UFyB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ZLUy8kAAADjAAAADwAAAAAAAAAA&#10;AAAAAACfAgAAZHJzL2Rvd25yZXYueG1sUEsFBgAAAAAEAAQA9wAAAJUDAAAAAA==&#10;">
                  <v:imagedata r:id="rId117" o:title="Check "/>
                </v:shape>
                <v:shape id="Picture 407582746" o:spid="_x0000_s1532" type="#_x0000_t75" alt="Angry " style="position:absolute;left:35539;top:8833;width:7140;height:7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WR9fHAAAA4gAAAA8AAABkcnMvZG93bnJldi54bWxEj8FqwzAQRO+F/IPYQG6NFJPGxo0SSk0h&#10;p0LT0PNibWxRa2Us1Xb+PioUehxm5g2zP86uEyMNwXrWsFkrEMS1N5YbDZfPt8cCRIjIBjvPpOFG&#10;AY6HxcMeS+Mn/qDxHBuRIBxK1NDG2JdShrolh2Hte+LkXf3gMCY5NNIMOCW462Sm1E46tJwWWuzp&#10;taX6+/zjNEzZ14XyiotqU13N2LxbRmW1Xi3nl2cQkeb4H/5rn4yGrcqfiizf7uD3UroD8nA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3WR9fHAAAA4gAAAA8AAAAAAAAAAAAA&#10;AAAAnwIAAGRycy9kb3ducmV2LnhtbFBLBQYAAAAABAAEAPcAAACTAwAAAAA=&#10;">
                  <v:imagedata r:id="rId118" o:title="Angry "/>
                </v:shape>
                <v:shape id="Picture 468718828" o:spid="_x0000_s1533" type="#_x0000_t75" alt="Mood changes " style="position:absolute;left:23880;top:7346;width:9571;height:9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flLbGAAAA4gAAAA8AAABkcnMvZG93bnJldi54bWxETz1vwjAQ3Sv1P1iH1K04hIpGKQZFRUUs&#10;DECXbif7SCLisxUbEv59PSAxPr3v5Xq0nbhRH1rHCmbTDASxdqblWsHv6ee9ABEissHOMSm4U4D1&#10;6vVliaVxAx/odoy1SCEcSlTQxOhLKYNuyGKYOk+cuLPrLcYE+1qaHocUbjuZZ9lCWmw5NTTo6bsh&#10;fTlerQL/N/j5Npy1ruabfFfRPvd1VOptMlZfICKN8Sl+uHdGwcei+JwVRZ42p0vpDsjV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N+UtsYAAADiAAAADwAAAAAAAAAAAAAA&#10;AACfAgAAZHJzL2Rvd25yZXYueG1sUEsFBgAAAAAEAAQA9wAAAJIDAAAAAA==&#10;">
                  <v:imagedata r:id="rId119" o:title="Mood changes "/>
                </v:shape>
                <v:shape id="Picture 2004124458" o:spid="_x0000_s1534" type="#_x0000_t75" alt="Cognitive " style="position:absolute;left:15657;top:9375;width:5858;height:5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16QjKAAAA4wAAAA8AAABkcnMvZG93bnJldi54bWxEj8FKw0AQhu+C77CM4M1uWqJI7La0hUpB&#10;L6ZBPA7ZMYnNzobspkne3jkIHod//m/mW28n16or9aHxbGC5SEARl942XBkozseHZ1AhIltsPZOB&#10;mQJsN7c3a8ysH/mDrnmslEA4ZGigjrHLtA5lTQ7DwnfEkn373mGUsa+07XEUuGv1KkmetMOG5UKN&#10;HR1qKi/54AycvmY/vAf+yY/t/nUoPptifJuNub+bdi+gIk3xf/mvfbIGhJguV2n6KE+Lk/iA3vwC&#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O16QjKAAAA4wAAAA8AAAAAAAAA&#10;AAAAAAAAnwIAAGRycy9kb3ducmV2LnhtbFBLBQYAAAAABAAEAPcAAACWAwAAAAA=&#10;">
                  <v:imagedata r:id="rId120" o:title="Cognitive "/>
                </v:shape>
                <v:shape id="Picture 1225805031" o:spid="_x0000_s1535" type="#_x0000_t75" alt="Risk " style="position:absolute;left:4881;top:9524;width:6351;height:63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O1XHHAAAA4wAAAA8AAABkcnMvZG93bnJldi54bWxET19rwjAQfxf8DuGEvYyZWHFINYoKwvag&#10;TKfvR3Nry5pLaVLt/PRGGPh4v/83X3a2EhdqfOlYw2ioQBBnzpScazh9b9+mIHxANlg5Jg1/5GG5&#10;6PfmmBp35QNdjiEXMYR9ihqKEOpUSp8VZNEPXU0cuR/XWAzxbHJpGrzGcFvJRKl3abHk2FBgTZuC&#10;st9jazXs2tvr1y6sztIczHp99q37vO21fhl0qxmIQF14iv/dHybOT5LJVE3UeASPnyIAcn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AO1XHHAAAA4wAAAA8AAAAAAAAAAAAA&#10;AAAAnwIAAGRycy9kb3ducmV2LnhtbFBLBQYAAAAABAAEAPcAAACTAwAAAAA=&#10;">
                  <v:imagedata r:id="rId121" o:title="Risk "/>
                </v:shape>
                <w10:wrap anchorx="pag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7D5F584B" wp14:editId="6A9A8268">
                <wp:extent cx="5731510" cy="891540"/>
                <wp:effectExtent l="0" t="0" r="2540" b="22860"/>
                <wp:docPr id="12918229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61877913" name="مجموعة 47"/>
                        <wpg:cNvGrpSpPr/>
                        <wpg:grpSpPr>
                          <a:xfrm>
                            <a:off x="0" y="0"/>
                            <a:ext cx="5731510" cy="895351"/>
                            <a:chOff x="0" y="0"/>
                            <a:chExt cx="5878196" cy="918845"/>
                          </a:xfrm>
                        </wpg:grpSpPr>
                        <wpg:grpSp>
                          <wpg:cNvPr id="1026504845" name="مجموعة 48"/>
                          <wpg:cNvGrpSpPr/>
                          <wpg:grpSpPr>
                            <a:xfrm>
                              <a:off x="0" y="0"/>
                              <a:ext cx="5878196" cy="918845"/>
                              <a:chOff x="0" y="0"/>
                              <a:chExt cx="6240348" cy="919070"/>
                            </a:xfrm>
                          </wpg:grpSpPr>
                          <wpg:grpSp>
                            <wpg:cNvPr id="790030214" name="مجموعة 49"/>
                            <wpg:cNvGrpSpPr/>
                            <wpg:grpSpPr>
                              <a:xfrm>
                                <a:off x="0" y="169208"/>
                                <a:ext cx="5433072" cy="580613"/>
                                <a:chOff x="0" y="169208"/>
                                <a:chExt cx="5433072" cy="580613"/>
                              </a:xfrm>
                            </wpg:grpSpPr>
                            <wps:wsp>
                              <wps:cNvPr id="1906884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6658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25426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208222"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الجسدية:</w:t>
                                </w:r>
                              </w:p>
                            </w:txbxContent>
                          </wps:txbx>
                          <wps:bodyPr wrap="square" rtlCol="1">
                            <a:spAutoFit/>
                          </wps:bodyPr>
                        </wps:wsp>
                      </wpg:grpSp>
                      <pic:pic xmlns:pic="http://schemas.openxmlformats.org/drawingml/2006/picture">
                        <pic:nvPicPr>
                          <pic:cNvPr id="28798353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BgegVYICAAA3h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153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rKRQyQAA&#10;AOMAAAAPAAAAAAAAAAAAAAAAAKoCAABkcnMvZG93bnJldi54bWxQSwUGAAAAAAQABAD6AAAAoAMA&#10;AAAA&#10;">
                  <v:group id="مجموعة 48" o:spid="_x0000_s153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9T+LIAAAA&#10;4wAAAA8AAAAAAAAAAAAAAAAAqgIAAGRycy9kb3ducmV2LnhtbFBLBQYAAAAABAAEAPoAAACfAwAA&#10;AAA=&#10;">
                    <v:group id="مجموعة 49" o:spid="_x0000_s153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QyumHL&#10;AAAA4gAAAA8AAAAAAAAAAAAAAAAAqgIAAGRycy9kb3ducmV2LnhtbFBLBQYAAAAABAAEAPoAAACi&#10;AwAAAAA=&#10;">
                      <v:shape id="شكل حر 50" o:spid="_x0000_s154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N0sYA&#10;AADiAAAADwAAAGRycy9kb3ducmV2LnhtbERPTWvCQBC9C/0PyxR6000bDTF1I0UQRHowqeJ1yE6T&#10;0OxsyK4x/ffdQqHHx/vebCfTiZEG11pW8LyIQBBXVrdcKzh/7OcpCOeRNXaWScE3OdjmD7MNZtre&#10;uaCx9LUIIewyVNB432dSuqohg25he+LAfdrBoA9wqKUe8B7CTSdfoiiRBlsODQ32tGuo+ipvRkFy&#10;XF1Pp2q/KspD/O7I6Iu2Xqmnx+ntFYSnyf+L/9wHHeavoyRNl3EMv5cCB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0LN0sYAAADi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4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jtsQA&#10;AADiAAAADwAAAGRycy9kb3ducmV2LnhtbERPy4rCMBTdC/MP4Q7MRjRVaZFqFFEGZukL19fmmhab&#10;m9pkaufvJwvB5eG8l+ve1qKj1leOFUzGCQjiwumKjYLz6Xs0B+EDssbaMSn4Iw/r1cdgibl2Tz5Q&#10;dwxGxBD2OSooQ2hyKX1RkkU/dg1x5G6utRgibI3ULT5juK3lNEkyabHi2FBiQ9uSivvx1yrAh91f&#10;ri44312N2Q3Tph/qVKmvz36zABGoD2/xy/2jFUwnsyxL52ncHC/FO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bo7bEAAAA4gAAAA8AAAAAAAAAAAAAAAAAmAIAAGRycy9k&#10;b3ducmV2LnhtbFBLBQYAAAAABAAEAPUAAACJAwAAAAA=&#10;" fillcolor="#a5a5a5 [2092]" stroked="f" strokeweight="1pt">
                        <v:stroke joinstyle="miter"/>
                      </v:roundrect>
                    </v:group>
                    <v:oval id="شكل بيضاوي 52" o:spid="_x0000_s154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JA78gA&#10;AADiAAAADwAAAGRycy9kb3ducmV2LnhtbESPXWvCMBSG7wf+h3AE72a6UMvojDKUgYMJW9VdH5pj&#10;W2xOSpPZ+u/NhbDLl/eLZ7kebSuu1PvGsYaXeQKCuHSm4UrD8fDx/ArCB2SDrWPScCMP69XkaYm5&#10;cQP/0LUIlYgj7HPUUIfQ5VL6siaLfu464uidXW8xRNlX0vQ4xHHbSpUkmbTYcHyosaNNTeWl+LMa&#10;vi/n0+338yvZV24ossFulTIHrWfT8f0NRKAx/Icf7Z3RkKZqkaosjRARKeKAX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wkDvyAAAAOIAAAAPAAAAAAAAAAAAAAAAAJgCAABk&#10;cnMvZG93bnJldi54bWxQSwUGAAAAAAQABAD1AAAAjQMAAAAA&#10;" filled="f" strokecolor="#168489" strokeweight="1pt">
                      <v:stroke joinstyle="miter"/>
                    </v:oval>
                  </v:group>
                  <v:shape id="مربع نص 41" o:spid="_x0000_s154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u2IcQA&#10;AADiAAAADwAAAGRycy9kb3ducmV2LnhtbERPS0sDMRC+C/6HMII3mzRUKWvTUnxAD15s1/uwGTeL&#10;m8myGbvbf28EwePH997s5tirM425S+xguTCgiJvkO24d1KfXuzWoLMge+8Tk4EIZdtvrqw1WPk38&#10;TuejtKqEcK7QQRAZKq1zEyhiXqSBuHCfaYwoBY6t9iNOJTz22hrzoCN2XBoCDvQUqPk6fkcHIn6/&#10;vNQvMR8+5rfnKZjmHmvnbm/m/SMooVn+xX/ugy/zVytr1tZa+L1UMO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LtiHEAAAA4gAAAA8AAAAAAAAAAAAAAAAAmAIAAGRycy9k&#10;b3ducmV2LnhtbFBLBQYAAAAABAAEAPUAAACJAw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الجسدية:</w:t>
                          </w:r>
                        </w:p>
                      </w:txbxContent>
                    </v:textbox>
                  </v:shape>
                </v:group>
                <v:shape id="صورة 54" o:spid="_x0000_s154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qU2fLAAAA4gAAAA8AAABkcnMvZG93bnJldi54bWxEj0FLw0AUhO+C/2F5gje7MUGbxm6LSgWh&#10;pzZaenxmn0ns7tu4u7bx37uC4HGYmW+Y+XK0RhzJh96xgutJBoK4cbrnVsFL/XRVgggRWaNxTAq+&#10;KcBycX42x0q7E2/ouI2tSBAOFSroYhwqKUPTkcUwcQNx8t6dtxiT9K3UHk8Jbo3Ms+xWWuw5LXQ4&#10;0GNHzWH7ZRWs/cPbx6zemfpzs1+Vppi+HlZrpS4vxvs7EJHG+B/+az9rBXk5nZXFTZHD76V0B+Ti&#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RqlNnywAAAOIAAAAPAAAAAAAA&#10;AAAAAAAAAJ8CAABkcnMvZG93bnJldi54bWxQSwUGAAAAAAQABAD3AAAAlwMAAAAA&#10;">
                  <v:imagedata r:id="rId74" o:title=""/>
                  <v:path arrowok="t"/>
                </v:shape>
                <w10:wrap anchorx="pag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الصداع المستمر أو المتكرر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آلام في العضلات والظهر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اضطرابات في النوم والشهية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tl/>
        </w:rPr>
      </w:pPr>
      <w:r w:rsidRPr="000A1016">
        <w:rPr>
          <w:rFonts w:ascii="Sakkal Majalla" w:hAnsi="Sakkal Majalla" w:cs="Sakkal Majalla"/>
          <w:sz w:val="34"/>
          <w:szCs w:val="34"/>
          <w:rtl/>
        </w:rPr>
        <w:t>ارتفاع ضغط الدم وزيادة معدل ضربات القلب</w:t>
      </w:r>
    </w:p>
    <w:p w:rsidR="00291E05" w:rsidRPr="00B928E9" w:rsidRDefault="00560E47" w:rsidP="00560E47">
      <w:r w:rsidRPr="002A078C">
        <w:rPr>
          <w:rFonts w:ascii="Sakkal Majalla" w:hAnsi="Sakkal Majalla"/>
          <w:noProof/>
          <w:sz w:val="34"/>
        </w:rPr>
        <mc:AlternateContent>
          <mc:Choice Requires="wpg">
            <w:drawing>
              <wp:inline distT="0" distB="0" distL="0" distR="0" wp14:anchorId="036C23A2" wp14:editId="618F9B07">
                <wp:extent cx="5731510" cy="891540"/>
                <wp:effectExtent l="0" t="0" r="2540" b="22860"/>
                <wp:docPr id="2088321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21390128" name="مجموعة 47"/>
                        <wpg:cNvGrpSpPr/>
                        <wpg:grpSpPr>
                          <a:xfrm>
                            <a:off x="0" y="0"/>
                            <a:ext cx="5731510" cy="895351"/>
                            <a:chOff x="0" y="0"/>
                            <a:chExt cx="5878196" cy="918845"/>
                          </a:xfrm>
                        </wpg:grpSpPr>
                        <wpg:grpSp>
                          <wpg:cNvPr id="145065991" name="مجموعة 48"/>
                          <wpg:cNvGrpSpPr/>
                          <wpg:grpSpPr>
                            <a:xfrm>
                              <a:off x="0" y="0"/>
                              <a:ext cx="5878196" cy="918845"/>
                              <a:chOff x="0" y="0"/>
                              <a:chExt cx="6240348" cy="919070"/>
                            </a:xfrm>
                          </wpg:grpSpPr>
                          <wpg:grpSp>
                            <wpg:cNvPr id="214342562" name="مجموعة 49"/>
                            <wpg:cNvGrpSpPr/>
                            <wpg:grpSpPr>
                              <a:xfrm>
                                <a:off x="0" y="169208"/>
                                <a:ext cx="5433072" cy="580613"/>
                                <a:chOff x="0" y="169208"/>
                                <a:chExt cx="5433072" cy="580613"/>
                              </a:xfrm>
                            </wpg:grpSpPr>
                            <wps:wsp>
                              <wps:cNvPr id="18938714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5052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62189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7588476"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الانفعالية والعاطفية:</w:t>
                                </w:r>
                              </w:p>
                            </w:txbxContent>
                          </wps:txbx>
                          <wps:bodyPr wrap="square" rtlCol="1">
                            <a:spAutoFit/>
                          </wps:bodyPr>
                        </wps:wsp>
                      </wpg:grpSp>
                      <pic:pic xmlns:pic="http://schemas.openxmlformats.org/drawingml/2006/picture">
                        <pic:nvPicPr>
                          <pic:cNvPr id="142658655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AxS9DoOCAAA4B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15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hxKQbL&#10;AAAA4wAAAA8AAAAAAAAAAAAAAAAAqgIAAGRycy9kb3ducmV2LnhtbFBLBQYAAAAABAAEAPoAAACi&#10;AwAAAAA=&#10;">
                  <v:group id="مجموعة 48" o:spid="_x0000_s15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KIO8scAAADi&#10;AAAADwAAAAAAAAAAAAAAAACqAgAAZHJzL2Rvd25yZXYueG1sUEsFBgAAAAAEAAQA+gAAAJ4DAAAA&#10;AA==&#10;">
                    <v:group id="مجموعة 49" o:spid="_x0000_s15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DNfucoA&#10;AADiAAAADwAAAAAAAAAAAAAAAACqAgAAZHJzL2Rvd25yZXYueG1sUEsFBgAAAAAEAAQA+gAAAKED&#10;AAAAAA==&#10;">
                      <v:shape id="شكل حر 50" o:spid="_x0000_s15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3kb8YA&#10;AADjAAAADwAAAGRycy9kb3ducmV2LnhtbERPS4vCMBC+C/6HMII3TX3XrlFEEET2oNVlr0Mz2xab&#10;SWmi1n9vFhb2ON97VpvWVOJBjSstKxgNIxDEmdUl5wqul/0gBuE8ssbKMil4kYPNuttZYaLtk8/0&#10;SH0uQgi7BBUU3teJlC4ryKAb2po4cD+2MejD2eRSN/gM4aaS4yiaS4Mlh4YCa9oVlN3Su1EwP86+&#10;T6dsPzunh8mnI6O/tPVK9Xvt9gOEp9b/i//cBx3mx8tJvBhNlwv4/SkAINd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3kb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BAiscA&#10;AADiAAAADwAAAGRycy9kb3ducmV2LnhtbESPQWvCQBSE7wX/w/IKXkQ3BlM0dZXSIni0Wjw/s6+b&#10;0OzbmN3G+O9dQfA4zMw3zHLd21p01PrKsYLpJAFBXDhdsVHwc9iM5yB8QNZYOyYFV/KwXg1elphr&#10;d+Fv6vbBiAhhn6OCMoQml9IXJVn0E9cQR+/XtRZDlK2RusVLhNtapknyJi1WHBdKbOizpOJv/28V&#10;4NnujicXnO9OxnyNsqYf6Uyp4Wv/8Q4iUB+e4Ud7qxXMpossydJ0BvdL8Q7I1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gQIrHAAAA4gAAAA8AAAAAAAAAAAAAAAAAmAIAAGRy&#10;cy9kb3ducmV2LnhtbFBLBQYAAAAABAAEAPUAAACMAwAAAAA=&#10;" fillcolor="#a5a5a5 [2092]" stroked="f" strokeweight="1pt">
                        <v:stroke joinstyle="miter"/>
                      </v:roundrect>
                    </v:group>
                    <v:oval id="شكل بيضاوي 52" o:spid="_x0000_s15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2ib8cA&#10;AADjAAAADwAAAGRycy9kb3ducmV2LnhtbERPX0vDMBB/F/wO4Qa+uXR5CLVbNmQiOFDQbvP5aG5t&#10;WXMpTbZ2394Igo/3+3+rzeQ6caUhtJ4NLOYZCOLK25ZrA4f962MOIkRki51nMnCjAJv1/d0KC+tH&#10;/qJrGWuRQjgUaKCJsS+kDFVDDsPc98SJO/nBYUznUEs74JjCXSdVlmnpsOXU0GBP24aqc3lxBj7P&#10;p+Pte/eefdR+LPXoXpSye2MeZtPzEkSkKf6L/9xvNs1XWqtF/pRr+P0pAS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dom/HAAAA4wAAAA8AAAAAAAAAAAAAAAAAmAIAAGRy&#10;cy9kb3ducmV2LnhtbFBLBQYAAAAABAAEAPUAAACMAwAAAAA=&#10;" filled="f" strokecolor="#168489" strokeweight="1pt">
                      <v:stroke joinstyle="miter"/>
                    </v:oval>
                  </v:group>
                  <v:shape id="مربع نص 41" o:spid="_x0000_s155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A1qMgA&#10;AADiAAAADwAAAGRycy9kb3ducmV2LnhtbESPQUvDQBSE74L/YXkFb3ZTadMYuy3FKvTgxRrvj+wz&#10;G5p9G7LPJv33riB4HGbmG2azm3ynLjTENrCBxTwDRVwH23JjoPp4vS9ARUG22AUmA1eKsNve3myw&#10;tGHkd7qcpFEJwrFEA06kL7WOtSOPcR564uR9hcGjJDk02g44Jrjv9EOW5dpjy2nBYU/Pjurz6dsb&#10;ELH7xbV68fH4Ob0dRpfVK6yMuZtN+ydQQpP8h//aR2sgf1yvimK5zu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ADWo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الأعراض الانفعالية والعاطفية:</w:t>
                          </w:r>
                        </w:p>
                      </w:txbxContent>
                    </v:textbox>
                  </v:shape>
                </v:group>
                <v:shape id="صورة 54" o:spid="_x0000_s155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lO8zJAAAA4wAAAA8AAABkcnMvZG93bnJldi54bWxET19LwzAQfxf8DuEE31zqtF2ty4bKBGFP&#10;W6f4eDZnW5dcahK3+u2NIPh4v/83X47WiAP50DtWcDnJQBA3TvfcKtjVjxcliBCRNRrHpOCbAiwX&#10;pydzrLQ78oYO29iKFMKhQgVdjEMlZWg6shgmbiBO3LvzFmM6fSu1x2MKt0ZOs6yQFntODR0O9NBR&#10;s99+WQVrf//2cVO/mPpz87oqzdXseb9aK3V+Nt7dgog0xn/xn/tJp/nX0yIvizzP4fenBIBc/A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aU7zMkAAADjAAAADwAAAAAAAAAA&#10;AAAAAACfAgAAZHJzL2Rvd25yZXYueG1sUEsFBgAAAAAEAAQA9wAAAJUDAAAAAA==&#10;">
                  <v:imagedata r:id="rId74" o:title=""/>
                  <v:path arrowok="t"/>
                </v:shape>
                <w10:wrap anchorx="pag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القلق والتوتر المستمر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الغضب والعصبية المفرطة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الاكتئاب والشعور بالحزن والإحباط</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فقدان الحماس والدافعية</w:t>
      </w:r>
    </w:p>
    <w:p w:rsidR="00291E05" w:rsidRPr="00B928E9" w:rsidRDefault="00560E47" w:rsidP="00560E47">
      <w:r w:rsidRPr="002A078C">
        <w:rPr>
          <w:rFonts w:ascii="Sakkal Majalla" w:hAnsi="Sakkal Majalla"/>
          <w:noProof/>
          <w:sz w:val="34"/>
        </w:rPr>
        <w:lastRenderedPageBreak/>
        <mc:AlternateContent>
          <mc:Choice Requires="wpg">
            <w:drawing>
              <wp:inline distT="0" distB="0" distL="0" distR="0" wp14:anchorId="63D24733" wp14:editId="4A40A86F">
                <wp:extent cx="5731510" cy="891540"/>
                <wp:effectExtent l="0" t="0" r="2540" b="22860"/>
                <wp:docPr id="5462683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6345026" name="مجموعة 47"/>
                        <wpg:cNvGrpSpPr/>
                        <wpg:grpSpPr>
                          <a:xfrm>
                            <a:off x="0" y="0"/>
                            <a:ext cx="5731510" cy="895351"/>
                            <a:chOff x="0" y="0"/>
                            <a:chExt cx="5878196" cy="918845"/>
                          </a:xfrm>
                        </wpg:grpSpPr>
                        <wpg:grpSp>
                          <wpg:cNvPr id="802074606" name="مجموعة 48"/>
                          <wpg:cNvGrpSpPr/>
                          <wpg:grpSpPr>
                            <a:xfrm>
                              <a:off x="0" y="0"/>
                              <a:ext cx="5878196" cy="918845"/>
                              <a:chOff x="0" y="0"/>
                              <a:chExt cx="6240348" cy="919070"/>
                            </a:xfrm>
                          </wpg:grpSpPr>
                          <wpg:grpSp>
                            <wpg:cNvPr id="1608447867" name="مجموعة 49"/>
                            <wpg:cNvGrpSpPr/>
                            <wpg:grpSpPr>
                              <a:xfrm>
                                <a:off x="0" y="169208"/>
                                <a:ext cx="5433072" cy="580613"/>
                                <a:chOff x="0" y="169208"/>
                                <a:chExt cx="5433072" cy="580613"/>
                              </a:xfrm>
                            </wpg:grpSpPr>
                            <wps:wsp>
                              <wps:cNvPr id="948133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45802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32467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382834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التغييرات السلوكية:</w:t>
                                </w:r>
                              </w:p>
                            </w:txbxContent>
                          </wps:txbx>
                          <wps:bodyPr wrap="square" rtlCol="1">
                            <a:spAutoFit/>
                          </wps:bodyPr>
                        </wps:wsp>
                      </wpg:grpSp>
                      <pic:pic xmlns:pic="http://schemas.openxmlformats.org/drawingml/2006/picture">
                        <pic:nvPicPr>
                          <pic:cNvPr id="98546921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IV0HrwoIAADe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15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vjdDcoA&#10;AADiAAAADwAAAAAAAAAAAAAAAACqAgAAZHJzL2Rvd25yZXYueG1sUEsFBgAAAAAEAAQA+gAAAKED&#10;AAAAAA==&#10;">
                  <v:group id="مجموعة 48" o:spid="_x0000_s15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5V/rDL&#10;AAAA4gAAAA8AAAAAAAAAAAAAAAAAqgIAAGRycy9kb3ducmV2LnhtbFBLBQYAAAAABAAEAPoAAACi&#10;AwAAAAA=&#10;">
                    <v:group id="مجموعة 49" o:spid="_x0000_s15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I8njFyQAA&#10;AOMAAAAPAAAAAAAAAAAAAAAAAKoCAABkcnMvZG93bnJldi54bWxQSwUGAAAAAAQABAD6AAAAoAMA&#10;AAAA&#10;">
                      <v:shape id="شكل حر 50" o:spid="_x0000_s15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O2/8cA&#10;AADhAAAADwAAAGRycy9kb3ducmV2LnhtbESPQYvCMBSE78L+h/AW9qapWy1ajbIIgogH7a54fTTP&#10;tti8lCZq998bQfA4zMw3zHzZmVrcqHWVZQXDQQSCOLe64kLB3++6PwHhPLLG2jIp+CcHy8VHb46p&#10;tnc+0C3zhQgQdikqKL1vUildXpJBN7ANcfDOtjXog2wLqVu8B7ip5XcUJdJgxWGhxIZWJeWX7GoU&#10;JNvxab/P1+NDtol3jow+auuV+vrsfmYgPHX+HX61N1rBdDQZxnGcwPNReAN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tv/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WWsYA&#10;AADjAAAADwAAAGRycy9kb3ducmV2LnhtbERPX2vCMBB/F/Ydwg32IjZV1qldo4zJwEfnhs9nc6Zl&#10;zaVrYu2+/SIIPt7v/xXrwTaip87XjhVMkxQEcel0zUbB99fHZAHCB2SNjWNS8Ece1quHUYG5dhf+&#10;pH4fjIgh7HNUUIXQ5lL6siKLPnEtceROrrMY4tkZqTu8xHDbyFmavkiLNceGClt6r6j82Z+tAvy1&#10;u8PRBef7ozGbcdYOY50p9fQ4vL2CCDSEu/jm3uo4fzl/zhbpbDqH608RAL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LWWsYAAADjAAAADwAAAAAAAAAAAAAAAACYAgAAZHJz&#10;L2Rvd25yZXYueG1sUEsFBgAAAAAEAAQA9QAAAIsDAAAAAA==&#10;" fillcolor="#a5a5a5 [2092]" stroked="f" strokeweight="1pt">
                        <v:stroke joinstyle="miter"/>
                      </v:roundrect>
                    </v:group>
                    <v:oval id="شكل بيضاوي 52" o:spid="_x0000_s15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3dB8gA&#10;AADiAAAADwAAAGRycy9kb3ducmV2LnhtbESPXUvDMBSG7wf+h3AE71xiHN3olg1RBAUF7T6uD81Z&#10;W9aclCau3b9fLoRdvrxfPKvN6Fpxpj40ng08TRUI4tLbhisDu+374wJEiMgWW89k4EIBNuu7yQpz&#10;6wf+pXMRK5FGOORooI6xy6UMZU0Ow9R3xMk7+t5hTLKvpO1xSOOulVqpTDpsOD3U2NFrTeWp+HMG&#10;fk7H/eXw+aW+Kz8U2eDetLZbYx7ux5cliEhjvIX/2x/WgM6e9SybqwSRkBIOyP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fd0HyAAAAOIAAAAPAAAAAAAAAAAAAAAAAJgCAABk&#10;cnMvZG93bnJldi54bWxQSwUGAAAAAAQABAD1AAAAjQMAAAAA&#10;" filled="f" strokecolor="#168489" strokeweight="1pt">
                      <v:stroke joinstyle="miter"/>
                    </v:oval>
                  </v:group>
                  <v:shape id="مربع نص 41" o:spid="_x0000_s156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fpzskA&#10;AADjAAAADwAAAGRycy9kb3ducmV2LnhtbESPS2vDMBCE74X+B7GF3hr50RbjRgmhD8ihl6bufbE2&#10;lom1MtY2dv59VSj0OMzMN8x6u/hBnWmKfWAD+SoDRdwG23NnoPl8u6tARUG2OAQmAxeKsN1cX62x&#10;tmHmDzofpFMJwrFGA05krLWOrSOPcRVG4uQdw+RRkpw6bSecE9wPusiyR+2x57TgcKRnR+3p8O0N&#10;iNhdfmlefdx/Le8vs8vaB2yMub1Zdk+ghBb5D/+199ZAkZdlVVTlfQm/n9If0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ffpzs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التغييرات السلوكية:</w:t>
                          </w:r>
                        </w:p>
                      </w:txbxContent>
                    </v:textbox>
                  </v:shape>
                </v:group>
                <v:shape id="صورة 54" o:spid="_x0000_s156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h8pvMAAAA4gAAAA8AAABkcnMvZG93bnJldi54bWxEj8FOwzAQRO9I/IO1SNyo0xbaJNStABUJ&#10;qac2BXFc4iUJtdfBNm34e4yExHE0M280i9VgjTiSD51jBeNRBoK4drrjRsG+erzKQYSIrNE4JgXf&#10;FGC1PD9bYKndibd03MVGJAiHEhW0MfallKFuyWIYuZ44ee/OW4xJ+kZqj6cEt0ZOsmwmLXacFlrs&#10;6aGl+rD7sgo2/v7to6heTPW5fV3nZjp/Pqw3Sl1eDHe3ICIN8T/8137SCor85npWTMZT+L2U7oBc&#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SHym8wAAADiAAAADwAAAAAA&#10;AAAAAAAAAACfAgAAZHJzL2Rvd25yZXYueG1sUEsFBgAAAAAEAAQA9wAAAJgDAAAAAA==&#10;">
                  <v:imagedata r:id="rId74" o:title=""/>
                  <v:path arrowok="t"/>
                </v:shape>
                <w10:wrap anchorx="pag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الانسحاب من التفاعلات الاجتماعية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صعوبة في التركيز والاستمرار في المهام</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التردد في اتخاذ القرارات أو تجنب المشاركة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زيادة في سوء السلوك والاعتداء على الزملاء</w:t>
      </w:r>
    </w:p>
    <w:p w:rsidR="00291E05" w:rsidRPr="00B928E9" w:rsidRDefault="00560E47" w:rsidP="00560E47">
      <w:r w:rsidRPr="002A078C">
        <w:rPr>
          <w:rFonts w:ascii="Sakkal Majalla" w:hAnsi="Sakkal Majalla"/>
          <w:noProof/>
          <w:sz w:val="34"/>
        </w:rPr>
        <mc:AlternateContent>
          <mc:Choice Requires="wpg">
            <w:drawing>
              <wp:inline distT="0" distB="0" distL="0" distR="0" wp14:anchorId="1D6BF44B" wp14:editId="142248BA">
                <wp:extent cx="5731510" cy="891540"/>
                <wp:effectExtent l="0" t="0" r="2540" b="22860"/>
                <wp:docPr id="2195295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7411914" name="مجموعة 47"/>
                        <wpg:cNvGrpSpPr/>
                        <wpg:grpSpPr>
                          <a:xfrm>
                            <a:off x="0" y="0"/>
                            <a:ext cx="5731510" cy="895351"/>
                            <a:chOff x="0" y="0"/>
                            <a:chExt cx="5878196" cy="918845"/>
                          </a:xfrm>
                        </wpg:grpSpPr>
                        <wpg:grpSp>
                          <wpg:cNvPr id="629018336" name="مجموعة 48"/>
                          <wpg:cNvGrpSpPr/>
                          <wpg:grpSpPr>
                            <a:xfrm>
                              <a:off x="0" y="0"/>
                              <a:ext cx="5878196" cy="918845"/>
                              <a:chOff x="0" y="0"/>
                              <a:chExt cx="6240348" cy="919070"/>
                            </a:xfrm>
                          </wpg:grpSpPr>
                          <wpg:grpSp>
                            <wpg:cNvPr id="1079088407" name="مجموعة 49"/>
                            <wpg:cNvGrpSpPr/>
                            <wpg:grpSpPr>
                              <a:xfrm>
                                <a:off x="0" y="169208"/>
                                <a:ext cx="5433072" cy="580613"/>
                                <a:chOff x="0" y="169208"/>
                                <a:chExt cx="5433072" cy="580613"/>
                              </a:xfrm>
                            </wpg:grpSpPr>
                            <wps:wsp>
                              <wps:cNvPr id="18448113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46750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8200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601174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الجوانب المعرفية والإدراكية:</w:t>
                                </w:r>
                              </w:p>
                            </w:txbxContent>
                          </wps:txbx>
                          <wps:bodyPr wrap="square" rtlCol="1">
                            <a:spAutoFit/>
                          </wps:bodyPr>
                        </wps:wsp>
                      </wpg:grpSp>
                      <pic:pic xmlns:pic="http://schemas.openxmlformats.org/drawingml/2006/picture">
                        <pic:nvPicPr>
                          <pic:cNvPr id="17909781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Dd/oAJDAgAAOI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15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ZF7FpyQAA&#10;AOMAAAAPAAAAAAAAAAAAAAAAAKoCAABkcnMvZG93bnJldi54bWxQSwUGAAAAAAQABAD6AAAAoAMA&#10;AAAA&#10;">
                  <v:group id="مجموعة 48" o:spid="_x0000_s15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JaloD8oA&#10;AADiAAAADwAAAAAAAAAAAAAAAACqAgAAZHJzL2Rvd25yZXYueG1sUEsFBgAAAAAEAAQA+gAAAKED&#10;AAAAAA==&#10;">
                    <v:group id="مجموعة 49" o:spid="_x0000_s15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K4XuyQAA&#10;AOMAAAAPAAAAAAAAAAAAAAAAAKoCAABkcnMvZG93bnJldi54bWxQSwUGAAAAAAQABAD6AAAAoAMA&#10;AAAA&#10;">
                      <v:shape id="شكل حر 50" o:spid="_x0000_s15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0Z4ccA&#10;AADjAAAADwAAAGRycy9kb3ducmV2LnhtbERPzWrCQBC+C32HZQq96SY1kTR1lVIQRDwksaXXITtN&#10;QrOzIbvV+PZuoeBxvv9ZbyfTizONrrOsIF5EIIhrqztuFHycdvMMhPPIGnvLpOBKDrabh9kac20v&#10;XNK58o0IIexyVNB6P+RSurolg25hB+LAfdvRoA/n2Eg94iWEm14+R9FKGuw4NLQ40HtL9U/1axSs&#10;DulXUdS7tKz2y6Mjoz+19Uo9PU5vryA8Tf4u/nfvdZifJUkWx8voBf5+CgDIz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NGeH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n9IscA&#10;AADjAAAADwAAAGRycy9kb3ducmV2LnhtbERPS2vCQBC+C/0PyxS8SN34iG2jqxSl4FHT0vOYnW6C&#10;2dk0u8b033cLgsf53rPa9LYWHbW+cqxgMk5AEBdOV2wUfH68P72A8AFZY+2YFPySh836YbDCTLsr&#10;H6nLgxExhH2GCsoQmkxKX5Rk0Y9dQxy5b9daDPFsjdQtXmO4reU0SRbSYsWxocSGtiUV5/xiFeCP&#10;PXydXHC+OxmzG6VNP9KpUsPH/m0JIlAf7uKbe6/j/Nd0vnhOk8kM/n+KAM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J/SLHAAAA4wAAAA8AAAAAAAAAAAAAAAAAmAIAAGRy&#10;cy9kb3ducmV2LnhtbFBLBQYAAAAABAAEAPUAAACMAwAAAAA=&#10;" fillcolor="#a5a5a5 [2092]" stroked="f" strokeweight="1pt">
                        <v:stroke joinstyle="miter"/>
                      </v:roundrect>
                    </v:group>
                    <v:oval id="شكل بيضاوي 52" o:spid="_x0000_s15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WtgckA&#10;AADiAAAADwAAAGRycy9kb3ducmV2LnhtbESPQWvCQBSE74L/YXmF3nS3oUpIXaVYCi20oInt+ZF9&#10;JsHs25Ddmvjv3YLgcZiZb5jVZrStOFPvG8canuYKBHHpTMOVhkPxPktB+IBssHVMGi7kYbOeTlaY&#10;GTfwns55qESEsM9QQx1Cl0npy5os+rnriKN3dL3FEGVfSdPjEOG2lYlSS2mx4bhQY0fbmspT/mc1&#10;7E7Hn8vv55f6rtyQLwf7liSm0PrxYXx9ARFoDPfwrf1hNDynaYSqZAH/l+IdkO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nWtgckAAADiAAAADwAAAAAAAAAAAAAAAACYAgAA&#10;ZHJzL2Rvd25yZXYueG1sUEsFBgAAAAAEAAQA9QAAAI4DAAAAAA==&#10;" filled="f" strokecolor="#168489" strokeweight="1pt">
                      <v:stroke joinstyle="miter"/>
                    </v:oval>
                  </v:group>
                  <v:shape id="مربع نص 41" o:spid="_x0000_s157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IMsYA&#10;AADjAAAADwAAAGRycy9kb3ducmV2LnhtbERPS0/DMAy+I/EfIiNxY0lhjK0smyYe0g67MMrdakxT&#10;0ThVY9bu3xMkJI7+3l5vp9CpEw2pjWyhmBlQxHV0LTcWqvfXmyWoJMgOu8hk4UwJtpvLizWWLo78&#10;RqejNCqHcCrRghfpS61T7SlgmsWeOHOfcQgo+Rwa7QYcc3jo9K0xCx2w5dzgsacnT/XX8TtYEHG7&#10;4ly9hLT/mA7Pozf1PVbWXl9Nu0dQQpP8i//ce5fn360Wpige5nP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NIM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الجوانب المعرفية والإدراكية:</w:t>
                          </w:r>
                        </w:p>
                      </w:txbxContent>
                    </v:textbox>
                  </v:shape>
                </v:group>
                <v:shape id="صورة 54" o:spid="_x0000_s157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ZbkvIAAAA4wAAAA8AAABkcnMvZG93bnJldi54bWxET0tLAzEQvgv+hzCCN5tdBfdh06JSQeip&#10;XZUep5txd20yWZPYrv/eCILH+d4zX07WiCP5MDhWkM8yEMSt0wN3Cl6ap6sSRIjIGo1jUvBNAZaL&#10;87M51tqdeEPHbexECuFQo4I+xrGWMrQ9WQwzNxIn7t15izGdvpPa4ymFWyOvs+xWWhw4NfQ40mNP&#10;7WH7ZRWs/cP+o2reTPO52a1Kc1O8HlZrpS4vpvs7EJGm+C/+cz/rNL+osqoo8yKH358SAH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2W5LyAAAAOMAAAAPAAAAAAAAAAAA&#10;AAAAAJ8CAABkcnMvZG93bnJldi54bWxQSwUGAAAAAAQABAD3AAAAlAMAAAAA&#10;">
                  <v:imagedata r:id="rId74" o:title=""/>
                  <v:path arrowok="t"/>
                </v:shape>
                <w10:wrap anchorx="pag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صعوبة في التذكر والتفكير بوضوح</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الشعور بالارتباك وعدم القدرة على التركيز</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تدني مستوى الإبداع والابتكار</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التشاؤم والنظرة السلبية للمستقبل</w:t>
      </w:r>
    </w:p>
    <w:p w:rsidR="00291E05" w:rsidRPr="00B928E9" w:rsidRDefault="00560E47" w:rsidP="00560E47">
      <w:r w:rsidRPr="002A078C">
        <w:rPr>
          <w:rFonts w:ascii="Sakkal Majalla" w:hAnsi="Sakkal Majalla"/>
          <w:noProof/>
          <w:sz w:val="34"/>
        </w:rPr>
        <mc:AlternateContent>
          <mc:Choice Requires="wpg">
            <w:drawing>
              <wp:inline distT="0" distB="0" distL="0" distR="0" wp14:anchorId="169677BC" wp14:editId="3572F5CC">
                <wp:extent cx="5731510" cy="891540"/>
                <wp:effectExtent l="0" t="0" r="2540" b="22860"/>
                <wp:docPr id="20449734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77035299" name="مجموعة 47"/>
                        <wpg:cNvGrpSpPr/>
                        <wpg:grpSpPr>
                          <a:xfrm>
                            <a:off x="0" y="0"/>
                            <a:ext cx="5731510" cy="895351"/>
                            <a:chOff x="0" y="0"/>
                            <a:chExt cx="5878196" cy="918845"/>
                          </a:xfrm>
                        </wpg:grpSpPr>
                        <wpg:grpSp>
                          <wpg:cNvPr id="2109497654" name="مجموعة 48"/>
                          <wpg:cNvGrpSpPr/>
                          <wpg:grpSpPr>
                            <a:xfrm>
                              <a:off x="0" y="0"/>
                              <a:ext cx="5878196" cy="918845"/>
                              <a:chOff x="0" y="0"/>
                              <a:chExt cx="6240348" cy="919070"/>
                            </a:xfrm>
                          </wpg:grpSpPr>
                          <wpg:grpSp>
                            <wpg:cNvPr id="770325798" name="مجموعة 49"/>
                            <wpg:cNvGrpSpPr/>
                            <wpg:grpSpPr>
                              <a:xfrm>
                                <a:off x="0" y="169208"/>
                                <a:ext cx="5433072" cy="580613"/>
                                <a:chOff x="0" y="169208"/>
                                <a:chExt cx="5433072" cy="580613"/>
                              </a:xfrm>
                            </wpg:grpSpPr>
                            <wps:wsp>
                              <wps:cNvPr id="10747137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85951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03874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6573071"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الآثار الاجتماعية والشخصية:</w:t>
                                </w:r>
                              </w:p>
                            </w:txbxContent>
                          </wps:txbx>
                          <wps:bodyPr wrap="square" rtlCol="1">
                            <a:spAutoFit/>
                          </wps:bodyPr>
                        </wps:wsp>
                      </wpg:grpSp>
                      <pic:pic xmlns:pic="http://schemas.openxmlformats.org/drawingml/2006/picture">
                        <pic:nvPicPr>
                          <pic:cNvPr id="17262522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IqwzT4LCAAA5B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15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UXybIAAAA&#10;4wAAAA8AAAAAAAAAAAAAAAAAqgIAAGRycy9kb3ducmV2LnhtbFBLBQYAAAAABAAEAPoAAACfAwAA&#10;AAA=&#10;">
                  <v:group id="مجموعة 48" o:spid="_x0000_s15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yfW4&#10;zAAAAOMAAAAPAAAAAAAAAAAAAAAAAKoCAABkcnMvZG93bnJldi54bWxQSwUGAAAAAAQABAD6AAAA&#10;owMAAAAA&#10;">
                    <v:group id="مجموعة 49" o:spid="_x0000_s15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2gGODIAAAA&#10;4gAAAA8AAAAAAAAAAAAAAAAAqgIAAGRycy9kb3ducmV2LnhtbFBLBQYAAAAABAAEAPoAAACfAwAA&#10;AAA=&#10;">
                      <v:shape id="شكل حر 50" o:spid="_x0000_s15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Gdn8kA&#10;AADjAAAADwAAAGRycy9kb3ducmV2LnhtbERPXWvCQBB8F/wPxwq+6cX6kZLmlFIQgvigaUtfl9ya&#10;BHN7IXc18d97hYIwL7uzM7OT7gbTiBt1rrasYDGPQBAXVtdcKvj63M9eQTiPrLGxTAru5GC3HY9S&#10;TLTt+Uy33JcimLBLUEHlfZtI6YqKDLq5bYkDd7GdQR/GrpS6wz6Ym0a+RNFGGqw5JFTY0kdFxTX/&#10;NQo2h/XP6VTs1+c8Wx4dGf2trVdqOhne30B4Gvzz+F+d6fB+FK/ixTIA/jqFBcjt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iGdn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DMOcYA&#10;AADjAAAADwAAAGRycy9kb3ducmV2LnhtbERPX2vCMBB/F/wO4QZ7EU0d1NbOKOIY+Djd2PO1uaVl&#10;zaU2We2+vRkIe7zf/9vsRtuKgXrfOFawXCQgiCunGzYKPt5f5zkIH5A1to5JwS952G2nkw0W2l35&#10;RMM5GBFD2BeooA6hK6T0VU0W/cJ1xJH7cr3FEM/eSN3jNYbbVj4lyUpabDg21NjRoabq+/xjFeDF&#10;vn2WLjg/lMa8zNJunOlUqceHcf8MItAY/sV391HH+VmWp+t0mWfw91MEQG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DMOcYAAADjAAAADwAAAAAAAAAAAAAAAACYAgAAZHJz&#10;L2Rvd25yZXYueG1sUEsFBgAAAAAEAAQA9QAAAIsDAAAAAA==&#10;" fillcolor="#a5a5a5 [2092]" stroked="f" strokeweight="1pt">
                        <v:stroke joinstyle="miter"/>
                      </v:roundrect>
                    </v:group>
                    <v:oval id="شكل بيضاوي 52" o:spid="_x0000_s15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IscA&#10;AADjAAAADwAAAGRycy9kb3ducmV2LnhtbERPX0vDMBB/F/Ydwg18c8mizlKXjaEICg6023w+mltb&#10;1lxKE9fu2xtB8PF+/2+5Hl0rztSHxrOB+UyBIC69bbgysN+93GQgQkS22HomAxcKsF5NrpaYWz/w&#10;J52LWIkUwiFHA3WMXS5lKGtyGGa+I07c0fcOYzr7StoehxTuWqmVWkiHDaeGGjt6qqk8Fd/OwMfp&#10;eLh8vb2rbeWHYjG4Z63tzpjr6bh5BBFpjP/iP/erTfMzrW6zh7t7Db8/JQD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JiLHAAAA4wAAAA8AAAAAAAAAAAAAAAAAmAIAAGRy&#10;cy9kb3ducmV2LnhtbFBLBQYAAAAABAAEAPUAAACMAwAAAAA=&#10;" filled="f" strokecolor="#168489" strokeweight="1pt">
                      <v:stroke joinstyle="miter"/>
                    </v:oval>
                  </v:group>
                  <v:shape id="مربع نص 41" o:spid="_x0000_s157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PckA&#10;AADjAAAADwAAAGRycy9kb3ducmV2LnhtbESPzWrDMBCE74W+g9hCb43klMTFjRJCfyCHXpq498Xa&#10;WqbWyljb2Hn7qlDocZiZb5jNbg69OtOYusgWioUBRdxE13FroT693j2ASoLssI9MFi6UYLe9vtpg&#10;5eLE73Q+SqsyhFOFFrzIUGmdGk8B0yIOxNn7jGNAyXJstRtxyvDQ66Uxax2w47zgcaAnT83X8TtY&#10;EHH74lK/hHT4mN+eJ2+aFdbW3t7M+0dQQrP8h//aB2dhacr1qrw3ZQG/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q+fPc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0A1016">
                            <w:rPr>
                              <w:rFonts w:eastAsia="Calibri" w:hAnsi="Adobe Arabic" w:cs="Adobe Arabic"/>
                              <w:b/>
                              <w:bCs/>
                              <w:color w:val="FFFFFF"/>
                              <w:kern w:val="24"/>
                              <w:sz w:val="36"/>
                              <w:szCs w:val="36"/>
                              <w:rtl/>
                              <w:lang w:bidi="ar-EG"/>
                            </w:rPr>
                            <w:t>الآثار الاجتماعية والشخصية:</w:t>
                          </w:r>
                        </w:p>
                      </w:txbxContent>
                    </v:textbox>
                  </v:shape>
                </v:group>
                <v:shape id="صورة 54" o:spid="_x0000_s15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XocbJAAAA4wAAAA8AAABkcnMvZG93bnJldi54bWxET19LwzAQfxf8DuEE31y6iOusy4bKBGFP&#10;W1V8PJuzrUsuNYlb/fZGEHy83/9brEZnxYFC7D1rmE4KEMSNNz23Gp7qh4s5iJiQDVrPpOGbIqyW&#10;pycLrIw/8pYOu9SKHMKxQg1dSkMlZWw6chgnfiDO3LsPDlM+QytNwGMOd1aqophJhz3nhg4Huu+o&#10;2e++nIZNuHv7uK5fbP25fV3P7WX5vF9vtD4/G29vQCQa07/4z/1o8vxSzdSVUuUU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pehxskAAADjAAAADwAAAAAAAAAA&#10;AAAAAACfAgAAZHJzL2Rvd25yZXYueG1sUEsFBgAAAAAEAAQA9wAAAJUDAAAAAA==&#10;">
                  <v:imagedata r:id="rId74" o:title=""/>
                  <v:path arrowok="t"/>
                </v:shape>
                <w10:wrap anchorx="page"/>
                <w10:anchorlock/>
              </v:group>
            </w:pict>
          </mc:Fallback>
        </mc:AlternateConten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التأثير على العلاقات الشخصية والأسرية</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انخفاض مستوى الرضا الوظيفي والالتزام التنظيمي</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الرغبة في ترك العمل والبحث عن فرص أخرى</w:t>
      </w:r>
    </w:p>
    <w:p w:rsidR="00291E05" w:rsidRPr="000A1016" w:rsidRDefault="00291E05" w:rsidP="000A1016">
      <w:pPr>
        <w:pStyle w:val="ListParagraph"/>
        <w:numPr>
          <w:ilvl w:val="0"/>
          <w:numId w:val="15"/>
        </w:numPr>
        <w:spacing w:after="0"/>
        <w:jc w:val="both"/>
        <w:rPr>
          <w:rFonts w:ascii="Sakkal Majalla" w:hAnsi="Sakkal Majalla" w:cs="Sakkal Majalla"/>
          <w:sz w:val="34"/>
          <w:szCs w:val="34"/>
        </w:rPr>
      </w:pPr>
      <w:r w:rsidRPr="000A1016">
        <w:rPr>
          <w:rFonts w:ascii="Sakkal Majalla" w:hAnsi="Sakkal Majalla" w:cs="Sakkal Majalla"/>
          <w:sz w:val="34"/>
          <w:szCs w:val="34"/>
          <w:rtl/>
        </w:rPr>
        <w:t>التأثير على الصحة العامة والرفاهية النفسية</w:t>
      </w:r>
    </w:p>
    <w:p w:rsidR="00291E05" w:rsidRDefault="00291E05" w:rsidP="00560E47">
      <w:r w:rsidRPr="00B928E9">
        <w:rPr>
          <w:rtl/>
        </w:rPr>
        <w:t>إن إدراك هذه العلامات والمؤشرات من قبل المنظمات والقيادات يساعد على اتخاذ الإجراءات المناسبة لدعم الموظفين ومواجهة الضغوط النفسية الناتجة عن التغيير.</w:t>
      </w:r>
    </w:p>
    <w:p w:rsidR="004728B6" w:rsidRDefault="004728B6" w:rsidP="004728B6">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42ADE04D" wp14:editId="2382B38E">
                <wp:extent cx="5633504" cy="593062"/>
                <wp:effectExtent l="0" t="0" r="5715" b="0"/>
                <wp:docPr id="1625195604"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795981510" name="Rectangle 179598151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1171014" name="Rectangle 168117101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6830437" name="TextBox 7"/>
                        <wps:cNvSpPr txBox="1"/>
                        <wps:spPr>
                          <a:xfrm>
                            <a:off x="1796583" y="0"/>
                            <a:ext cx="4386580" cy="536575"/>
                          </a:xfrm>
                          <a:prstGeom prst="rect">
                            <a:avLst/>
                          </a:prstGeom>
                          <a:noFill/>
                        </wps:spPr>
                        <wps:txbx>
                          <w:txbxContent>
                            <w:p w:rsidR="001338CC" w:rsidRDefault="001338CC" w:rsidP="004728B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id="_x0000_s158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">
                <v:rect id="Rectangle 1795981510" o:spid="_x0000_s1582"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BOMsA&#10;AADjAAAADwAAAGRycy9kb3ducmV2LnhtbESPQUvDQBCF74L/YRnBm90kkNjEbosUil482AbB25gd&#10;k2B2Nma3Tfz3zkHwODNv3nvfZre4QV1oCr1nA+kqAUXceNtza6A+He7WoEJEtjh4JgM/FGC3vb7a&#10;YGX9zK90OcZWiQmHCg10MY6V1qHpyGFY+ZFYbp9+chhlnFptJ5zF3A06S5JCO+xZEjocad9R83U8&#10;OwNZveTZ/HIo397rj6ekOH/vMyqMub1ZHh9ARVriv/jv+9lK/fsyL9dpngqFMMkC9PY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sAE4ywAAAOMAAAAPAAAAAAAAAAAAAAAAAJgC&#10;AABkcnMvZG93bnJldi54bWxQSwUGAAAAAAQABAD1AAAAkAMAAAAA&#10;" fillcolor="#f2f2f2 [3052]" stroked="f" strokeweight="1pt"/>
                <v:rect id="Rectangle 1681171014" o:spid="_x0000_s1583"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8cXMgA&#10;AADjAAAADwAAAGRycy9kb3ducmV2LnhtbERPX2vCMBB/F/wO4YS9yExThpPOKFoY7Ek2J3s+mlvT&#10;2VxKE7Xdp18Ggz3e7/+tt4NrxZX60HjWoBYZCOLKm4ZrDaf35/sViBCRDbaeScNIAbab6WSNhfE3&#10;fqPrMdYihXAoUIONsSukDJUlh2HhO+LEffreYUxnX0vT4y2Fu1bmWbaUDhtODRY7Ki1V5+PFafi2&#10;r3lZjodzVPPd+LU/uQ9/yLW+mw27JxCRhvgv/nO/mDR/uVLqUWXqAX5/SgDI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rxxcyAAAAOMAAAAPAAAAAAAAAAAAAAAAAJgCAABk&#10;cnMvZG93bnJldi54bWxQSwUGAAAAAAQABAD1AAAAjQMAAAAA&#10;" fillcolor="#168489" stroked="f" strokeweight="1pt"/>
                <v:shape id="TextBox 7" o:spid="_x0000_s1584"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XO8cA&#10;AADjAAAADwAAAGRycy9kb3ducmV2LnhtbERPX2vCMBB/F/Ydwgm+aeJ0Xa1GGcrAp8mcDvZ2NGdb&#10;1lxKE2337c1gsMf7/b/Vpre1uFHrK8caphMFgjh3puJCw+njdZyC8AHZYO2YNPyQh836YbDCzLiO&#10;3+l2DIWIIewz1FCG0GRS+rwki37iGuLIXVxrMcSzLaRpsYvhtpaPSiXSYsWxocSGtiXl38er1XB+&#10;u3x9ztWh2NmnpnO9kmwXUuvRsH9ZggjUh3/xn3tv4vwkTdKZms+e4fenCIB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3lzvHAAAA4wAAAA8AAAAAAAAAAAAAAAAAmAIAAGRy&#10;cy9kb3ducmV2LnhtbFBLBQYAAAAABAAEAPUAAACMAwAAAAA=&#10;" filled="f" stroked="f">
                  <v:textbox>
                    <w:txbxContent>
                      <w:p w:rsidR="001338CC" w:rsidRDefault="001338CC" w:rsidP="004728B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4728B6" w:rsidRDefault="004728B6" w:rsidP="004728B6">
      <w:pPr>
        <w:pStyle w:val="a2"/>
      </w:pPr>
    </w:p>
    <w:p w:rsidR="004728B6" w:rsidRDefault="004728B6" w:rsidP="004728B6">
      <w:pPr>
        <w:pStyle w:val="a2"/>
      </w:pPr>
    </w:p>
    <w:p w:rsidR="004728B6" w:rsidRPr="00A84A2A" w:rsidRDefault="004728B6" w:rsidP="004728B6">
      <w:pPr>
        <w:pStyle w:val="a2"/>
        <w:rPr>
          <w:color w:val="168489"/>
        </w:rPr>
      </w:pPr>
      <w:r w:rsidRPr="00A84A2A">
        <w:rPr>
          <w:color w:val="168489"/>
          <w:rtl/>
        </w:rPr>
        <w:t>تم في هذه الجلسة مناقشة المواضيع والأفكار الآتية:</w:t>
      </w:r>
    </w:p>
    <w:p w:rsidR="004728B6" w:rsidRPr="004728B6" w:rsidRDefault="004728B6" w:rsidP="004728B6">
      <w:pPr>
        <w:pStyle w:val="a2"/>
        <w:numPr>
          <w:ilvl w:val="0"/>
          <w:numId w:val="25"/>
        </w:numPr>
      </w:pPr>
      <w:r w:rsidRPr="004728B6">
        <w:rPr>
          <w:rtl/>
        </w:rPr>
        <w:t>مفهوم التغيير في بيئة العمل وأنواعه.</w:t>
      </w:r>
    </w:p>
    <w:p w:rsidR="004728B6" w:rsidRPr="004728B6" w:rsidRDefault="004728B6" w:rsidP="004728B6">
      <w:pPr>
        <w:pStyle w:val="a2"/>
        <w:numPr>
          <w:ilvl w:val="0"/>
          <w:numId w:val="25"/>
        </w:numPr>
      </w:pPr>
      <w:r w:rsidRPr="004728B6">
        <w:rPr>
          <w:rtl/>
        </w:rPr>
        <w:t>العوامل المؤثرة على التغيير التنظيمي.</w:t>
      </w:r>
    </w:p>
    <w:p w:rsidR="004728B6" w:rsidRPr="004728B6" w:rsidRDefault="004728B6" w:rsidP="004728B6">
      <w:pPr>
        <w:pStyle w:val="a2"/>
        <w:numPr>
          <w:ilvl w:val="0"/>
          <w:numId w:val="25"/>
        </w:numPr>
      </w:pPr>
      <w:r w:rsidRPr="004728B6">
        <w:rPr>
          <w:rtl/>
        </w:rPr>
        <w:t>تأثير التغيير على الصحة النفسية للموظفين.</w:t>
      </w:r>
    </w:p>
    <w:p w:rsidR="004728B6" w:rsidRPr="004728B6" w:rsidRDefault="004728B6" w:rsidP="004728B6">
      <w:pPr>
        <w:pStyle w:val="a2"/>
        <w:numPr>
          <w:ilvl w:val="0"/>
          <w:numId w:val="25"/>
        </w:numPr>
        <w:rPr>
          <w:rtl/>
        </w:rPr>
      </w:pPr>
      <w:r w:rsidRPr="004728B6">
        <w:rPr>
          <w:rtl/>
        </w:rPr>
        <w:t>علامات الضغط النفسي المرتبطة بالتغيير.</w:t>
      </w:r>
    </w:p>
    <w:p w:rsidR="004728B6" w:rsidRPr="003130E0" w:rsidRDefault="004728B6" w:rsidP="004728B6">
      <w:pPr>
        <w:rPr>
          <w:rFonts w:ascii="Sakkal Majalla" w:hAnsi="Sakkal Majalla"/>
          <w:sz w:val="34"/>
          <w:rtl/>
        </w:rPr>
      </w:pPr>
    </w:p>
    <w:p w:rsidR="004728B6" w:rsidRDefault="004728B6" w:rsidP="004728B6">
      <w:pPr>
        <w:rPr>
          <w:rFonts w:ascii="Sakkal Majalla" w:hAnsi="Sakkal Majalla"/>
          <w:sz w:val="34"/>
          <w:rtl/>
        </w:rPr>
      </w:pPr>
    </w:p>
    <w:p w:rsidR="004728B6" w:rsidRDefault="004728B6" w:rsidP="004728B6">
      <w:pPr>
        <w:rPr>
          <w:rFonts w:ascii="Sakkal Majalla" w:hAnsi="Sakkal Majalla"/>
          <w:sz w:val="34"/>
          <w:rtl/>
        </w:rPr>
      </w:pPr>
    </w:p>
    <w:p w:rsidR="004728B6" w:rsidRPr="005C0AB8" w:rsidRDefault="004728B6" w:rsidP="004728B6">
      <w:pPr>
        <w:jc w:val="center"/>
        <w:rPr>
          <w:rFonts w:ascii="Sakkal Majalla" w:hAnsi="Sakkal Majalla"/>
          <w:sz w:val="34"/>
          <w:lang w:val="en-GB"/>
        </w:rPr>
      </w:pPr>
      <w:r>
        <w:rPr>
          <w:noProof/>
        </w:rPr>
        <w:drawing>
          <wp:inline distT="0" distB="0" distL="0" distR="0" wp14:anchorId="682F104C" wp14:editId="709118E9">
            <wp:extent cx="1219200" cy="1219200"/>
            <wp:effectExtent l="0" t="0" r="0" b="0"/>
            <wp:docPr id="178083733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4728B6" w:rsidRDefault="004728B6" w:rsidP="004728B6">
      <w:pPr>
        <w:rPr>
          <w:noProof/>
          <w:rtl/>
          <w:lang w:bidi="ar-SY"/>
        </w:rPr>
      </w:pPr>
    </w:p>
    <w:p w:rsidR="001C5283" w:rsidRDefault="001C5283" w:rsidP="00291E05"/>
    <w:p w:rsidR="00BD5495" w:rsidRDefault="00BD5495" w:rsidP="002A078C">
      <w:pPr>
        <w:rPr>
          <w:rFonts w:ascii="Sakkal Majalla" w:hAnsi="Sakkal Majalla"/>
          <w:sz w:val="34"/>
          <w:rtl/>
          <w:lang w:bidi="ar-EG"/>
        </w:rPr>
      </w:pPr>
    </w:p>
    <w:p w:rsidR="00BD5495" w:rsidRDefault="00BD5495" w:rsidP="00BD5495">
      <w:pPr>
        <w:rPr>
          <w:rFonts w:ascii="Sakkal Majalla" w:hAnsi="Sakkal Majalla"/>
          <w:sz w:val="34"/>
          <w:rtl/>
          <w:lang w:bidi="ar-EG"/>
        </w:rPr>
      </w:pPr>
    </w:p>
    <w:p w:rsidR="003F41BB"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123"/>
          <w:footerReference w:type="first" r:id="rId124"/>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فيديو تدريبي.</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نماذج إدارة التغيير الشائعة.</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تخطيط وتنفيذ عملية التغيير بفعالية.</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تمرين.</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التواصل الفعّال خلال فترات التغيير.</w:t>
            </w:r>
          </w:p>
          <w:p w:rsidR="00560E47" w:rsidRPr="00560E47" w:rsidRDefault="00560E47" w:rsidP="00560E47">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560E47">
              <w:rPr>
                <w:rFonts w:ascii="Adobe Arabic" w:eastAsia="Calibri" w:hAnsi="Adobe Arabic" w:cs="Adobe Arabic"/>
                <w:color w:val="0D0D0D" w:themeColor="text1" w:themeTint="F2"/>
                <w:sz w:val="28"/>
                <w:szCs w:val="28"/>
                <w:rtl/>
                <w:lang w:bidi="ar-EG"/>
              </w:rPr>
              <w:t>التعامل مع مقاومة التغيير.</w:t>
            </w:r>
          </w:p>
          <w:p w:rsidR="00F01FA2" w:rsidRPr="00041E68" w:rsidRDefault="00560E47" w:rsidP="00560E47">
            <w:pPr>
              <w:pStyle w:val="ListParagraph"/>
              <w:numPr>
                <w:ilvl w:val="0"/>
                <w:numId w:val="8"/>
              </w:numPr>
              <w:spacing w:after="0" w:line="216" w:lineRule="auto"/>
              <w:jc w:val="lowKashida"/>
              <w:rPr>
                <w:rFonts w:ascii="Adobe Arabic" w:eastAsia="Calibri" w:hAnsi="Adobe Arabic" w:cs="Adobe Arabic"/>
                <w:b/>
                <w:bCs/>
                <w:color w:val="0D0D0D" w:themeColor="text1" w:themeTint="F2"/>
                <w:sz w:val="34"/>
                <w:szCs w:val="34"/>
                <w:rtl/>
                <w:lang w:bidi="ar-EG"/>
              </w:rPr>
            </w:pPr>
            <w:r w:rsidRPr="00560E47">
              <w:rPr>
                <w:rFonts w:ascii="Adobe Arabic" w:eastAsia="Calibri" w:hAnsi="Adobe Arabic" w:cs="Adobe Arabic"/>
                <w:color w:val="0D0D0D" w:themeColor="text1" w:themeTint="F2"/>
                <w:sz w:val="28"/>
                <w:szCs w:val="28"/>
                <w:rtl/>
                <w:lang w:bidi="ar-EG"/>
              </w:rPr>
              <w:t>تمرين.</w:t>
            </w:r>
          </w:p>
        </w:tc>
        <w:tc>
          <w:tcPr>
            <w:tcW w:w="1809" w:type="pct"/>
            <w:tcBorders>
              <w:left w:val="single" w:sz="4" w:space="0" w:color="168489"/>
              <w:right w:val="single" w:sz="4" w:space="0" w:color="168489"/>
            </w:tcBorders>
            <w:vAlign w:val="center"/>
          </w:tcPr>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فيديوهات تدريبية.</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العصف الذهني.</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المحاكاة في التدريب.</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التدريب والتوجيه.</w:t>
            </w:r>
          </w:p>
          <w:p w:rsidR="00560E47" w:rsidRPr="00560E47" w:rsidRDefault="00560E47" w:rsidP="00560E47">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560E47">
              <w:rPr>
                <w:rFonts w:ascii="Adobe Arabic" w:eastAsia="Calibri" w:hAnsi="Adobe Arabic" w:cs="Adobe Arabic"/>
                <w:color w:val="0D0D0D" w:themeColor="text1" w:themeTint="F2"/>
                <w:sz w:val="32"/>
                <w:szCs w:val="32"/>
                <w:rtl/>
                <w:lang w:bidi="ar-EG"/>
              </w:rPr>
              <w:t>مناقشات جماعية.</w:t>
            </w:r>
          </w:p>
          <w:p w:rsidR="00F01FA2" w:rsidRPr="00781A2F" w:rsidRDefault="00560E47" w:rsidP="00560E47">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560E47">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FCB6DAD" wp14:editId="33D0697A">
                <wp:simplePos x="0" y="0"/>
                <wp:positionH relativeFrom="column">
                  <wp:posOffset>123825</wp:posOffset>
                </wp:positionH>
                <wp:positionV relativeFrom="paragraph">
                  <wp:posOffset>-466725</wp:posOffset>
                </wp:positionV>
                <wp:extent cx="6353174" cy="7000875"/>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7000875"/>
                          <a:chOff x="0" y="0"/>
                          <a:chExt cx="6353174" cy="7000875"/>
                        </a:xfrm>
                      </wpg:grpSpPr>
                      <wpg:grpSp>
                        <wpg:cNvPr id="176" name="Group 176"/>
                        <wpg:cNvGrpSpPr/>
                        <wpg:grpSpPr>
                          <a:xfrm>
                            <a:off x="161925" y="2571750"/>
                            <a:ext cx="5425007" cy="4429125"/>
                            <a:chOff x="-2" y="0"/>
                            <a:chExt cx="5425079" cy="442943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25"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26"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047718" y="874163"/>
                              <a:ext cx="2377359" cy="3555276"/>
                            </a:xfrm>
                            <a:prstGeom prst="rect">
                              <a:avLst/>
                            </a:prstGeom>
                            <a:noFill/>
                            <a:ln w="6350">
                              <a:noFill/>
                            </a:ln>
                          </wps:spPr>
                          <wps:txbx>
                            <w:txbxContent>
                              <w:p w:rsidR="001338CC" w:rsidRPr="000F32C7" w:rsidRDefault="001338CC"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291E05"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التعرّف على النماذج الشائعة لإدارة التغيير.</w:t>
                                </w:r>
                              </w:p>
                              <w:p w:rsidR="001338CC" w:rsidRPr="00291E05"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توضيح الخطوات اللازمة لتخطيط وتنفيذ عملية التغيير بفعالية.</w:t>
                                </w:r>
                              </w:p>
                              <w:p w:rsidR="001338CC" w:rsidRPr="00291E05"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مناقشة أهمية التواصل الفعّال خلال فترات التغيير.</w:t>
                                </w:r>
                              </w:p>
                              <w:p w:rsidR="001338CC" w:rsidRPr="000F32C7"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تبادل الأفكار والخبرات حول أفضل السُبل للتعامل مع مقاومة 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26" y="874624"/>
                              <a:ext cx="2216426" cy="3002326"/>
                            </a:xfrm>
                            <a:prstGeom prst="rect">
                              <a:avLst/>
                            </a:prstGeom>
                            <a:noFill/>
                            <a:ln w="6350">
                              <a:noFill/>
                            </a:ln>
                          </wps:spPr>
                          <wps:txbx>
                            <w:txbxContent>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فيديو تدريبي.</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نماذج إدارة التغيير الشائعة.</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تخطيط وتنفيذ عملية التغيير بفعالية.</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تمرين.</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التواصل الفعّال خلال فترات التغيير.</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التعامل مع مقاومة التغيير.</w:t>
                                </w:r>
                              </w:p>
                              <w:p w:rsidR="001338CC" w:rsidRPr="000F32C7" w:rsidRDefault="001338CC" w:rsidP="00291E0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kern w:val="24"/>
                                    <w:sz w:val="56"/>
                                    <w:szCs w:val="56"/>
                                    <w:lang w:bidi="ar-SY"/>
                                  </w:rPr>
                                </w:pPr>
                                <w:r w:rsidRPr="00291E05">
                                  <w:rPr>
                                    <w:rFonts w:ascii="Adobe Arabic" w:eastAsia="GE Dinar One" w:hAnsi="Adobe Arabic" w:cs="Adobe Arabic"/>
                                    <w:b/>
                                    <w:bCs/>
                                    <w:kern w:val="24"/>
                                    <w:sz w:val="56"/>
                                    <w:szCs w:val="56"/>
                                    <w:rtl/>
                                    <w:lang w:bidi="ar-SY"/>
                                  </w:rPr>
                                  <w:t>استراتيجيات إدارة التغيير الفعّالة</w:t>
                                </w:r>
                              </w:p>
                            </w:txbxContent>
                          </wps:txbx>
                          <wps:bodyPr wrap="square" rtlCol="0">
                            <a:spAutoFit/>
                          </wps:bodyPr>
                        </wps:wsp>
                      </wpg:grpSp>
                    </wpg:wgp>
                  </a:graphicData>
                </a:graphic>
                <wp14:sizeRelV relativeFrom="margin">
                  <wp14:pctHeight>0</wp14:pctHeight>
                </wp14:sizeRelV>
              </wp:anchor>
            </w:drawing>
          </mc:Choice>
          <mc:Fallback>
            <w:pict>
              <v:group id="Group 175" o:spid="_x0000_s1585" style="position:absolute;left:0;text-align:left;margin-left:9.75pt;margin-top:-36.75pt;width:500.25pt;height:551.25pt;z-index:252773376;mso-position-horizontal-relative:text;mso-position-vertical-relative:text;mso-height-relative:margin" coordsize="63531,70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Ozs7jQUdIAAAD/dFJOU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">
                <v:group id="Group 176" o:spid="_x0000_s1586" style="position:absolute;left:1619;top:25717;width:54250;height:44291" coordorigin="" coordsize="54250,44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587"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588"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589"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590"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51" o:title="Target " gain="19661f" blacklevel="22938f"/>
                      </v:shape>
                    </v:group>
                    <v:shape id="TextBox 34" o:spid="_x0000_s1591"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27"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1592"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593"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594"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28"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595"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54" o:title="Note " gain="19661f" blacklevel="22938f"/>
                    </v:shape>
                  </v:group>
                  <v:shape id="Text Box 1451488579" o:spid="_x0000_s1596" type="#_x0000_t202" style="position:absolute;left:30477;top:8741;width:23773;height:35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1338CC" w:rsidRPr="000F32C7" w:rsidRDefault="001338CC"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291E05"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التعرّف على النماذج الشائعة لإدارة التغيير.</w:t>
                          </w:r>
                        </w:p>
                        <w:p w:rsidR="001338CC" w:rsidRPr="00291E05"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توضيح الخطوات اللازمة لتخطيط وتنفيذ عملية التغيير بفعالية.</w:t>
                          </w:r>
                        </w:p>
                        <w:p w:rsidR="001338CC" w:rsidRPr="00291E05"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مناقشة أهمية التواصل الفعّال خلال فترات التغيير.</w:t>
                          </w:r>
                        </w:p>
                        <w:p w:rsidR="001338CC" w:rsidRPr="000F32C7" w:rsidRDefault="001338CC" w:rsidP="00291E05">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تبادل الأفكار والخبرات حول أفضل السُبل للتعامل مع مقاومة التغيير.</w:t>
                          </w:r>
                        </w:p>
                      </w:txbxContent>
                    </v:textbox>
                  </v:shape>
                  <v:shape id="Text Box 1451488580" o:spid="_x0000_s1597" type="#_x0000_t202" style="position:absolute;left:396;top:8746;width:22164;height:30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فيديو تدريبي.</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نماذج إدارة التغيير الشائعة.</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تخطيط وتنفيذ عملية التغيير بفعالية.</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تمرين.</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التواصل الفعّال خلال فترات التغيير.</w:t>
                          </w:r>
                        </w:p>
                        <w:p w:rsidR="001338CC" w:rsidRPr="00291E05" w:rsidRDefault="001338CC" w:rsidP="00291E05">
                          <w:pPr>
                            <w:pStyle w:val="ListParagraph"/>
                            <w:numPr>
                              <w:ilvl w:val="0"/>
                              <w:numId w:val="7"/>
                            </w:numPr>
                            <w:rPr>
                              <w:rFonts w:ascii="Adobe Arabic" w:eastAsia="GE Dinar One" w:hAnsi="Adobe Arabic" w:cs="Adobe Arabic"/>
                              <w:color w:val="000000"/>
                              <w:kern w:val="24"/>
                              <w:sz w:val="36"/>
                              <w:szCs w:val="36"/>
                              <w:rtl/>
                              <w:lang w:bidi="ar-SY"/>
                            </w:rPr>
                          </w:pPr>
                          <w:r w:rsidRPr="00291E05">
                            <w:rPr>
                              <w:rFonts w:ascii="Adobe Arabic" w:eastAsia="GE Dinar One" w:hAnsi="Adobe Arabic" w:cs="Adobe Arabic"/>
                              <w:color w:val="000000"/>
                              <w:kern w:val="24"/>
                              <w:sz w:val="36"/>
                              <w:szCs w:val="36"/>
                              <w:rtl/>
                              <w:lang w:bidi="ar-SY"/>
                            </w:rPr>
                            <w:t>التعامل مع مقاومة التغيير.</w:t>
                          </w:r>
                        </w:p>
                        <w:p w:rsidR="001338CC" w:rsidRPr="000F32C7" w:rsidRDefault="001338CC" w:rsidP="00291E0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91E05">
                            <w:rPr>
                              <w:rFonts w:ascii="Adobe Arabic" w:eastAsia="GE Dinar One" w:hAnsi="Adobe Arabic" w:cs="Adobe Arabic"/>
                              <w:color w:val="000000"/>
                              <w:kern w:val="24"/>
                              <w:sz w:val="36"/>
                              <w:szCs w:val="36"/>
                              <w:rtl/>
                              <w:lang w:bidi="ar-SY"/>
                            </w:rPr>
                            <w:t>تمرين.</w:t>
                          </w:r>
                        </w:p>
                      </w:txbxContent>
                    </v:textbox>
                  </v:shape>
                </v:group>
                <v:group id="Group 1451488581" o:spid="_x0000_s1598"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599"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5" o:title="Calendar " gain="19661f" blacklevel="22938f"/>
                    <v:path arrowok="t"/>
                  </v:shape>
                  <v:shape id="TextBox 34" o:spid="_x0000_s1600"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601"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602"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kern w:val="24"/>
                              <w:sz w:val="56"/>
                              <w:szCs w:val="56"/>
                              <w:lang w:bidi="ar-SY"/>
                            </w:rPr>
                          </w:pPr>
                          <w:r w:rsidRPr="00291E05">
                            <w:rPr>
                              <w:rFonts w:ascii="Adobe Arabic" w:eastAsia="GE Dinar One" w:hAnsi="Adobe Arabic" w:cs="Adobe Arabic"/>
                              <w:b/>
                              <w:bCs/>
                              <w:kern w:val="24"/>
                              <w:sz w:val="56"/>
                              <w:szCs w:val="56"/>
                              <w:rtl/>
                              <w:lang w:bidi="ar-SY"/>
                            </w:rPr>
                            <w:t>استراتيجيات إدارة التغيير الفعّالة</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1C5283" w:rsidRDefault="00560E47" w:rsidP="001C5283">
      <w:pPr>
        <w:bidi w:val="0"/>
        <w:rPr>
          <w:rFonts w:ascii="Sakkal Majalla" w:hAnsi="Sakkal Majalla"/>
          <w:color w:val="002060"/>
          <w:sz w:val="34"/>
          <w:lang w:bidi="ar-SY"/>
        </w:rPr>
      </w:pPr>
      <w:r>
        <w:rPr>
          <w:noProof/>
        </w:rPr>
        <w:lastRenderedPageBreak/>
        <w:drawing>
          <wp:anchor distT="0" distB="0" distL="114300" distR="114300" simplePos="0" relativeHeight="252814336" behindDoc="0" locked="0" layoutInCell="1" allowOverlap="1" wp14:anchorId="65928527" wp14:editId="338B2708">
            <wp:simplePos x="0" y="0"/>
            <wp:positionH relativeFrom="column">
              <wp:posOffset>3854660</wp:posOffset>
            </wp:positionH>
            <wp:positionV relativeFrom="paragraph">
              <wp:posOffset>114300</wp:posOffset>
            </wp:positionV>
            <wp:extent cx="1171575" cy="1171575"/>
            <wp:effectExtent l="0" t="0" r="9525" b="9525"/>
            <wp:wrapNone/>
            <wp:docPr id="165172751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5283" w:rsidRPr="00F01FA2">
        <w:rPr>
          <w:rFonts w:ascii="Sakkal Majalla" w:hAnsi="Sakkal Majalla"/>
          <w:noProof/>
          <w:color w:val="002060"/>
          <w:sz w:val="34"/>
        </w:rPr>
        <mc:AlternateContent>
          <mc:Choice Requires="wpg">
            <w:drawing>
              <wp:inline distT="0" distB="0" distL="0" distR="0" wp14:anchorId="3D33781E" wp14:editId="03D5E22E">
                <wp:extent cx="5239055" cy="1388331"/>
                <wp:effectExtent l="19050" t="19050" r="19050" b="21590"/>
                <wp:docPr id="827762874"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1663522847" name="Rectangle 1663522847"/>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1505034" name="TextBox 36"/>
                        <wps:cNvSpPr txBox="1"/>
                        <wps:spPr>
                          <a:xfrm>
                            <a:off x="1305515" y="316344"/>
                            <a:ext cx="4178935" cy="377825"/>
                          </a:xfrm>
                          <a:prstGeom prst="rect">
                            <a:avLst/>
                          </a:prstGeom>
                          <a:noFill/>
                        </wps:spPr>
                        <wps:txbx>
                          <w:txbxContent>
                            <w:p w:rsidR="001338CC" w:rsidRDefault="001338CC" w:rsidP="001C5283">
                              <w:pPr>
                                <w:jc w:val="center"/>
                                <w:rPr>
                                  <w:rFonts w:ascii="Adobe Arabic" w:eastAsia="Calibri" w:hAnsi="Adobe Arabic" w:cs="Adobe Arabic"/>
                                  <w:b/>
                                  <w:bCs/>
                                  <w:color w:val="168489"/>
                                  <w:kern w:val="24"/>
                                  <w:sz w:val="36"/>
                                  <w:szCs w:val="36"/>
                                  <w:lang w:bidi="ar-SY"/>
                                </w:rPr>
                              </w:pPr>
                              <w:r w:rsidRPr="00560E47">
                                <w:rPr>
                                  <w:rFonts w:ascii="Adobe Arabic" w:eastAsia="Calibri" w:hAnsi="Adobe Arabic" w:cs="Adobe Arabic"/>
                                  <w:b/>
                                  <w:bCs/>
                                  <w:color w:val="168489"/>
                                  <w:kern w:val="24"/>
                                  <w:sz w:val="36"/>
                                  <w:szCs w:val="36"/>
                                  <w:rtl/>
                                  <w:lang w:bidi="ar-SY"/>
                                </w:rPr>
                                <w:t>أسباب مقاومة التغيير</w:t>
                              </w:r>
                            </w:p>
                          </w:txbxContent>
                        </wps:txbx>
                        <wps:bodyPr wrap="square">
                          <a:noAutofit/>
                        </wps:bodyPr>
                      </wps:wsp>
                      <wps:wsp>
                        <wps:cNvPr id="31854461" name="TextBox 38"/>
                        <wps:cNvSpPr txBox="1"/>
                        <wps:spPr>
                          <a:xfrm>
                            <a:off x="973811" y="817161"/>
                            <a:ext cx="4833288" cy="417195"/>
                          </a:xfrm>
                          <a:prstGeom prst="rect">
                            <a:avLst/>
                          </a:prstGeom>
                          <a:noFill/>
                        </wps:spPr>
                        <wps:txb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1603"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">
                <v:rect id="Rectangle 1663522847" o:spid="_x0000_s1604"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dx5sgA&#10;AADjAAAADwAAAGRycy9kb3ducmV2LnhtbERPvU7DMBDekXgH65C6UYcUQgl1K6hUCTqR0qHdjviI&#10;I+JzZLtpeHuMhMR43/8tVqPtxEA+tI4V3EwzEMS10y03Cvbvm+s5iBCRNXaOScE3BVgtLy8WWGp3&#10;5oqGXWxECuFQogITY19KGWpDFsPU9cSJ+3TeYkynb6T2eE7htpN5lhXSYsupwWBPa0P11+5kFTyb&#10;4ZDjrNpiXbwe3xr3cXyovFKTq/HpEUSkMf6L/9wvOs0vitldns9v7+H3pwS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F3HmyAAAAOMAAAAPAAAAAAAAAAAAAAAAAJgCAABk&#10;cnMvZG93bnJldi54bWxQSwUGAAAAAAQABAD1AAAAjQMAAAAA&#10;" fillcolor="#f2f2f2 [3052]" strokecolor="#168489" strokeweight="2.25pt"/>
                <v:shape id="TextBox 36" o:spid="_x0000_s1605"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isYA&#10;AADjAAAADwAAAGRycy9kb3ducmV2LnhtbERPX2vCMBB/H/gdwgm+zaRqx6xGEWXgk2PqBns7mrMt&#10;NpfSZLZ+ezMY7PF+/2+57m0tbtT6yrGGZKxAEOfOVFxoOJ/enl9B+IBssHZMGu7kYb0aPC0xM67j&#10;D7odQyFiCPsMNZQhNJmUPi/Joh+7hjhyF9daDPFsC2la7GK4reVEqRdpseLYUGJD25Ly6/HHavg8&#10;XL6/Zuq92Nm06VyvJNu51Ho07DcLEIH68C/+c+9NnJ/Mk1SlajqD358iAH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cisYAAADjAAAADwAAAAAAAAAAAAAAAACYAgAAZHJz&#10;L2Rvd25yZXYueG1sUEsFBgAAAAAEAAQA9QAAAIsDAAAAAA==&#10;" filled="f" stroked="f">
                  <v:textbox>
                    <w:txbxContent>
                      <w:p w:rsidR="001338CC" w:rsidRDefault="001338CC" w:rsidP="001C5283">
                        <w:pPr>
                          <w:jc w:val="center"/>
                          <w:rPr>
                            <w:rFonts w:ascii="Adobe Arabic" w:eastAsia="Calibri" w:hAnsi="Adobe Arabic" w:cs="Adobe Arabic"/>
                            <w:b/>
                            <w:bCs/>
                            <w:color w:val="168489"/>
                            <w:kern w:val="24"/>
                            <w:sz w:val="36"/>
                            <w:szCs w:val="36"/>
                            <w:lang w:bidi="ar-SY"/>
                          </w:rPr>
                        </w:pPr>
                        <w:r w:rsidRPr="00560E47">
                          <w:rPr>
                            <w:rFonts w:ascii="Adobe Arabic" w:eastAsia="Calibri" w:hAnsi="Adobe Arabic" w:cs="Adobe Arabic"/>
                            <w:b/>
                            <w:bCs/>
                            <w:color w:val="168489"/>
                            <w:kern w:val="24"/>
                            <w:sz w:val="36"/>
                            <w:szCs w:val="36"/>
                            <w:rtl/>
                            <w:lang w:bidi="ar-SY"/>
                          </w:rPr>
                          <w:t>أسباب مقاومة التغيير</w:t>
                        </w:r>
                      </w:p>
                    </w:txbxContent>
                  </v:textbox>
                </v:shape>
                <v:shape id="TextBox 38" o:spid="_x0000_s1606"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3LcgA&#10;AADhAAAADwAAAGRycy9kb3ducmV2LnhtbESPQWvCQBSE7wX/w/IEb3U3bRSNriItgqeWWhW8PbLP&#10;JJh9G7KrSf99t1DwOMzMN8xy3dta3Kn1lWMNyViBIM6dqbjQcPjePs9A+IBssHZMGn7Iw3o1eFpi&#10;ZlzHX3Tfh0JECPsMNZQhNJmUPi/Joh+7hjh6F9daDFG2hTQtdhFua/mi1FRarDgulNjQW0n5dX+z&#10;Go4fl/MpVZ/Fu500neuVZDuXWo+G/WYBIlAfHuH/9s5oeE1mkzSdJvD3KL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4LctyAAAAOEAAAAPAAAAAAAAAAAAAAAAAJgCAABk&#10;cnMvZG93bnJldi54bWxQSwUGAAAAAAQABAD1AAAAjQMAAAAA&#10;" filled="f" stroked="f">
                  <v:textbo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186D7580" wp14:editId="3D0E04BC">
                <wp:extent cx="5731510" cy="895350"/>
                <wp:effectExtent l="0" t="0" r="21590" b="19050"/>
                <wp:docPr id="70794901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3364178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34754258" name="مجموعة 39"/>
                        <wpg:cNvGrpSpPr/>
                        <wpg:grpSpPr>
                          <a:xfrm>
                            <a:off x="0" y="0"/>
                            <a:ext cx="5731510" cy="895350"/>
                            <a:chOff x="0" y="0"/>
                            <a:chExt cx="5878196" cy="918845"/>
                          </a:xfrm>
                        </wpg:grpSpPr>
                        <wpg:grpSp>
                          <wpg:cNvPr id="1536996412" name="مجموعة 40"/>
                          <wpg:cNvGrpSpPr/>
                          <wpg:grpSpPr>
                            <a:xfrm>
                              <a:off x="0" y="0"/>
                              <a:ext cx="5878196" cy="918845"/>
                              <a:chOff x="0" y="0"/>
                              <a:chExt cx="6240348" cy="919070"/>
                            </a:xfrm>
                          </wpg:grpSpPr>
                          <wpg:grpSp>
                            <wpg:cNvPr id="944998296" name="مجموعة 41"/>
                            <wpg:cNvGrpSpPr/>
                            <wpg:grpSpPr>
                              <a:xfrm>
                                <a:off x="0" y="169208"/>
                                <a:ext cx="5433072" cy="580613"/>
                                <a:chOff x="0" y="169208"/>
                                <a:chExt cx="5433072" cy="580613"/>
                              </a:xfrm>
                            </wpg:grpSpPr>
                            <wps:wsp>
                              <wps:cNvPr id="57344450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49074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744516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399824" name="مربع نص 41"/>
                          <wps:cNvSpPr txBox="1"/>
                          <wps:spPr>
                            <a:xfrm>
                              <a:off x="204484" y="256983"/>
                              <a:ext cx="4616071" cy="387740"/>
                            </a:xfrm>
                            <a:prstGeom prst="rect">
                              <a:avLst/>
                            </a:prstGeom>
                            <a:noFill/>
                          </wps:spPr>
                          <wps:txbx>
                            <w:txbxContent>
                              <w:p w:rsidR="001338CC" w:rsidRPr="00B0570E" w:rsidRDefault="001338CC" w:rsidP="001C5283">
                                <w:pPr>
                                  <w:rPr>
                                    <w:rFonts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نماذج إدارة التغيير الشائعة</w:t>
                                </w:r>
                              </w:p>
                            </w:txbxContent>
                          </wps:txbx>
                          <wps:bodyPr wrap="square" rtlCol="1">
                            <a:spAutoFit/>
                          </wps:bodyPr>
                        </wps:wsp>
                      </wpg:grpSp>
                    </wpg:wgp>
                  </a:graphicData>
                </a:graphic>
              </wp:inline>
            </w:drawing>
          </mc:Choice>
          <mc:Fallback>
            <w:pict>
              <v:group id="_x0000_s160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&#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">
                <v:shape id="صورة 38" o:spid="_x0000_s160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wzhLIAAAA4wAAAA8AAABkcnMvZG93bnJldi54bWxET19rwjAQfx/sO4Qb+DbTrs5JNYqIgi+y&#10;WQe+Hs2tKWsuXRNr/fZmMNjj/f7fYjXYRvTU+dqxgnScgCAuna65UvB52j3PQPiArLFxTApu5GG1&#10;fHxYYK7dlY/UF6ESMYR9jgpMCG0upS8NWfRj1xJH7st1FkM8u0rqDq8x3DbyJUmm0mLNscFgSxtD&#10;5XdxsQqybT9ss837wZ9Ne/op7Lr2xw+lRk/Deg4i0BD+xX/uvY7z0yybTtK32Sv8/hQBkM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mMM4SyAAAAOMAAAAPAAAAAAAAAAAA&#10;AAAAAJ8CAABkcnMvZG93bnJldi54bWxQSwUGAAAAAAQABAD3AAAAlAMAAAAA&#10;">
                  <v:imagedata r:id="rId66" o:title=""/>
                </v:shape>
                <v:group id="مجموعة 39" o:spid="_x0000_s16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HfBeHIAAAA&#10;4gAAAA8AAAAAAAAAAAAAAAAAqgIAAGRycy9kb3ducmV2LnhtbFBLBQYAAAAABAAEAPoAAACfAwAA&#10;AAA=&#10;">
                  <v:group id="مجموعة 40" o:spid="_x0000_s16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8YC9yQAA&#10;AOMAAAAPAAAAAAAAAAAAAAAAAKoCAABkcnMvZG93bnJldi54bWxQSwUGAAAAAAQABAD6AAAAoAMA&#10;AAAA&#10;">
                    <v:group id="مجموعة 41" o:spid="_x0000_s16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6BdajL&#10;AAAA4gAAAA8AAAAAAAAAAAAAAAAAqgIAAGRycy9kb3ducmV2LnhtbFBLBQYAAAAABAAEAPoAAACi&#10;AwAAAAA=&#10;">
                      <v:shape id="شكل حر 42" o:spid="_x0000_s16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rUEcUA&#10;AADiAAAADwAAAGRycy9kb3ducmV2LnhtbERPzU4CMRC+k/gOzZhwgxYpLFkpxBCMHLyAPsBkO2xX&#10;ttN1W2F9e3sg8fjl+19vB9+KK/WxCWxgNlUgiKtgG64NfH68TlYgYkK22AYmA78UYbt5GK2xtOHG&#10;R7qeUi1yCMcSDbiUulLKWDnyGKehI87cOfQeU4Z9LW2PtxzuW/mk1FJ6bDg3OOxo56i6nH68Aav0&#10;3uviraDd97tTXzObLnNrzPhxeHkGkWhI/+K7+2ANLIq51nqh8uZ8Kd8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tQRxQAAAOIAAAAPAAAAAAAAAAAAAAAAAJgCAABkcnMv&#10;ZG93bnJldi54bWxQSwUGAAAAAAQABAD1AAAAig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Fy68gA&#10;AADjAAAADwAAAGRycy9kb3ducmV2LnhtbERPX2vCMBB/F/Ydwg32NhOLVNcZxQ0cY/PBqbjXo7m1&#10;ZcmlNNF2334ZDHy83/9brAZnxYW60HjWMBkrEMSlNw1XGo6Hzf0cRIjIBq1n0vBDAVbLm9ECC+N7&#10;/qDLPlYihXAoUEMdY1tIGcqaHIaxb4kT9+U7hzGdXSVNh30Kd1ZmSuXSYcOpocaWnmsqv/dnp2G2&#10;25z78JIf3p5Odtso+7nO3lnru9th/Qgi0hCv4n/3q0nzMzV9ULNpPoG/nxIA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oXLryAAAAOMAAAAPAAAAAAAAAAAAAAAAAJgCAABk&#10;cnMvZG93bnJldi54bWxQSwUGAAAAAAQABAD1AAAAjQMAAAAA&#10;" fillcolor="#168489" stroked="f" strokeweight="1pt">
                        <v:stroke joinstyle="miter"/>
                      </v:roundrect>
                    </v:group>
                    <v:oval id="شكل بيضاوي 44" o:spid="_x0000_s16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zFA8oA&#10;AADiAAAADwAAAGRycy9kb3ducmV2LnhtbESPUUvDMBSF34X9h3AHvrm0Wqt0y4YI4hBkLPMH3DV3&#10;TbfmpjZxq//eCIKPh3POdziL1eg6caYhtJ4V5LMMBHHtTcuNgo/dy80jiBCRDXaeScE3BVgtJ1cL&#10;rIy/8JbOOjYiQThUqMDG2FdShtqSwzDzPXHyDn5wGJMcGmkGvCS46+RtlpXSYctpwWJPz5bqk/5y&#10;CvS405vXQyP9u7Zv+/zoP912rdT1dHyag4g0xv/wX3ttFNwVD0Vxn5cl/F5Kd0A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vMxQPKAAAA4gAAAA8AAAAAAAAAAAAAAAAAmAIA&#10;AGRycy9kb3ducmV2LnhtbFBLBQYAAAAABAAEAPUAAACPAwAAAAA=&#10;" filled="f" strokecolor="#a5a5a5 [2092]" strokeweight="1pt">
                      <v:stroke joinstyle="miter"/>
                    </v:oval>
                  </v:group>
                  <v:shape id="مربع نص 41" o:spid="_x0000_s1615"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xb8YA&#10;AADjAAAADwAAAGRycy9kb3ducmV2LnhtbERPS0/DMAy+I/EfIiNxY8kKQ1u3bJp4SDtwYZS71XhN&#10;ReNUjVm7f0+QkDj6e3uzm0KnzjSkNrKF+cyAIq6ja7mxUH283i1BJUF22EUmCxdKsNteX22wdHHk&#10;dzofpVE5hFOJFrxIX2qdak8B0yz2xJk7xSGg5HNotBtwzOGh04Uxjzpgy7nBY09Pnuqv43ewIOL2&#10;80v1EtLhc3p7Hr2pF1hZe3sz7deghCb5F/+5Dy7PN4vifrVaFg/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rxb8YAAADjAAAADwAAAAAAAAAAAAAAAACYAgAAZHJz&#10;L2Rvd25yZXYueG1sUEsFBgAAAAAEAAQA9QAAAIsDAAAAAA==&#10;" filled="f" stroked="f">
                    <v:textbox style="mso-fit-shape-to-text:t">
                      <w:txbxContent>
                        <w:p w:rsidR="001338CC" w:rsidRPr="00B0570E" w:rsidRDefault="001338CC" w:rsidP="001C5283">
                          <w:pPr>
                            <w:rPr>
                              <w:rFonts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نماذج إدارة التغيير الشائعة</w:t>
                          </w:r>
                        </w:p>
                      </w:txbxContent>
                    </v:textbox>
                  </v:shape>
                </v:group>
                <w10:wrap anchorx="page"/>
                <w10:anchorlock/>
              </v:group>
            </w:pict>
          </mc:Fallback>
        </mc:AlternateContent>
      </w:r>
    </w:p>
    <w:p w:rsidR="00560E47" w:rsidRDefault="00560E47" w:rsidP="00560E47">
      <w:r w:rsidRPr="00A0091A">
        <w:rPr>
          <w:rtl/>
        </w:rPr>
        <w:t>هناك عدة نماذج شائعة لإدارة التغيير التنظيمي، من أبرزها</w:t>
      </w:r>
      <w:r w:rsidRPr="00A0091A">
        <w:t>:</w:t>
      </w:r>
    </w:p>
    <w:p w:rsidR="004728B6" w:rsidRDefault="004728B6" w:rsidP="004728B6">
      <w:r w:rsidRPr="004728B6">
        <w:rPr>
          <w:noProof/>
        </w:rPr>
        <mc:AlternateContent>
          <mc:Choice Requires="wpg">
            <w:drawing>
              <wp:inline distT="0" distB="0" distL="0" distR="0" wp14:anchorId="6CCA3E31" wp14:editId="5F38A531">
                <wp:extent cx="5870075" cy="1438274"/>
                <wp:effectExtent l="0" t="0" r="0" b="0"/>
                <wp:docPr id="114" name="Group 1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808658-5E58-3387-36C0-967518708CB0}"/>
                    </a:ext>
                  </a:extLst>
                </wp:docPr>
                <wp:cNvGraphicFramePr/>
                <a:graphic xmlns:a="http://schemas.openxmlformats.org/drawingml/2006/main">
                  <a:graphicData uri="http://schemas.microsoft.com/office/word/2010/wordprocessingGroup">
                    <wpg:wgp>
                      <wpg:cNvGrpSpPr/>
                      <wpg:grpSpPr>
                        <a:xfrm>
                          <a:off x="0" y="0"/>
                          <a:ext cx="5870075" cy="1438274"/>
                          <a:chOff x="0" y="0"/>
                          <a:chExt cx="5493049" cy="1345960"/>
                        </a:xfrm>
                      </wpg:grpSpPr>
                      <wps:wsp>
                        <wps:cNvPr id="15429090"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36E9C3-CA2E-4ADD-BDB0-7263844453D2}"/>
                            </a:ext>
                          </a:extLst>
                        </wps:cNvPr>
                        <wps:cNvSpPr txBox="1"/>
                        <wps:spPr>
                          <a:xfrm>
                            <a:off x="0" y="713092"/>
                            <a:ext cx="1270240" cy="632868"/>
                          </a:xfrm>
                          <a:prstGeom prst="rect">
                            <a:avLst/>
                          </a:prstGeom>
                          <a:noFill/>
                        </wps:spPr>
                        <wps:txbx>
                          <w:txbxContent>
                            <w:p w:rsidR="001338CC" w:rsidRDefault="001338CC"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جوليك للتحول</w:t>
                              </w:r>
                            </w:p>
                          </w:txbxContent>
                        </wps:txbx>
                        <wps:bodyPr wrap="square" rtlCol="1">
                          <a:noAutofit/>
                        </wps:bodyPr>
                      </wps:wsp>
                      <wpg:grpSp>
                        <wpg:cNvPr id="953164987" name="Group 95316498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3DEFD3-2100-F408-B64A-72DB316CAB58}"/>
                            </a:ext>
                          </a:extLst>
                        </wpg:cNvPr>
                        <wpg:cNvGrpSpPr/>
                        <wpg:grpSpPr>
                          <a:xfrm>
                            <a:off x="299898" y="0"/>
                            <a:ext cx="5193151" cy="1331533"/>
                            <a:chOff x="299898" y="0"/>
                            <a:chExt cx="5193151" cy="1331533"/>
                          </a:xfrm>
                        </wpg:grpSpPr>
                        <wps:wsp>
                          <wps:cNvPr id="998374344"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F25C47-4F69-4F44-9B2D-F6C367A37840}"/>
                              </a:ext>
                            </a:extLst>
                          </wps:cNvPr>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44303652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F0D12B-B3CE-4A9B-A67B-A7C10EB642EE}"/>
                              </a:ext>
                            </a:extLst>
                          </wps:cNvPr>
                          <wps:cNvSpPr txBox="1"/>
                          <wps:spPr>
                            <a:xfrm>
                              <a:off x="299898" y="62928"/>
                              <a:ext cx="723900" cy="519430"/>
                            </a:xfrm>
                            <a:prstGeom prst="rect">
                              <a:avLst/>
                            </a:prstGeom>
                            <a:noFill/>
                          </wps:spPr>
                          <wps:txbx>
                            <w:txbxContent>
                              <w:p w:rsidR="001338CC" w:rsidRDefault="001338CC" w:rsidP="004728B6">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noAutofit/>
                          </wps:bodyPr>
                        </wps:wsp>
                        <wpg:grpSp>
                          <wpg:cNvPr id="1535373831" name="Group 153537383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312D46-F850-4E54-B11E-5E669BC68760}"/>
                              </a:ext>
                            </a:extLst>
                          </wpg:cNvPr>
                          <wpg:cNvGrpSpPr/>
                          <wpg:grpSpPr>
                            <a:xfrm>
                              <a:off x="4222809" y="0"/>
                              <a:ext cx="1270240" cy="1274652"/>
                              <a:chOff x="4222809" y="0"/>
                              <a:chExt cx="1270240" cy="1274652"/>
                            </a:xfrm>
                          </wpg:grpSpPr>
                          <wps:wsp>
                            <wps:cNvPr id="378638961"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8706E04-E1DF-40C4-A246-00A38715BF83}"/>
                                </a:ext>
                              </a:extLst>
                            </wps:cNvPr>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50647130"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9D516D-DD78-4D90-86ED-B9D55209313A}"/>
                                </a:ext>
                              </a:extLst>
                            </wps:cNvPr>
                            <wps:cNvSpPr txBox="1"/>
                            <wps:spPr>
                              <a:xfrm>
                                <a:off x="4222809" y="855711"/>
                                <a:ext cx="1270240" cy="418941"/>
                              </a:xfrm>
                              <a:prstGeom prst="rect">
                                <a:avLst/>
                              </a:prstGeom>
                              <a:noFill/>
                            </wps:spPr>
                            <wps:txbx>
                              <w:txbxContent>
                                <w:p w:rsidR="001338CC" w:rsidRDefault="001338CC"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كوتر</w:t>
                                  </w:r>
                                </w:p>
                              </w:txbxContent>
                            </wps:txbx>
                            <wps:bodyPr wrap="square" rtlCol="1">
                              <a:noAutofit/>
                            </wps:bodyPr>
                          </wps:wsp>
                          <wps:wsp>
                            <wps:cNvPr id="110161057"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56BBE5-A0D7-4F31-8CF6-DAE8AB49C98B}"/>
                                </a:ext>
                              </a:extLst>
                            </wps:cNvPr>
                            <wps:cNvSpPr txBox="1"/>
                            <wps:spPr>
                              <a:xfrm>
                                <a:off x="4523061" y="62928"/>
                                <a:ext cx="723900" cy="519430"/>
                              </a:xfrm>
                              <a:prstGeom prst="rect">
                                <a:avLst/>
                              </a:prstGeom>
                              <a:noFill/>
                            </wps:spPr>
                            <wps:txbx>
                              <w:txbxContent>
                                <w:p w:rsidR="001338CC" w:rsidRDefault="001338CC"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noAutofit/>
                            </wps:bodyPr>
                          </wps:wsp>
                        </wpg:grpSp>
                        <wpg:grpSp>
                          <wpg:cNvPr id="1389887307" name="Group 13898873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B98C03-03F8-40F1-AF15-2A4559BE3D90}"/>
                              </a:ext>
                            </a:extLst>
                          </wpg:cNvPr>
                          <wpg:cNvGrpSpPr/>
                          <wpg:grpSpPr>
                            <a:xfrm>
                              <a:off x="2811909" y="0"/>
                              <a:ext cx="1270240" cy="1274652"/>
                              <a:chOff x="2811909" y="0"/>
                              <a:chExt cx="1270240" cy="1274652"/>
                            </a:xfrm>
                          </wpg:grpSpPr>
                          <wps:wsp>
                            <wps:cNvPr id="563800392"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969E7D-1C24-4196-B249-5AA4AF16389F}"/>
                                </a:ext>
                              </a:extLst>
                            </wps:cNvPr>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20197342"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EC38A1-9F79-4A8F-B660-509C12A92416}"/>
                                </a:ext>
                              </a:extLst>
                            </wps:cNvPr>
                            <wps:cNvSpPr txBox="1"/>
                            <wps:spPr>
                              <a:xfrm>
                                <a:off x="2811909" y="855711"/>
                                <a:ext cx="1270240" cy="418941"/>
                              </a:xfrm>
                              <a:prstGeom prst="rect">
                                <a:avLst/>
                              </a:prstGeom>
                              <a:noFill/>
                            </wps:spPr>
                            <wps:txbx>
                              <w:txbxContent>
                                <w:p w:rsidR="001338CC" w:rsidRDefault="001338CC"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لوين</w:t>
                                  </w:r>
                                </w:p>
                              </w:txbxContent>
                            </wps:txbx>
                            <wps:bodyPr wrap="square" rtlCol="1">
                              <a:noAutofit/>
                            </wps:bodyPr>
                          </wps:wsp>
                          <wps:wsp>
                            <wps:cNvPr id="158728201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FD5728-1075-4750-86F8-B6848306734A}"/>
                                </a:ext>
                              </a:extLst>
                            </wps:cNvPr>
                            <wps:cNvSpPr txBox="1"/>
                            <wps:spPr>
                              <a:xfrm>
                                <a:off x="3112044" y="62928"/>
                                <a:ext cx="723900" cy="519430"/>
                              </a:xfrm>
                              <a:prstGeom prst="rect">
                                <a:avLst/>
                              </a:prstGeom>
                              <a:noFill/>
                            </wps:spPr>
                            <wps:txbx>
                              <w:txbxContent>
                                <w:p w:rsidR="001338CC" w:rsidRDefault="001338CC"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noAutofit/>
                            </wps:bodyPr>
                          </wps:wsp>
                        </wpg:grpSp>
                        <wpg:grpSp>
                          <wpg:cNvPr id="430074265" name="Group 4300742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094391-D1E4-4E69-B4B9-2A5706AFFE60}"/>
                              </a:ext>
                            </a:extLst>
                          </wpg:cNvPr>
                          <wpg:cNvGrpSpPr/>
                          <wpg:grpSpPr>
                            <a:xfrm>
                              <a:off x="1410900" y="0"/>
                              <a:ext cx="1270240" cy="1331533"/>
                              <a:chOff x="1410900" y="0"/>
                              <a:chExt cx="1270240" cy="1331533"/>
                            </a:xfrm>
                          </wpg:grpSpPr>
                          <wps:wsp>
                            <wps:cNvPr id="1601331791" name="شكل بيضاوي 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BEB20C-8F3B-4FD3-9B67-F6780C2AD32D}"/>
                                </a:ext>
                              </a:extLst>
                            </wps:cNvPr>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372973273" name="مربع نص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64D6874-6D0C-4B43-BF9E-2A38C6BCB502}"/>
                                </a:ext>
                              </a:extLst>
                            </wps:cNvPr>
                            <wps:cNvSpPr txBox="1"/>
                            <wps:spPr>
                              <a:xfrm>
                                <a:off x="1410900" y="705739"/>
                                <a:ext cx="1270240" cy="625794"/>
                              </a:xfrm>
                              <a:prstGeom prst="rect">
                                <a:avLst/>
                              </a:prstGeom>
                              <a:noFill/>
                            </wps:spPr>
                            <wps:txbx>
                              <w:txbxContent>
                                <w:p w:rsidR="001338CC" w:rsidRDefault="001338CC"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w:t>
                                  </w:r>
                                  <w:r w:rsidRPr="004728B6">
                                    <w:rPr>
                                      <w:rFonts w:hAnsi="Adobe Arabic" w:cs="Adobe Arabic"/>
                                      <w:b/>
                                      <w:bCs/>
                                      <w:kern w:val="24"/>
                                      <w:sz w:val="36"/>
                                      <w:szCs w:val="36"/>
                                      <w:lang w:bidi="ar-EG"/>
                                    </w:rPr>
                                    <w:t xml:space="preserve"> </w:t>
                                  </w:r>
                                  <w:r w:rsidRPr="004728B6">
                                    <w:rPr>
                                      <w:rFonts w:ascii="Adobe Arabic" w:hAnsi="Adobe Arabic" w:cs="Adobe Arabic"/>
                                      <w:b/>
                                      <w:bCs/>
                                      <w:kern w:val="24"/>
                                      <w:sz w:val="36"/>
                                      <w:szCs w:val="36"/>
                                      <w:lang w:bidi="ar-EG"/>
                                    </w:rPr>
                                    <w:t>ADKAR</w:t>
                                  </w:r>
                                  <w:r w:rsidRPr="004728B6">
                                    <w:rPr>
                                      <w:rFonts w:ascii="Adobe Arabic" w:hAnsi="Adobe Arabic" w:cs="Adobe Arabic"/>
                                      <w:b/>
                                      <w:bCs/>
                                      <w:kern w:val="24"/>
                                      <w:sz w:val="36"/>
                                      <w:szCs w:val="36"/>
                                      <w:rtl/>
                                      <w:lang w:bidi="ar-EG"/>
                                    </w:rPr>
                                    <w:t>التسلسلي</w:t>
                                  </w:r>
                                </w:p>
                              </w:txbxContent>
                            </wps:txbx>
                            <wps:bodyPr wrap="square" rtlCol="1">
                              <a:noAutofit/>
                            </wps:bodyPr>
                          </wps:wsp>
                          <wps:wsp>
                            <wps:cNvPr id="1629188914"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EC7A5DA-E3BD-44CF-8ECA-4A5056C6161F}"/>
                                </a:ext>
                              </a:extLst>
                            </wps:cNvPr>
                            <wps:cNvSpPr txBox="1"/>
                            <wps:spPr>
                              <a:xfrm>
                                <a:off x="1710915" y="62928"/>
                                <a:ext cx="723900" cy="519430"/>
                              </a:xfrm>
                              <a:prstGeom prst="rect">
                                <a:avLst/>
                              </a:prstGeom>
                              <a:noFill/>
                            </wps:spPr>
                            <wps:txbx>
                              <w:txbxContent>
                                <w:p w:rsidR="001338CC" w:rsidRDefault="001338CC"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noAutofit/>
                            </wps:bodyPr>
                          </wps:wsp>
                        </wpg:grpSp>
                      </wpg:grpSp>
                    </wpg:wgp>
                  </a:graphicData>
                </a:graphic>
              </wp:inline>
            </w:drawing>
          </mc:Choice>
          <mc:Fallback>
            <w:pict>
              <v:group id="Group 113" o:spid="_x0000_s1616" style="width:462.2pt;height:113.25pt;mso-position-horizontal-relative:char;mso-position-vertical-relative:line" coordsize="54930,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">
                <v:shape id="مربع نص 18" o:spid="_x0000_s1617" type="#_x0000_t202" style="position:absolute;top:7130;width:12702;height:6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U9Y8QA&#10;AADhAAAADwAAAGRycy9kb3ducmV2LnhtbERPS2vCQBC+F/wPywi91V1FSxNdRVqEniq1D+htyI5J&#10;MDsbsqtJ/71zEDx+fO/VZvCNulAX68AWphMDirgIrubSwvfX7ukFVEzIDpvAZOGfImzWo4cV5i70&#10;/EmXQyqVhHDM0UKVUptrHYuKPMZJaImFO4bOYxLYldp12Eu4b/TMmGftsWZpqLCl14qK0+HsLfx8&#10;HP9+52ZfvvlF24fBaPaZtvZxPGyXoBIN6S6+ud+dzF/MZ5nJ5IM8Egh6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PWPEAAAA4QAAAA8AAAAAAAAAAAAAAAAAmAIAAGRycy9k&#10;b3ducmV2LnhtbFBLBQYAAAAABAAEAPUAAACJAwAAAAA=&#10;" filled="f" stroked="f">
                  <v:textbox>
                    <w:txbxContent>
                      <w:p w:rsidR="001338CC" w:rsidRDefault="001338CC"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جوليك للتحول</w:t>
                        </w:r>
                      </w:p>
                    </w:txbxContent>
                  </v:textbox>
                </v:shape>
                <v:group id="Group 953164987" o:spid="_x0000_s1618" style="position:absolute;left:2998;width:51932;height:13315" coordorigin="2998" coordsize="51931,1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JL26&#10;zAAAAOIAAAAPAAAAAAAAAAAAAAAAAKoCAABkcnMvZG93bnJldi54bWxQSwUGAAAAAAQABAD6AAAA&#10;owMAAAAA&#10;">
                  <v:oval id="شكل بيضاوي 64" o:spid="_x0000_s1619" style="position:absolute;left:3269;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40HMwA&#10;AADiAAAADwAAAGRycy9kb3ducmV2LnhtbESPQUvDQBSE70L/w/IK3uxGm9QkdlusIBQEwbSK3p7Z&#10;ZxLNvg27axv/vSsUPA4z8w2zXI+mFwdyvrOs4HKWgCCure64UbDf3V/kIHxA1thbJgU/5GG9mpwt&#10;sdT2yE90qEIjIoR9iQraEIZSSl+3ZNDP7EAcvQ/rDIYoXSO1w2OEm15eJclCGuw4LrQ40F1L9Vf1&#10;bRRk+43bvD/vXvGlenv8zLfZQ1dkSp1Px9sbEIHG8B8+tbdaQVHk8+t0nqbwdyneAbn6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3940HMwAAADiAAAADwAAAAAAAAAAAAAAAACY&#10;AgAAZHJzL2Rvd25yZXYueG1sUEsFBgAAAAAEAAQA9QAAAJEDAAAAAA==&#10;" fillcolor="white [3212]" strokecolor="#1c3963">
                    <v:stroke joinstyle="miter"/>
                  </v:oval>
                  <v:shape id="TextBox 6" o:spid="_x0000_s1620" type="#_x0000_t202" style="position:absolute;left:2998;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incYA&#10;AADjAAAADwAAAGRycy9kb3ducmV2LnhtbERPX2vCMBB/F/Ydwgm+aaK2slWjDGWwJ8fcFPZ2NGdb&#10;bC6libb79osw8PF+/2+16W0tbtT6yrGG6USBIM6dqbjQ8P31Nn4G4QOywdoxafglD5v102CFmXEd&#10;f9LtEAoRQ9hnqKEMocmk9HlJFv3ENcSRO7vWYohnW0jTYhfDbS1nSi2kxYpjQ4kNbUvKL4er1XDc&#10;n39OifoodjZtOtcryfZFaj0a9q9LEIH68BD/u99NnJ8kczVfpLMU7j9FA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0incYAAADjAAAADwAAAAAAAAAAAAAAAACYAgAAZHJz&#10;L2Rvd25yZXYueG1sUEsFBgAAAAAEAAQA9QAAAIsDAAAAAA==&#10;" filled="f" stroked="f">
                    <v:textbox>
                      <w:txbxContent>
                        <w:p w:rsidR="001338CC" w:rsidRDefault="001338CC" w:rsidP="004728B6">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id="Group 1535373831" o:spid="_x0000_s1621" style="position:absolute;left:42228;width:12702;height:12746" coordorigin="42228" coordsize="12702,12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TRhLyQAA&#10;AOMAAAAPAAAAAAAAAAAAAAAAAKoCAABkcnMvZG93bnJldi54bWxQSwUGAAAAAAQABAD6AAAAoAMA&#10;AAAA&#10;">
                    <v:oval id="شكل بيضاوي 64" o:spid="_x0000_s1622" style="position:absolute;left:45502;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n+kMwA&#10;AADiAAAADwAAAGRycy9kb3ducmV2LnhtbESPQUvDQBSE70L/w/IEb3ZTS9I0dlusIBQEwbRKe3tm&#10;n0lq9m3YXdv4711B6HGYmW+YxWownTiR861lBZNxAoK4srrlWsFu+3Sbg/ABWWNnmRT8kIfVcnS1&#10;wELbM7/SqQy1iBD2BSpoQugLKX3VkEE/tj1x9D6tMxiidLXUDs8Rbjp5lySZNNhyXGiwp8eGqq/y&#10;2yhId2u3/njb7vG9PLwc80363M5TpW6uh4d7EIGGcAn/tzdawXSWZ9N8nk3g71K8A3L5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Hn+kMwAAADiAAAADwAAAAAAAAAAAAAAAACY&#10;AgAAZHJzL2Rvd25yZXYueG1sUEsFBgAAAAAEAAQA9QAAAJEDAAAAAA==&#10;" fillcolor="white [3212]" strokecolor="#1c3963">
                      <v:stroke joinstyle="miter"/>
                    </v:oval>
                    <v:shape id="مربع نص 18" o:spid="_x0000_s1623" type="#_x0000_t202" style="position:absolute;left:42228;top:8557;width:12702;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O4qcsA&#10;AADjAAAADwAAAGRycy9kb3ducmV2LnhtbESPQW/CMAyF75P2HyJP4gYJDBh0BIQ2TdoJNDYm7WY1&#10;pq3WOFUTaPfv8QFpR9vP771vtel9rS7UxiqwhfHIgCLOg6u4sPD1+TZcgIoJ2WEdmCz8UYTN+v5u&#10;hZkLHX/Q5ZAKJSYcM7RQptRkWse8JI9xFBpiuZ1C6zHJ2BbatdiJua/1xJi59lixJJTY0EtJ+e/h&#10;7C0cd6ef76nZF69+1nShN5r9Uls7eOi3z6AS9elffPt+d1J/OTPz6dP4USiESRag1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47ipywAAAOMAAAAPAAAAAAAAAAAAAAAAAJgC&#10;AABkcnMvZG93bnJldi54bWxQSwUGAAAAAAQABAD1AAAAkAMAAAAA&#10;" filled="f" stroked="f">
                      <v:textbox>
                        <w:txbxContent>
                          <w:p w:rsidR="001338CC" w:rsidRDefault="001338CC"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كوتر</w:t>
                            </w:r>
                          </w:p>
                        </w:txbxContent>
                      </v:textbox>
                    </v:shape>
                    <v:shape id="TextBox 6" o:spid="_x0000_s1624" type="#_x0000_t202" style="position:absolute;left:45230;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pyMUA&#10;AADiAAAADwAAAGRycy9kb3ducmV2LnhtbERPW2vCMBR+F/YfwhnsTZOO6bauUcaG4JOim8LeDs3p&#10;hTUnpYm2/nsjCD5+fPdsMdhGnKjztWMNyUSBIM6dqbnU8PuzHL+B8AHZYOOYNJzJw2L+MMowNa7n&#10;LZ12oRQxhH2KGqoQ2lRKn1dk0U9cSxy5wnUWQ4RdKU2HfQy3jXxWaiYt1hwbKmzpq6L8f3e0Gvbr&#10;4u/wojblt522vRuUZPsutX56HD4/QAQawl18c69MnJ+oZJao6StcL0UM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inIxQAAAOIAAAAPAAAAAAAAAAAAAAAAAJgCAABkcnMv&#10;ZG93bnJldi54bWxQSwUGAAAAAAQABAD1AAAAigMAAAAA&#10;" filled="f" stroked="f">
                      <v:textbox>
                        <w:txbxContent>
                          <w:p w:rsidR="001338CC" w:rsidRDefault="001338CC"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389887307" o:spid="_x0000_s1625" style="position:absolute;left:28119;width:12702;height:12746" coordorigin="28119" coordsize="12702,12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a1ubVyQAA&#10;AOMAAAAPAAAAAAAAAAAAAAAAAKoCAABkcnMvZG93bnJldi54bWxQSwUGAAAAAAQABAD6AAAAoAMA&#10;AAAA&#10;">
                    <v:oval id="شكل بيضاوي 64" o:spid="_x0000_s1626" style="position:absolute;left:31391;width:6163;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UG8sA&#10;AADiAAAADwAAAGRycy9kb3ducmV2LnhtbESPUUvDMBSF34X9h3AHvrnEjY6uLhtOEAaCYDdF367N&#10;te3W3JQkbvXfm4Hg4+Gc7xzOcj3YTpzIh9axhtuJAkFcOdNyrWG/e7zJQYSIbLBzTBp+KMB6Nbpa&#10;YmHcmV/oVMZapBIOBWpoYuwLKUPVkMUwcT1x8r6ctxiT9LU0Hs+p3HZyqtRcWmw5LTTY00ND1bH8&#10;thqy/cZvPl937/hWfjwf8m321C4yra/Hw/0diEhD/A//0VuTuPksV2q2mMLlUroDc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GSlQbywAAAOIAAAAPAAAAAAAAAAAAAAAAAJgC&#10;AABkcnMvZG93bnJldi54bWxQSwUGAAAAAAQABAD1AAAAkAMAAAAA&#10;" fillcolor="white [3212]" strokecolor="#1c3963">
                      <v:stroke joinstyle="miter"/>
                    </v:oval>
                    <v:shape id="مربع نص 18" o:spid="_x0000_s1627" type="#_x0000_t202" style="position:absolute;left:28119;top:8557;width:12702;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dOaccA&#10;AADjAAAADwAAAGRycy9kb3ducmV2LnhtbERPX2vCMBB/H+w7hBvsTRM7ndoZRRzCnhQ7HeztaM62&#10;rLmUJrP12y+CsMf7/b/Fqre1uFDrK8caRkMFgjh3puJCw/FzO5iB8AHZYO2YNFzJw2r5+LDA1LiO&#10;D3TJQiFiCPsUNZQhNKmUPi/Joh+6hjhyZ9daDPFsC2la7GK4rWWi1Ku0WHFsKLGhTUn5T/ZrNZx2&#10;5++vsdoX73bSdK5Xku1cav381K/fQATqw7/47v4wcf4kUaP59GWcwO2nCI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3TmnHAAAA4wAAAA8AAAAAAAAAAAAAAAAAmAIAAGRy&#10;cy9kb3ducmV2LnhtbFBLBQYAAAAABAAEAPUAAACMAwAAAAA=&#10;" filled="f" stroked="f">
                      <v:textbox>
                        <w:txbxContent>
                          <w:p w:rsidR="001338CC" w:rsidRDefault="001338CC" w:rsidP="004728B6">
                            <w:pPr>
                              <w:bidi w:val="0"/>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 لوين</w:t>
                            </w:r>
                          </w:p>
                        </w:txbxContent>
                      </v:textbox>
                    </v:shape>
                    <v:shape id="TextBox 6" o:spid="_x0000_s1628" type="#_x0000_t202" style="position:absolute;left:31120;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3WLscA&#10;AADjAAAADwAAAGRycy9kb3ducmV2LnhtbERPS2vCQBC+F/wPywje6q6hqTF1FbEUemrxCd6G7JiE&#10;ZmdDdjXpv+8WCj3O957lerCNuFPna8caZlMFgrhwpuZSw/Hw9piB8AHZYOOYNHyTh/Vq9LDE3Lie&#10;d3Tfh1LEEPY5aqhCaHMpfVGRRT91LXHkrq6zGOLZldJ02Mdw28hEqWdpsebYUGFL24qKr/3Najh9&#10;XC/nJ/VZvtq07d2gJNuF1HoyHjYvIAIN4V/85343cX6azZMsUbMUfn+KA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t1i7HAAAA4wAAAA8AAAAAAAAAAAAAAAAAmAIAAGRy&#10;cy9kb3ducmV2LnhtbFBLBQYAAAAABAAEAPUAAACMAwAAAAA=&#10;" filled="f" stroked="f">
                      <v:textbox>
                        <w:txbxContent>
                          <w:p w:rsidR="001338CC" w:rsidRDefault="001338CC"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430074265" o:spid="_x0000_s1629" style="position:absolute;left:14109;width:12702;height:13315" coordorigin="14109" coordsize="12702,1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QedC8oA&#10;AADiAAAADwAAAAAAAAAAAAAAAACqAgAAZHJzL2Rvd25yZXYueG1sUEsFBgAAAAAEAAQA+gAAAKED&#10;AAAAAA==&#10;">
                    <v:oval id="شكل بيضاوي 64" o:spid="_x0000_s1630" style="position:absolute;left:17380;width:6162;height:6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MR8oA&#10;AADjAAAADwAAAGRycy9kb3ducmV2LnhtbERPX2vCMBB/H+w7hBP2NtMqddoZZQqCIAxW3djebs3Z&#10;dmsuJYnafftFGOzxfv9vvuxNK87kfGNZQTpMQBCXVjdcKTjsN/dTED4ga2wtk4If8rBc3N7MMdf2&#10;wi90LkIlYgj7HBXUIXS5lL6syaAf2o44ckfrDIZ4ukpqh5cYblo5SpKJNNhwbKixo3VN5XdxMgqy&#10;w8qtPl/37/hWfDx/TbfZrpllSt0N+qdHEIH68C/+c291nD9J0vE4fZilcP0pAi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gLzEfKAAAA4wAAAA8AAAAAAAAAAAAAAAAAmAIA&#10;AGRycy9kb3ducmV2LnhtbFBLBQYAAAAABAAEAPUAAACPAwAAAAA=&#10;" fillcolor="white [3212]" strokecolor="#1c3963">
                      <v:stroke joinstyle="miter"/>
                    </v:oval>
                    <v:shape id="مربع نص 18" o:spid="_x0000_s1631" type="#_x0000_t202" style="position:absolute;left:14109;top:7057;width:12702;height:6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El+MoA&#10;AADiAAAADwAAAGRycy9kb3ducmV2LnhtbESPT2vCQBTE7wW/w/KE3nS3iW1q6ipSETxVav9Ab4/s&#10;Mwlm34bsauK37xaEHoeZ+Q2zWA22ERfqfO1Yw8NUgSAunKm51PD5sZ08g/AB2WDjmDRcycNqObpb&#10;YG5cz+90OYRSRAj7HDVUIbS5lL6oyKKfupY4ekfXWQxRdqU0HfYRbhuZKPUkLdYcFyps6bWi4nQ4&#10;Ww1fb8ef75nalxv72PZuUJLtXGp9Px7WLyACDeE/fGvvjIY0S+ZZmmQp/F2Kd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LRJfjKAAAA4gAAAA8AAAAAAAAAAAAAAAAAmAIA&#10;AGRycy9kb3ducmV2LnhtbFBLBQYAAAAABAAEAPUAAACPAwAAAAA=&#10;" filled="f" stroked="f">
                      <v:textbox>
                        <w:txbxContent>
                          <w:p w:rsidR="001338CC" w:rsidRDefault="001338CC" w:rsidP="004728B6">
                            <w:pPr>
                              <w:jc w:val="center"/>
                              <w:rPr>
                                <w:rFonts w:hAnsi="Adobe Arabic" w:cs="Adobe Arabic"/>
                                <w:b/>
                                <w:bCs/>
                                <w:kern w:val="24"/>
                                <w:sz w:val="36"/>
                                <w:szCs w:val="36"/>
                                <w:lang w:bidi="ar-EG"/>
                              </w:rPr>
                            </w:pPr>
                            <w:r w:rsidRPr="004728B6">
                              <w:rPr>
                                <w:rFonts w:hAnsi="Adobe Arabic" w:cs="Adobe Arabic"/>
                                <w:b/>
                                <w:bCs/>
                                <w:kern w:val="24"/>
                                <w:sz w:val="36"/>
                                <w:szCs w:val="36"/>
                                <w:rtl/>
                                <w:lang w:bidi="ar-EG"/>
                              </w:rPr>
                              <w:t>نموذج</w:t>
                            </w:r>
                            <w:r w:rsidRPr="004728B6">
                              <w:rPr>
                                <w:rFonts w:hAnsi="Adobe Arabic" w:cs="Adobe Arabic"/>
                                <w:b/>
                                <w:bCs/>
                                <w:kern w:val="24"/>
                                <w:sz w:val="36"/>
                                <w:szCs w:val="36"/>
                                <w:lang w:bidi="ar-EG"/>
                              </w:rPr>
                              <w:t xml:space="preserve"> </w:t>
                            </w:r>
                            <w:r w:rsidRPr="004728B6">
                              <w:rPr>
                                <w:rFonts w:ascii="Adobe Arabic" w:hAnsi="Adobe Arabic" w:cs="Adobe Arabic"/>
                                <w:b/>
                                <w:bCs/>
                                <w:kern w:val="24"/>
                                <w:sz w:val="36"/>
                                <w:szCs w:val="36"/>
                                <w:lang w:bidi="ar-EG"/>
                              </w:rPr>
                              <w:t>ADKAR</w:t>
                            </w:r>
                            <w:r w:rsidRPr="004728B6">
                              <w:rPr>
                                <w:rFonts w:ascii="Adobe Arabic" w:hAnsi="Adobe Arabic" w:cs="Adobe Arabic"/>
                                <w:b/>
                                <w:bCs/>
                                <w:kern w:val="24"/>
                                <w:sz w:val="36"/>
                                <w:szCs w:val="36"/>
                                <w:rtl/>
                                <w:lang w:bidi="ar-EG"/>
                              </w:rPr>
                              <w:t>التسلسلي</w:t>
                            </w:r>
                          </w:p>
                        </w:txbxContent>
                      </v:textbox>
                    </v:shape>
                    <v:shape id="TextBox 6" o:spid="_x0000_s1632" type="#_x0000_t202" style="position:absolute;left:17109;top:629;width:7239;height:5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h5McA&#10;AADjAAAADwAAAGRycy9kb3ducmV2LnhtbERPX2vCMBB/H+w7hBvsbU0qKm1nlKEIe5pM3WBvR3O2&#10;Zc2lNNF2394IAx/v9/8Wq9G24kK9bxxrSBMFgrh0puFKw/GwfclA+IBssHVMGv7Iw2r5+LDAwriB&#10;P+myD5WIIewL1FCH0BVS+rImiz5xHXHkTq63GOLZV9L0OMRw28qJUnNpseHYUGNH65rK3/3Zavj6&#10;OP18T9Wu2thZN7hRSba51Pr5aXx7BRFoDHfxv/vdxPnzSZ5mWZ5O4fZTBE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8IeTHAAAA4wAAAA8AAAAAAAAAAAAAAAAAmAIAAGRy&#10;cy9kb3ducmV2LnhtbFBLBQYAAAAABAAEAPUAAACMAwAAAAA=&#10;" filled="f" stroked="f">
                      <v:textbox>
                        <w:txbxContent>
                          <w:p w:rsidR="001338CC" w:rsidRDefault="001338CC" w:rsidP="004728B6">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w10:wrap anchorx="page"/>
                <w10:anchorlock/>
              </v:group>
            </w:pict>
          </mc:Fallback>
        </mc:AlternateConten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607B91C5" wp14:editId="35732CC7">
                <wp:extent cx="5731510" cy="891540"/>
                <wp:effectExtent l="0" t="0" r="2540" b="22860"/>
                <wp:docPr id="9426199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2286152" name="مجموعة 47"/>
                        <wpg:cNvGrpSpPr/>
                        <wpg:grpSpPr>
                          <a:xfrm>
                            <a:off x="0" y="0"/>
                            <a:ext cx="5731510" cy="895351"/>
                            <a:chOff x="0" y="0"/>
                            <a:chExt cx="5878196" cy="918845"/>
                          </a:xfrm>
                        </wpg:grpSpPr>
                        <wpg:grpSp>
                          <wpg:cNvPr id="254220702" name="مجموعة 48"/>
                          <wpg:cNvGrpSpPr/>
                          <wpg:grpSpPr>
                            <a:xfrm>
                              <a:off x="0" y="0"/>
                              <a:ext cx="5878196" cy="918845"/>
                              <a:chOff x="0" y="0"/>
                              <a:chExt cx="6240348" cy="919070"/>
                            </a:xfrm>
                          </wpg:grpSpPr>
                          <wpg:grpSp>
                            <wpg:cNvPr id="1416695181" name="مجموعة 49"/>
                            <wpg:cNvGrpSpPr/>
                            <wpg:grpSpPr>
                              <a:xfrm>
                                <a:off x="0" y="169208"/>
                                <a:ext cx="5433072" cy="580613"/>
                                <a:chOff x="0" y="169208"/>
                                <a:chExt cx="5433072" cy="580613"/>
                              </a:xfrm>
                            </wpg:grpSpPr>
                            <wps:wsp>
                              <wps:cNvPr id="7965363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91872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721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7546811" name="مربع نص 41"/>
                          <wps:cNvSpPr txBox="1"/>
                          <wps:spPr>
                            <a:xfrm>
                              <a:off x="204466" y="257055"/>
                              <a:ext cx="4615440" cy="389397"/>
                            </a:xfrm>
                            <a:prstGeom prst="rect">
                              <a:avLst/>
                            </a:prstGeom>
                            <a:noFill/>
                          </wps:spPr>
                          <wps:txbx>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كوتر (</w:t>
                                </w:r>
                                <w:r w:rsidRPr="004728B6">
                                  <w:rPr>
                                    <w:rFonts w:ascii="Adobe Arabic" w:eastAsia="Calibri" w:hAnsi="Adobe Arabic" w:cs="Adobe Arabic"/>
                                    <w:b/>
                                    <w:bCs/>
                                    <w:color w:val="FFFFFF"/>
                                    <w:kern w:val="24"/>
                                    <w:sz w:val="36"/>
                                    <w:szCs w:val="36"/>
                                    <w:lang w:bidi="ar-EG"/>
                                  </w:rPr>
                                  <w:t>Kotter's 8-Step Change Model</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5840898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MVs6kCQgAAOA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6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RxjuzIAAAA&#10;4wAAAA8AAAAAAAAAAAAAAAAAqgIAAGRycy9kb3ducmV2LnhtbFBLBQYAAAAABAAEAPoAAACfAwAA&#10;AAA=&#10;">
                  <v:group id="مجموعة 48" o:spid="_x0000_s16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Q2DW3L&#10;AAAA4gAAAA8AAAAAAAAAAAAAAAAAqgIAAGRycy9kb3ducmV2LnhtbFBLBQYAAAAABAAEAPoAAACi&#10;AwAAAAA=&#10;">
                    <v:group id="مجموعة 49" o:spid="_x0000_s16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ojBA/IAAAA&#10;4wAAAA8AAAAAAAAAAAAAAAAAqgIAAGRycy9kb3ducmV2LnhtbFBLBQYAAAAABAAEAPoAAACfAwAA&#10;AAA=&#10;">
                      <v:shape id="شكل حر 50" o:spid="_x0000_s16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uXeMkA&#10;AADiAAAADwAAAGRycy9kb3ducmV2LnhtbESPQWvCQBSE7wX/w/IEb3VTQ2JNs5FSEKT0oLHi9ZF9&#10;TUKzb0N21fTfdwXB4zAz3zD5ejSduNDgWssKXuYRCOLK6pZrBd+HzfMrCOeRNXaWScEfOVgXk6cc&#10;M22vvKdL6WsRIOwyVNB432dSuqohg25ue+Lg/djBoA9yqKUe8BrgppOLKEqlwZbDQoM9fTRU/ZZn&#10;oyD9TE67XbVJ9uU2/nJk9FFbr9RsOr6/gfA0+kf43t5qBctVmsRpvFrA7VK4A7L4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ouXeM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rPMoA&#10;AADjAAAADwAAAGRycy9kb3ducmV2LnhtbESPT2/CMAzF75P4DpGRdkEjBan86QhoGpq04wZoZ9N4&#10;aUXjlCaU7tvPh0k72n5+7/02u8E3qqcu1oENzKYZKOIy2JqdgdPx7WkFKiZki01gMvBDEXbb0cMG&#10;Cxvu/En9ITklJhwLNFCl1BZax7Iij3EaWmK5fYfOY5Kxc9p2eBdz3+h5li20x5olocKWXisqL4eb&#10;N4BX//F1DinE/uzcfpK3w8TmxjyOh5dnUImG9C/++363Un+dr2er5XwhFMIkC9Db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z8KzzKAAAA4wAAAA8AAAAAAAAAAAAAAAAAmAIA&#10;AGRycy9kb3ducmV2LnhtbFBLBQYAAAAABAAEAPUAAACPAwAAAAA=&#10;" fillcolor="#a5a5a5 [2092]" stroked="f" strokeweight="1pt">
                        <v:stroke joinstyle="miter"/>
                      </v:roundrect>
                    </v:group>
                    <v:oval id="شكل بيضاوي 52" o:spid="_x0000_s16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OBcYA&#10;AADiAAAADwAAAGRycy9kb3ducmV2LnhtbERPW2vCMBR+F/Yfwhn4NhOLeOmMMiaCgwlatz0fmmNb&#10;bE5KE23998tg4OPHd1+ue1uLG7W+cqxhPFIgiHNnKi40fJ22L3MQPiAbrB2Thjt5WK+eBktMjev4&#10;SLcsFCKGsE9RQxlCk0rp85Is+pFriCN3dq3FEGFbSNNiF8NtLROlptJixbGhxIbeS8ov2dVqOFzO&#10;3/efj0+1L1yXTTu7SRJz0nr43L+9ggjUh4f4370zcf5CzZKxmizg71LE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uOBcYAAADiAAAADwAAAAAAAAAAAAAAAACYAgAAZHJz&#10;L2Rvd25yZXYueG1sUEsFBgAAAAAEAAQA9QAAAIsDAAAAAA==&#10;" filled="f" strokecolor="#168489" strokeweight="1pt">
                      <v:stroke joinstyle="miter"/>
                    </v:oval>
                  </v:group>
                  <v:shape id="مربع نص 41" o:spid="_x0000_s1640"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JndMkA&#10;AADjAAAADwAAAGRycy9kb3ducmV2LnhtbESPzWrDMBCE74W8g9hCb42k0PzgRgkhbSGHXJo498Xa&#10;WqbWylhq7Lx9VQj0OMzMN8x6O/pWXKmPTWADeqpAEFfBNlwbKM8fzysQMSFbbAOTgRtF2G4mD2ss&#10;bBj4k66nVIsM4VigAZdSV0gZK0ce4zR0xNn7Cr3HlGVfS9vjkOG+lTOlFtJjw3nBYUd7R9X36ccb&#10;SMnu9K189/FwGY9vg1PVHEtjnh7H3SuIRGP6D9/bB2tgptVy/rJYaQ1/n/If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GJndMkAAADjAAAADwAAAAAAAAAAAAAAAACYAgAA&#10;ZHJzL2Rvd25yZXYueG1sUEsFBgAAAAAEAAQA9QAAAI4DAAAAAA==&#10;" filled="f" stroked="f">
                    <v:textbox style="mso-fit-shape-to-text:t">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كوتر (</w:t>
                          </w:r>
                          <w:r w:rsidRPr="004728B6">
                            <w:rPr>
                              <w:rFonts w:ascii="Adobe Arabic" w:eastAsia="Calibri" w:hAnsi="Adobe Arabic" w:cs="Adobe Arabic"/>
                              <w:b/>
                              <w:bCs/>
                              <w:color w:val="FFFFFF"/>
                              <w:kern w:val="24"/>
                              <w:sz w:val="36"/>
                              <w:szCs w:val="36"/>
                              <w:lang w:bidi="ar-EG"/>
                            </w:rPr>
                            <w:t>Kotter's 8-Step Change Model</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4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VgpfLAAAA4gAAAA8AAABkcnMvZG93bnJldi54bWxEj81OwzAQhO9IvIO1SNyow0/BCXUrQEWq&#10;1FMbQByXeElC7XWwTRveHiMhcRzNzDea2WJ0VuwpxN6zhvNJAYK48abnVsNT/XimQMSEbNB6Jg3f&#10;FGExPz6aYWX8gTe036ZWZAjHCjV0KQ2VlLHpyGGc+IE4e+8+OExZhlaagIcMd1ZeFMW1dNhzXuhw&#10;oIeOmt32y2lYh/u3j7J+sfXn5nWp7OXN82651vr0ZLy7BZFoTP/hv/bKaCin6qpQpSrh91K+A3L+&#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dFYKXywAAAOIAAAAPAAAAAAAA&#10;AAAAAAAAAJ8CAABkcnMvZG93bnJldi54bWxQSwUGAAAAAAQABAD3AAAAlwMAAAAA&#10;">
                  <v:imagedata r:id="rId74" o:title=""/>
                  <v:path arrowok="t"/>
                </v:shape>
                <w10:wrap anchorx="pag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إيجاد حالة الطوارئ والضرورة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تشكيل فريق قوي لقيادة التغيير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وضع رؤية استراتيجية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التواصل بشكل فعال لنشر الرؤية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تمكين الموظفين للعمل وفق الرؤية الجديدة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تحقيق نتائج قصيرة الأجل لتعزيز الثقة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تثبيت التغييرات وترسيخها في الثقافة التنظيمية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ترسيخ التغيير من خلال النظم والعمليات الجديدة</w:t>
      </w:r>
    </w:p>
    <w:p w:rsidR="00560E47" w:rsidRPr="00A0091A" w:rsidRDefault="00560E47" w:rsidP="004728B6">
      <w:pPr>
        <w:keepNext/>
        <w:rPr>
          <w:rtl/>
        </w:rPr>
      </w:pPr>
      <w:r w:rsidRPr="002A078C">
        <w:rPr>
          <w:rFonts w:ascii="Sakkal Majalla" w:hAnsi="Sakkal Majalla"/>
          <w:noProof/>
          <w:sz w:val="34"/>
        </w:rPr>
        <w:lastRenderedPageBreak/>
        <mc:AlternateContent>
          <mc:Choice Requires="wpg">
            <w:drawing>
              <wp:inline distT="0" distB="0" distL="0" distR="0" wp14:anchorId="24042D10" wp14:editId="636867B6">
                <wp:extent cx="5731510" cy="891540"/>
                <wp:effectExtent l="0" t="0" r="2540" b="22860"/>
                <wp:docPr id="19335462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75210958" name="مجموعة 47"/>
                        <wpg:cNvGrpSpPr/>
                        <wpg:grpSpPr>
                          <a:xfrm>
                            <a:off x="0" y="0"/>
                            <a:ext cx="5731510" cy="895351"/>
                            <a:chOff x="0" y="0"/>
                            <a:chExt cx="5878196" cy="918845"/>
                          </a:xfrm>
                        </wpg:grpSpPr>
                        <wpg:grpSp>
                          <wpg:cNvPr id="98738976" name="مجموعة 48"/>
                          <wpg:cNvGrpSpPr/>
                          <wpg:grpSpPr>
                            <a:xfrm>
                              <a:off x="0" y="0"/>
                              <a:ext cx="5878196" cy="918845"/>
                              <a:chOff x="0" y="0"/>
                              <a:chExt cx="6240348" cy="919070"/>
                            </a:xfrm>
                          </wpg:grpSpPr>
                          <wpg:grpSp>
                            <wpg:cNvPr id="1675025293" name="مجموعة 49"/>
                            <wpg:cNvGrpSpPr/>
                            <wpg:grpSpPr>
                              <a:xfrm>
                                <a:off x="0" y="169208"/>
                                <a:ext cx="5433072" cy="580613"/>
                                <a:chOff x="0" y="169208"/>
                                <a:chExt cx="5433072" cy="580613"/>
                              </a:xfrm>
                            </wpg:grpSpPr>
                            <wps:wsp>
                              <wps:cNvPr id="160711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2065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4073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6504965" name="مربع نص 41"/>
                          <wps:cNvSpPr txBox="1"/>
                          <wps:spPr>
                            <a:xfrm>
                              <a:off x="204466" y="257055"/>
                              <a:ext cx="4615440" cy="389397"/>
                            </a:xfrm>
                            <a:prstGeom prst="rect">
                              <a:avLst/>
                            </a:prstGeom>
                            <a:noFill/>
                          </wps:spPr>
                          <wps:txbx>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لوين (</w:t>
                                </w:r>
                                <w:r w:rsidRPr="004728B6">
                                  <w:rPr>
                                    <w:rFonts w:ascii="Adobe Arabic" w:eastAsia="Calibri" w:hAnsi="Adobe Arabic" w:cs="Adobe Arabic"/>
                                    <w:b/>
                                    <w:bCs/>
                                    <w:color w:val="FFFFFF"/>
                                    <w:kern w:val="24"/>
                                    <w:sz w:val="36"/>
                                    <w:szCs w:val="36"/>
                                    <w:lang w:bidi="ar-EG"/>
                                  </w:rPr>
                                  <w:t>Lewin's 3-Stage Change Model</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13155785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CVO5FTDAgAAN8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164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vsKsjIAAAA&#10;4gAAAA8AAAAAAAAAAAAAAAAAqgIAAGRycy9kb3ducmV2LnhtbFBLBQYAAAAABAAEAPoAAACfAwAA&#10;AAA=&#10;">
                  <v:group id="مجموعة 48" o:spid="_x0000_s164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5l0YOcoA&#10;AADhAAAADwAAAAAAAAAAAAAAAACqAgAAZHJzL2Rvd25yZXYueG1sUEsFBgAAAAAEAAQA+gAAAKED&#10;AAAAAA==&#10;">
                    <v:group id="مجموعة 49" o:spid="_x0000_s164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fbMCyQAA&#10;AOMAAAAPAAAAAAAAAAAAAAAAAKoCAABkcnMvZG93bnJldi54bWxQSwUGAAAAAAQABAD6AAAAoAMA&#10;AAAA&#10;">
                      <v:shape id="شكل حر 50" o:spid="_x0000_s164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rj8YA&#10;AADiAAAADwAAAGRycy9kb3ducmV2LnhtbESPwYrCMBCG74LvEEbwpmlXrEs1iiwIIh60KnsdmrEt&#10;NpPSRK1vb4SFPX78838zs1h1phYPal1lWUE8jkAQ51ZXXCg4nzajbxDOI2usLZOCFzlYLfu9Baba&#10;PvlIj8wXIkjYpaig9L5JpXR5SQbd2DbEIbva1qAP2BZSt/gMclPLryhKpMGKw4YSG/opKb9ld6Mg&#10;2U1/D4d8Mz1m28nekdEXbb1Sw0G3noPw1Pn/4b/2Vofzk2gWx8ELn5cCg1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rj8YAAADi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vCT8kA&#10;AADjAAAADwAAAGRycy9kb3ducmV2LnhtbESPQW/CMAyF70j7D5GRdkGQUqkMFQKamCbtuLFpZ9OY&#10;tKJxSpOV7t/Ph0kcbT+/977tfvStGqiPTWADy0UGirgKtmFn4Ovzdb4GFROyxTYwGfilCPvdw2SL&#10;pQ03/qDhmJwSE44lGqhT6kqtY1WTx7gIHbHczqH3mGTsnbY93sTctzrPspX22LAk1NjRoabqcvzx&#10;BvDq379PIYU4nJx7mRXdOLOFMY/T8XkDKtGY7uL/7zcr9fM8z1bF01IohEkWoH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XvCT8kAAADjAAAADwAAAAAAAAAAAAAAAACYAgAA&#10;ZHJzL2Rvd25yZXYueG1sUEsFBgAAAAAEAAQA9QAAAI4DAAAAAA==&#10;" fillcolor="#a5a5a5 [2092]" stroked="f" strokeweight="1pt">
                        <v:stroke joinstyle="miter"/>
                      </v:roundrect>
                    </v:group>
                    <v:oval id="شكل بيضاوي 52" o:spid="_x0000_s164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zI/8gA&#10;AADiAAAADwAAAGRycy9kb3ducmV2LnhtbESPXWvCMBSG7wf7D+EMdjcTq+ioRhFFUNhA6/T60Bzb&#10;YnNSmszWf28uBrt8eb945sve1uJOra8caxgOFAji3JmKCw0/p+3HJwgfkA3WjknDgzwsF68vc0yN&#10;6/hI9ywUIo6wT1FDGUKTSunzkiz6gWuIo3d1rcUQZVtI02IXx20tE6Um0mLF8aHEhtYl5bfs12o4&#10;3K7nx2X/pb4L12WTzm6SxJy0fn/rVzMQgfrwH/5r74yG0XSspiOlIkREijggF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Mj/yAAAAOIAAAAPAAAAAAAAAAAAAAAAAJgCAABk&#10;cnMvZG93bnJldi54bWxQSwUGAAAAAAQABAD1AAAAjQMAAAAA&#10;" filled="f" strokecolor="#168489" strokeweight="1pt">
                      <v:stroke joinstyle="miter"/>
                    </v:oval>
                  </v:group>
                  <v:shape id="مربع نص 41" o:spid="_x0000_s1649"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t7ysgA&#10;AADiAAAADwAAAGRycy9kb3ducmV2LnhtbESPT0vEMBTE74LfITzBm5tUbNG62WXxD+zBi7v1/mie&#10;TbF5Kc1z2/32RhA8DjPzG2a9XcKgTjSlPrKFYmVAEbfR9dxZaI6vN/egkiA7HCKThTMl2G4uL9ZY&#10;uzjzO50O0qkM4VSjBS8y1lqn1lPAtIojcfY+4xRQspw67SacMzwM+taYSgfsOS94HOnJU/t1+A4W&#10;RNyuODcvIe0/lrfn2Zu2xMba66tl9whKaJH/8F977yyURVWau4eqhN9L+Q7o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q3vKyAAAAOIAAAAPAAAAAAAAAAAAAAAAAJgCAABk&#10;cnMvZG93bnJldi54bWxQSwUGAAAAAAQABAD1AAAAjQMAAAAA&#10;" filled="f" stroked="f">
                    <v:textbox style="mso-fit-shape-to-text:t">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rtl/>
                              <w:lang w:bidi="ar-EG"/>
                            </w:rPr>
                            <w:t>لوين (</w:t>
                          </w:r>
                          <w:r w:rsidRPr="004728B6">
                            <w:rPr>
                              <w:rFonts w:ascii="Adobe Arabic" w:eastAsia="Calibri" w:hAnsi="Adobe Arabic" w:cs="Adobe Arabic"/>
                              <w:b/>
                              <w:bCs/>
                              <w:color w:val="FFFFFF"/>
                              <w:kern w:val="24"/>
                              <w:sz w:val="36"/>
                              <w:szCs w:val="36"/>
                              <w:lang w:bidi="ar-EG"/>
                            </w:rPr>
                            <w:t>Lewin's 3-Stage Change Model</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5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jizXLAAAA4wAAAA8AAABkcnMvZG93bnJldi54bWxEj11LwzAUhu8F/0M4gncu7UZdV5cNlQnC&#10;rraq7PLYHNu65KQmcav/3lwIXr68XzzL9WiNOJEPvWMF+SQDQdw43XOr4KV+uilBhIis0TgmBT8U&#10;YL26vFhipd2Zd3Tax1akEQ4VKuhiHCopQ9ORxTBxA3HyPpy3GJP0rdQez2ncGjnNsltpsef00OFA&#10;jx01x/23VbD1D++fi/rN1F+7w6Y0s/nrcbNV6vpqvL8DEWmM/+G/9rNWMM1neVHMyyJRJKbEA3L1&#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j44s1ywAAAOMAAAAPAAAAAAAA&#10;AAAAAAAAAJ8CAABkcnMvZG93bnJldi54bWxQSwUGAAAAAAQABAD3AAAAlwMAAAAA&#10;">
                  <v:imagedata r:id="rId74" o:title=""/>
                  <v:path arrowok="t"/>
                </v:shape>
                <w10:wrap anchorx="pag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مرحلة إذابة الجليد</w:t>
      </w:r>
      <w:r w:rsidRPr="004728B6">
        <w:rPr>
          <w:rFonts w:ascii="Sakkal Majalla" w:hAnsi="Sakkal Majalla" w:cs="Sakkal Majalla"/>
          <w:sz w:val="34"/>
          <w:szCs w:val="34"/>
        </w:rPr>
        <w:t xml:space="preserve"> (Unfreezing): </w:t>
      </w:r>
      <w:r w:rsidRPr="004728B6">
        <w:rPr>
          <w:rFonts w:ascii="Sakkal Majalla" w:hAnsi="Sakkal Majalla" w:cs="Sakkal Majalla"/>
          <w:sz w:val="34"/>
          <w:szCs w:val="34"/>
          <w:rtl/>
        </w:rPr>
        <w:t>إيجاد الوعي بالحاجة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مرحلة التغيير</w:t>
      </w:r>
      <w:r w:rsidRPr="004728B6">
        <w:rPr>
          <w:rFonts w:ascii="Sakkal Majalla" w:hAnsi="Sakkal Majalla" w:cs="Sakkal Majalla"/>
          <w:sz w:val="34"/>
          <w:szCs w:val="34"/>
        </w:rPr>
        <w:t xml:space="preserve"> (Changing): </w:t>
      </w:r>
      <w:r w:rsidRPr="004728B6">
        <w:rPr>
          <w:rFonts w:ascii="Sakkal Majalla" w:hAnsi="Sakkal Majalla" w:cs="Sakkal Majalla"/>
          <w:sz w:val="34"/>
          <w:szCs w:val="34"/>
          <w:rtl/>
        </w:rPr>
        <w:t>تنفيذ التغييرات والتحركات المطلوبة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مرحلة التجميد</w:t>
      </w:r>
      <w:r w:rsidRPr="004728B6">
        <w:rPr>
          <w:rFonts w:ascii="Sakkal Majalla" w:hAnsi="Sakkal Majalla" w:cs="Sakkal Majalla"/>
          <w:sz w:val="34"/>
          <w:szCs w:val="34"/>
        </w:rPr>
        <w:t xml:space="preserve"> (Refreezing): </w:t>
      </w:r>
      <w:r w:rsidRPr="004728B6">
        <w:rPr>
          <w:rFonts w:ascii="Sakkal Majalla" w:hAnsi="Sakkal Majalla" w:cs="Sakkal Majalla"/>
          <w:sz w:val="34"/>
          <w:szCs w:val="34"/>
          <w:rtl/>
        </w:rPr>
        <w:t>تثبيت التغيير والحفاظ على الوضع الجديد</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5764E6F2" wp14:editId="7EF3A991">
                <wp:extent cx="5731510" cy="891540"/>
                <wp:effectExtent l="0" t="0" r="2540" b="22860"/>
                <wp:docPr id="125460222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6594435" name="مجموعة 47"/>
                        <wpg:cNvGrpSpPr/>
                        <wpg:grpSpPr>
                          <a:xfrm>
                            <a:off x="0" y="0"/>
                            <a:ext cx="5731510" cy="895351"/>
                            <a:chOff x="0" y="0"/>
                            <a:chExt cx="5878196" cy="918845"/>
                          </a:xfrm>
                        </wpg:grpSpPr>
                        <wpg:grpSp>
                          <wpg:cNvPr id="638107373" name="مجموعة 48"/>
                          <wpg:cNvGrpSpPr/>
                          <wpg:grpSpPr>
                            <a:xfrm>
                              <a:off x="0" y="0"/>
                              <a:ext cx="5878196" cy="918845"/>
                              <a:chOff x="0" y="0"/>
                              <a:chExt cx="6240348" cy="919070"/>
                            </a:xfrm>
                          </wpg:grpSpPr>
                          <wpg:grpSp>
                            <wpg:cNvPr id="674997686" name="مجموعة 49"/>
                            <wpg:cNvGrpSpPr/>
                            <wpg:grpSpPr>
                              <a:xfrm>
                                <a:off x="0" y="169208"/>
                                <a:ext cx="5433072" cy="580613"/>
                                <a:chOff x="0" y="169208"/>
                                <a:chExt cx="5433072" cy="580613"/>
                              </a:xfrm>
                            </wpg:grpSpPr>
                            <wps:wsp>
                              <wps:cNvPr id="11173360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42886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02662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4977736" name="مربع نص 41"/>
                          <wps:cNvSpPr txBox="1"/>
                          <wps:spPr>
                            <a:xfrm>
                              <a:off x="204466" y="256928"/>
                              <a:ext cx="4615440" cy="389397"/>
                            </a:xfrm>
                            <a:prstGeom prst="rect">
                              <a:avLst/>
                            </a:prstGeom>
                            <a:noFill/>
                          </wps:spPr>
                          <wps:txbx>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lang w:bidi="ar-EG"/>
                                  </w:rPr>
                                  <w:t>ADKAR</w:t>
                                </w:r>
                                <w:r w:rsidRPr="004728B6">
                                  <w:rPr>
                                    <w:rFonts w:ascii="Adobe Arabic" w:eastAsia="Calibri" w:hAnsi="Adobe Arabic" w:cs="Adobe Arabic"/>
                                    <w:b/>
                                    <w:bCs/>
                                    <w:color w:val="FFFFFF"/>
                                    <w:kern w:val="24"/>
                                    <w:sz w:val="36"/>
                                    <w:szCs w:val="36"/>
                                    <w:rtl/>
                                    <w:lang w:bidi="ar-EG"/>
                                  </w:rPr>
                                  <w:t>التسلسلي (</w:t>
                                </w:r>
                                <w:r w:rsidRPr="004728B6">
                                  <w:rPr>
                                    <w:rFonts w:ascii="Adobe Arabic" w:eastAsia="Calibri" w:hAnsi="Adobe Arabic" w:cs="Adobe Arabic"/>
                                    <w:b/>
                                    <w:bCs/>
                                    <w:color w:val="FFFFFF"/>
                                    <w:kern w:val="24"/>
                                    <w:sz w:val="36"/>
                                    <w:szCs w:val="36"/>
                                    <w:lang w:bidi="ar-EG"/>
                                  </w:rPr>
                                  <w:t>ADKAR Sequential Change Model</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6435730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5hDLAggAAOA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">
                <v:group id="مجموعة 47" o:spid="_x0000_s165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18myQAA&#10;AOMAAAAPAAAAAAAAAAAAAAAAAKoCAABkcnMvZG93bnJldi54bWxQSwUGAAAAAAQABAD6AAAAoAMA&#10;AAAA&#10;">
                  <v:group id="مجموعة 48" o:spid="_x0000_s165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RuEEsoA&#10;AADiAAAADwAAAAAAAAAAAAAAAACqAgAAZHJzL2Rvd25yZXYueG1sUEsFBgAAAAAEAAQA+gAAAKED&#10;AAAAAA==&#10;">
                    <v:group id="مجموعة 49" o:spid="_x0000_s165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XiDufL&#10;AAAA4gAAAA8AAAAAAAAAAAAAAAAAqgIAAGRycy9kb3ducmV2LnhtbFBLBQYAAAAABAAEAPoAAACi&#10;AwAAAAA=&#10;">
                      <v:shape id="شكل حر 50" o:spid="_x0000_s165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Gg8oA&#10;AADjAAAADwAAAGRycy9kb3ducmV2LnhtbESPQWvDMAyF74P+B6PCbqudhWYlq1vKoFDGDm220auI&#10;tSQ0lkPstdm/nw6DHaX39N6n9XbyvbrSGLvAFrKFAUVcB9dxY+Hjff+wAhUTssM+MFn4oQjbzexu&#10;jaULNz7RtUqNkhCOJVpoUxpKrWPdkse4CAOxaF9h9JhkHBvtRrxJuO/1ozGF9tixNLQ40EtL9aX6&#10;9haK1+X5eKz3y1N1yN8ieffpQrL2fj7tnkElmtK/+e/64AQ/y57yvDBGoOUnWYDe/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GnRoP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bmpsUA&#10;AADiAAAADwAAAGRycy9kb3ducmV2LnhtbESPzYrCMBSF94LvEK7gRjRVVEo1iowILkdncH1trmmx&#10;uek0sda3nywEl4fzx7fedrYSLTW+dKxgOklAEOdOl2wU/P4cxikIH5A1Vo5JwYs8bDf93hoz7Z58&#10;ovYcjIgj7DNUUIRQZ1L6vCCLfuJq4ujdXGMxRNkYqRt8xnFbyVmSLKXFkuNDgTV9FZTfzw+rAP/s&#10;9+XqgvPt1Zj9aFF3I71QajjodisQgbrwCb/bR61gnsxnabqcRoiIFHF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uamxQAAAOIAAAAPAAAAAAAAAAAAAAAAAJgCAABkcnMv&#10;ZG93bnJldi54bWxQSwUGAAAAAAQABAD1AAAAigMAAAAA&#10;" fillcolor="#a5a5a5 [2092]" stroked="f" strokeweight="1pt">
                        <v:stroke joinstyle="miter"/>
                      </v:roundrect>
                    </v:group>
                    <v:oval id="شكل بيضاوي 52" o:spid="_x0000_s165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uW18oA&#10;AADiAAAADwAAAGRycy9kb3ducmV2LnhtbESPUUvDMBSF3wX/Q7iCb1tixOLqsiGOwYQJ2qnPl+au&#10;LWtuSpOt3b9fhIGPh3POdzjz5ehacaI+NJ4NPEwVCOLS24YrA9+79eQZRIjIFlvPZOBMAZaL25s5&#10;5tYP/EWnIlYiQTjkaKCOsculDGVNDsPUd8TJ2/veYUyyr6TtcUhw10qtVCYdNpwWauzorabyUByd&#10;gc/D/uf8+75VH5UfimxwK63tzpj7u/H1BUSkMf6Hr+2NNfA4UzrL9OwJ/i6lOyA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7ltfKAAAA4gAAAA8AAAAAAAAAAAAAAAAAmAIA&#10;AGRycy9kb3ducmV2LnhtbFBLBQYAAAAABAAEAPUAAACPAwAAAAA=&#10;" filled="f" strokecolor="#168489" strokeweight="1pt">
                      <v:stroke joinstyle="miter"/>
                    </v:oval>
                  </v:group>
                  <v:shape id="مربع نص 41" o:spid="_x0000_s1658" type="#_x0000_t202" style="position:absolute;left:2044;top:2569;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sS8YA&#10;AADjAAAADwAAAGRycy9kb3ducmV2LnhtbERPS0/DMAy+I/EfIk/ixtLCWKEsmyYe0g5cGOVuNaap&#10;1jhVY9bu35NJkzj6e3u1mXynjjTENrCBfJ6BIq6DbbkxUH293z6CioJssQtMBk4UYbO+vlphacPI&#10;n3TcS6NSCMcSDTiRvtQ61o48xnnoiRP3EwaPks6h0XbAMYX7Tt9l2VJ7bDk1OOzpxVF92P96AyJ2&#10;m5+qNx9339PH6+iy+gErY25m0/YZlNAk/+KLe2fT/HyxeCqK4n4J558SA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sS8YAAADjAAAADwAAAAAAAAAAAAAAAACYAgAAZHJz&#10;L2Rvd25yZXYueG1sUEsFBgAAAAAEAAQA9QAAAIsDAAAAAA==&#10;" filled="f" stroked="f">
                    <v:textbox style="mso-fit-shape-to-text:t">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w:t>
                          </w:r>
                          <w:r w:rsidRPr="004728B6">
                            <w:rPr>
                              <w:rFonts w:ascii="Adobe Arabic" w:eastAsia="Calibri" w:hAnsi="Adobe Arabic" w:cs="Adobe Arabic"/>
                              <w:b/>
                              <w:bCs/>
                              <w:color w:val="FFFFFF"/>
                              <w:kern w:val="24"/>
                              <w:sz w:val="36"/>
                              <w:szCs w:val="36"/>
                              <w:lang w:bidi="ar-EG"/>
                            </w:rPr>
                            <w:t>ADKAR</w:t>
                          </w:r>
                          <w:r w:rsidRPr="004728B6">
                            <w:rPr>
                              <w:rFonts w:ascii="Adobe Arabic" w:eastAsia="Calibri" w:hAnsi="Adobe Arabic" w:cs="Adobe Arabic"/>
                              <w:b/>
                              <w:bCs/>
                              <w:color w:val="FFFFFF"/>
                              <w:kern w:val="24"/>
                              <w:sz w:val="36"/>
                              <w:szCs w:val="36"/>
                              <w:rtl/>
                              <w:lang w:bidi="ar-EG"/>
                            </w:rPr>
                            <w:t>التسلسلي (</w:t>
                          </w:r>
                          <w:r w:rsidRPr="004728B6">
                            <w:rPr>
                              <w:rFonts w:ascii="Adobe Arabic" w:eastAsia="Calibri" w:hAnsi="Adobe Arabic" w:cs="Adobe Arabic"/>
                              <w:b/>
                              <w:bCs/>
                              <w:color w:val="FFFFFF"/>
                              <w:kern w:val="24"/>
                              <w:sz w:val="36"/>
                              <w:szCs w:val="36"/>
                              <w:lang w:bidi="ar-EG"/>
                            </w:rPr>
                            <w:t>ADKAR Sequential Change Model</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5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ggQHLAAAA4gAAAA8AAABkcnMvZG93bnJldi54bWxEj81OAjEUhfcmvENzSdxJR0YBRwpRg4kJ&#10;KxggLq/T68xIezu2Fca3twsTlifnL9982VsjTuRD61jB7SgDQVw53XKtYFe+3sxAhIis0TgmBb8U&#10;YLkYXM2x0O7MGzptYy3SCIcCFTQxdoWUoWrIYhi5jjh5n85bjEn6WmqP5zRujRxn2URabDk9NNjR&#10;S0PVcftjFaz988fXQ3kw5ffmfTUz+XR/XK2Vuh72T48gIvXxEv5vv2kF48ldfj/NswSRkBIOyMU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hIIEBywAAAOIAAAAPAAAAAAAA&#10;AAAAAAAAAJ8CAABkcnMvZG93bnJldi54bWxQSwUGAAAAAAQABAD3AAAAlwMAAAAA&#10;">
                  <v:imagedata r:id="rId74" o:title=""/>
                  <v:path arrowok="t"/>
                </v:shape>
                <w10:wrap anchorx="pag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الوعي</w:t>
      </w:r>
      <w:r w:rsidRPr="004728B6">
        <w:rPr>
          <w:rFonts w:ascii="Sakkal Majalla" w:hAnsi="Sakkal Majalla" w:cs="Sakkal Majalla"/>
          <w:sz w:val="34"/>
          <w:szCs w:val="34"/>
        </w:rPr>
        <w:t xml:space="preserve"> (Awareness) </w:t>
      </w:r>
      <w:r w:rsidRPr="004728B6">
        <w:rPr>
          <w:rFonts w:ascii="Sakkal Majalla" w:hAnsi="Sakkal Majalla" w:cs="Sakkal Majalla"/>
          <w:sz w:val="34"/>
          <w:szCs w:val="34"/>
          <w:rtl/>
        </w:rPr>
        <w:t>بالحاجة للتغيير وأسبابه</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الرغبة</w:t>
      </w:r>
      <w:r w:rsidRPr="004728B6">
        <w:rPr>
          <w:rFonts w:ascii="Sakkal Majalla" w:hAnsi="Sakkal Majalla" w:cs="Sakkal Majalla"/>
          <w:sz w:val="34"/>
          <w:szCs w:val="34"/>
        </w:rPr>
        <w:t xml:space="preserve"> (Desire) </w:t>
      </w:r>
      <w:r w:rsidRPr="004728B6">
        <w:rPr>
          <w:rFonts w:ascii="Sakkal Majalla" w:hAnsi="Sakkal Majalla" w:cs="Sakkal Majalla"/>
          <w:sz w:val="34"/>
          <w:szCs w:val="34"/>
          <w:rtl/>
        </w:rPr>
        <w:t>في المشاركة والدعم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المعرفة</w:t>
      </w:r>
      <w:r w:rsidRPr="004728B6">
        <w:rPr>
          <w:rFonts w:ascii="Sakkal Majalla" w:hAnsi="Sakkal Majalla" w:cs="Sakkal Majalla"/>
          <w:sz w:val="34"/>
          <w:szCs w:val="34"/>
        </w:rPr>
        <w:t xml:space="preserve"> (Knowledge) </w:t>
      </w:r>
      <w:r w:rsidRPr="004728B6">
        <w:rPr>
          <w:rFonts w:ascii="Sakkal Majalla" w:hAnsi="Sakkal Majalla" w:cs="Sakkal Majalla"/>
          <w:sz w:val="34"/>
          <w:szCs w:val="34"/>
          <w:rtl/>
        </w:rPr>
        <w:t>المطلوبة لتنفيذ التغيير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القدرة</w:t>
      </w:r>
      <w:r w:rsidRPr="004728B6">
        <w:rPr>
          <w:rFonts w:ascii="Sakkal Majalla" w:hAnsi="Sakkal Majalla" w:cs="Sakkal Majalla"/>
          <w:sz w:val="34"/>
          <w:szCs w:val="34"/>
        </w:rPr>
        <w:t xml:space="preserve"> (Ability) </w:t>
      </w:r>
      <w:r w:rsidRPr="004728B6">
        <w:rPr>
          <w:rFonts w:ascii="Sakkal Majalla" w:hAnsi="Sakkal Majalla" w:cs="Sakkal Majalla"/>
          <w:sz w:val="34"/>
          <w:szCs w:val="34"/>
          <w:rtl/>
        </w:rPr>
        <w:t>على تطبيق التغيير المطلوب</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التعزيز</w:t>
      </w:r>
      <w:r w:rsidRPr="004728B6">
        <w:rPr>
          <w:rFonts w:ascii="Sakkal Majalla" w:hAnsi="Sakkal Majalla" w:cs="Sakkal Majalla"/>
          <w:sz w:val="34"/>
          <w:szCs w:val="34"/>
        </w:rPr>
        <w:t xml:space="preserve"> (Reinforcement) </w:t>
      </w:r>
      <w:r w:rsidRPr="004728B6">
        <w:rPr>
          <w:rFonts w:ascii="Sakkal Majalla" w:hAnsi="Sakkal Majalla" w:cs="Sakkal Majalla"/>
          <w:sz w:val="34"/>
          <w:szCs w:val="34"/>
          <w:rtl/>
        </w:rPr>
        <w:t>للحفاظ على التغيير</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75330AB1" wp14:editId="7DBB2FC0">
                <wp:extent cx="5731510" cy="891540"/>
                <wp:effectExtent l="0" t="0" r="2540" b="22860"/>
                <wp:docPr id="59471748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04844486" name="مجموعة 47"/>
                        <wpg:cNvGrpSpPr/>
                        <wpg:grpSpPr>
                          <a:xfrm>
                            <a:off x="0" y="0"/>
                            <a:ext cx="5731510" cy="895351"/>
                            <a:chOff x="0" y="0"/>
                            <a:chExt cx="5878196" cy="918845"/>
                          </a:xfrm>
                        </wpg:grpSpPr>
                        <wpg:grpSp>
                          <wpg:cNvPr id="481276581" name="مجموعة 48"/>
                          <wpg:cNvGrpSpPr/>
                          <wpg:grpSpPr>
                            <a:xfrm>
                              <a:off x="0" y="0"/>
                              <a:ext cx="5878196" cy="918845"/>
                              <a:chOff x="0" y="0"/>
                              <a:chExt cx="6240348" cy="919070"/>
                            </a:xfrm>
                          </wpg:grpSpPr>
                          <wpg:grpSp>
                            <wpg:cNvPr id="604034664" name="مجموعة 49"/>
                            <wpg:cNvGrpSpPr/>
                            <wpg:grpSpPr>
                              <a:xfrm>
                                <a:off x="0" y="169208"/>
                                <a:ext cx="5433072" cy="580613"/>
                                <a:chOff x="0" y="169208"/>
                                <a:chExt cx="5433072" cy="580613"/>
                              </a:xfrm>
                            </wpg:grpSpPr>
                            <wps:wsp>
                              <wps:cNvPr id="16548523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82167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2834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39316961" name="مربع نص 41"/>
                          <wps:cNvSpPr txBox="1"/>
                          <wps:spPr>
                            <a:xfrm>
                              <a:off x="204466" y="257055"/>
                              <a:ext cx="4615440" cy="389397"/>
                            </a:xfrm>
                            <a:prstGeom prst="rect">
                              <a:avLst/>
                            </a:prstGeom>
                            <a:noFill/>
                          </wps:spPr>
                          <wps:txbx>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جوليك </w:t>
                                </w:r>
                                <w:r w:rsidRPr="004728B6">
                                  <w:rPr>
                                    <w:rFonts w:ascii="Adobe Arabic" w:eastAsia="Calibri" w:hAnsi="Adobe Arabic" w:cs="Adobe Arabic"/>
                                    <w:b/>
                                    <w:bCs/>
                                    <w:color w:val="FFFFFF"/>
                                    <w:kern w:val="24"/>
                                    <w:sz w:val="36"/>
                                    <w:szCs w:val="36"/>
                                    <w:rtl/>
                                    <w:lang w:bidi="ar-EG"/>
                                  </w:rPr>
                                  <w:t>للتحول (</w:t>
                                </w:r>
                                <w:proofErr w:type="spellStart"/>
                                <w:r w:rsidRPr="004728B6">
                                  <w:rPr>
                                    <w:rFonts w:ascii="Adobe Arabic" w:eastAsia="Calibri" w:hAnsi="Adobe Arabic" w:cs="Adobe Arabic"/>
                                    <w:b/>
                                    <w:bCs/>
                                    <w:color w:val="FFFFFF"/>
                                    <w:kern w:val="24"/>
                                    <w:sz w:val="36"/>
                                    <w:szCs w:val="36"/>
                                    <w:lang w:bidi="ar-EG"/>
                                  </w:rPr>
                                  <w:t>Gallupc's</w:t>
                                </w:r>
                                <w:proofErr w:type="spellEnd"/>
                                <w:r w:rsidRPr="004728B6">
                                  <w:rPr>
                                    <w:rFonts w:ascii="Adobe Arabic" w:eastAsia="Calibri" w:hAnsi="Adobe Arabic" w:cs="Adobe Arabic"/>
                                    <w:b/>
                                    <w:bCs/>
                                    <w:color w:val="FFFFFF"/>
                                    <w:kern w:val="24"/>
                                    <w:sz w:val="36"/>
                                    <w:szCs w:val="36"/>
                                    <w:lang w:bidi="ar-EG"/>
                                  </w:rPr>
                                  <w:t xml:space="preserve"> Change Circle</w:t>
                                </w:r>
                                <w:r w:rsidRPr="004728B6">
                                  <w:rPr>
                                    <w:rFonts w:ascii="Adobe Arabic"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3514763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">
                <v:group id="مجموعة 47" o:spid="_x0000_s166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LpzcyQAA&#10;AOMAAAAPAAAAAAAAAAAAAAAAAKoCAABkcnMvZG93bnJldi54bWxQSwUGAAAAAAQABAD6AAAAoAMA&#10;AAAA&#10;">
                  <v:group id="مجموعة 48" o:spid="_x0000_s166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2Wr67L&#10;AAAA4gAAAA8AAAAAAAAAAAAAAAAAqgIAAGRycy9kb3ducmV2LnhtbFBLBQYAAAAABAAEAPoAAACi&#10;AwAAAAA=&#10;">
                    <v:group id="مجموعة 49" o:spid="_x0000_s166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mvlT/L&#10;AAAA4gAAAA8AAAAAAAAAAAAAAAAAqgIAAGRycy9kb3ducmV2LnhtbFBLBQYAAAAABAAEAPoAAACi&#10;AwAAAAA=&#10;">
                      <v:shape id="شكل حر 50" o:spid="_x0000_s166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JasoA&#10;AADjAAAADwAAAGRycy9kb3ducmV2LnhtbESPQWvCQBCF7wX/wzJCb3WjdoNEV5GCIKUHjS1eh+w0&#10;Cc3OhuxW03/fORR6nJk3771vsxt9p240xDawhfksA0VcBddybeH9cnhagYoJ2WEXmCz8UITddvKw&#10;wcKFO5/pVqZaiQnHAi00KfWF1rFqyGOchZ5Ybp9h8JhkHGrtBryLue/0Isty7bFlSWiwp5eGqq/y&#10;21vIX831dKoO5lwel2+RvPtwIVn7OB33a1CJxvQv/vs+Oqmfm+eVWSyNUAiTLEBv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kpyWr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r0MkA&#10;AADiAAAADwAAAGRycy9kb3ducmV2LnhtbESPT2vCQBTE74V+h+UVehGzUfzX1FWkInhsbfH8kn3d&#10;hGbfxuwa47d3BaHHYWZ+wyzXva1FR62vHCsYJSkI4sLpio2Cn+/dcAHCB2SNtWNScCUP69Xz0xIz&#10;7S78Rd0hGBEh7DNUUIbQZFL6oiSLPnENcfR+XWsxRNkaqVu8RLit5ThNZ9JixXGhxIY+Sir+Dmer&#10;AE/285i74HyXG7MdTJt+oKdKvb70m3cQgfrwH36091rBZLIYj2bztzncL8U7IF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h/r0MkAAADiAAAADwAAAAAAAAAAAAAAAACYAgAA&#10;ZHJzL2Rvd25yZXYueG1sUEsFBgAAAAAEAAQA9QAAAI4DAAAAAA==&#10;" fillcolor="#a5a5a5 [2092]" stroked="f" strokeweight="1pt">
                        <v:stroke joinstyle="miter"/>
                      </v:roundrect>
                    </v:group>
                    <v:oval id="شكل بيضاوي 52" o:spid="_x0000_s166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XoG8gA&#10;AADjAAAADwAAAGRycy9kb3ducmV2LnhtbERPX2vCMBB/H+w7hBv4NtPFtUhnlLEhKEzY6rbnoznb&#10;YnMpTbT12y8Dwcf7/b/FarStOFPvG8canqYJCOLSmYYrDd/79eMchA/IBlvHpOFCHlbL+7sF5sYN&#10;/EXnIlQihrDPUUMdQpdL6cuaLPqp64gjd3C9xRDPvpKmxyGG21aqJMmkxYZjQ40dvdVUHouT1fB5&#10;PPxcfrcfya5yQ5EN9l0ps9d68jC+voAINIab+OremDg/zdR89pymCv5/igD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NegbyAAAAOMAAAAPAAAAAAAAAAAAAAAAAJgCAABk&#10;cnMvZG93bnJldi54bWxQSwUGAAAAAAQABAD1AAAAjQMAAAAA&#10;" filled="f" strokecolor="#168489" strokeweight="1pt">
                      <v:stroke joinstyle="miter"/>
                    </v:oval>
                  </v:group>
                  <v:shape id="مربع نص 41" o:spid="_x0000_s1667"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SvcMYA&#10;AADjAAAADwAAAGRycy9kb3ducmV2LnhtbERPzUrDQBC+C32HZQre7CYthjZ2W0pV6MGLbbwP2TEb&#10;zM6G7Nikb+8Kgsf5/me7n3ynrjTENrCBfJGBIq6DbbkxUF1eH9agoiBb7AKTgRtF2O9md1ssbRj5&#10;na5naVQK4ViiASfSl1rH2pHHuAg9ceI+w+BR0jk02g44pnDf6WWWFdpjy6nBYU9HR/XX+dsbELGH&#10;/Fa9+Hj6mN6eR5fVj1gZcz+fDk+ghCb5F/+5TzbNX682q7zYFDn8/pQA0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SvcMYAAADjAAAADwAAAAAAAAAAAAAAAACYAgAAZHJz&#10;L2Rvd25yZXYueG1sUEsFBgAAAAAEAAQA9QAAAIsDAAAAAA==&#10;" filled="f" stroked="f">
                    <v:textbox style="mso-fit-shape-to-text:t">
                      <w:txbxContent>
                        <w:p w:rsidR="001338CC" w:rsidRPr="004728B6" w:rsidRDefault="001338CC" w:rsidP="00560E47">
                          <w:pPr>
                            <w:rPr>
                              <w:rFonts w:ascii="Adobe Arabic" w:eastAsia="Calibri" w:hAnsi="Adobe Arabic" w:cs="Adobe Arabic"/>
                              <w:b/>
                              <w:bCs/>
                              <w:color w:val="FFFFFF"/>
                              <w:kern w:val="24"/>
                              <w:sz w:val="36"/>
                              <w:szCs w:val="36"/>
                              <w:lang w:bidi="ar-EG"/>
                            </w:rPr>
                          </w:pPr>
                          <w:r w:rsidRPr="004728B6">
                            <w:rPr>
                              <w:rFonts w:eastAsia="Calibri" w:hAnsi="Adobe Arabic" w:cs="Adobe Arabic"/>
                              <w:b/>
                              <w:bCs/>
                              <w:color w:val="FFFFFF"/>
                              <w:kern w:val="24"/>
                              <w:sz w:val="36"/>
                              <w:szCs w:val="36"/>
                              <w:rtl/>
                              <w:lang w:bidi="ar-EG"/>
                            </w:rPr>
                            <w:t xml:space="preserve">نموذج جوليك </w:t>
                          </w:r>
                          <w:r w:rsidRPr="004728B6">
                            <w:rPr>
                              <w:rFonts w:ascii="Adobe Arabic" w:eastAsia="Calibri" w:hAnsi="Adobe Arabic" w:cs="Adobe Arabic"/>
                              <w:b/>
                              <w:bCs/>
                              <w:color w:val="FFFFFF"/>
                              <w:kern w:val="24"/>
                              <w:sz w:val="36"/>
                              <w:szCs w:val="36"/>
                              <w:rtl/>
                              <w:lang w:bidi="ar-EG"/>
                            </w:rPr>
                            <w:t>للتحول (</w:t>
                          </w:r>
                          <w:proofErr w:type="spellStart"/>
                          <w:r w:rsidRPr="004728B6">
                            <w:rPr>
                              <w:rFonts w:ascii="Adobe Arabic" w:eastAsia="Calibri" w:hAnsi="Adobe Arabic" w:cs="Adobe Arabic"/>
                              <w:b/>
                              <w:bCs/>
                              <w:color w:val="FFFFFF"/>
                              <w:kern w:val="24"/>
                              <w:sz w:val="36"/>
                              <w:szCs w:val="36"/>
                              <w:lang w:bidi="ar-EG"/>
                            </w:rPr>
                            <w:t>Gallupc's</w:t>
                          </w:r>
                          <w:proofErr w:type="spellEnd"/>
                          <w:r w:rsidRPr="004728B6">
                            <w:rPr>
                              <w:rFonts w:ascii="Adobe Arabic" w:eastAsia="Calibri" w:hAnsi="Adobe Arabic" w:cs="Adobe Arabic"/>
                              <w:b/>
                              <w:bCs/>
                              <w:color w:val="FFFFFF"/>
                              <w:kern w:val="24"/>
                              <w:sz w:val="36"/>
                              <w:szCs w:val="36"/>
                              <w:lang w:bidi="ar-EG"/>
                            </w:rPr>
                            <w:t xml:space="preserve"> Change Circle</w:t>
                          </w:r>
                          <w:r w:rsidRPr="004728B6">
                            <w:rPr>
                              <w:rFonts w:ascii="Adobe Arabic" w:eastAsia="Calibri" w:hAnsi="Adobe Arabic" w:cs="Adobe Arabic"/>
                              <w:b/>
                              <w:bCs/>
                              <w:color w:val="FFFFFF"/>
                              <w:kern w:val="24"/>
                              <w:sz w:val="36"/>
                              <w:szCs w:val="36"/>
                              <w:rtl/>
                              <w:lang w:bidi="ar-EG"/>
                            </w:rPr>
                            <w:t>):</w:t>
                          </w:r>
                        </w:p>
                      </w:txbxContent>
                    </v:textbox>
                  </v:shape>
                </v:group>
                <v:shape id="صورة 54" o:spid="_x0000_s166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J4ozMAAAA4gAAAA8AAABkcnMvZG93bnJldi54bWxEj8FOwzAQRO9I/IO1SNyoE1LaEupWgIqE&#10;1FObFnFc4iUJtdfBNm34e4yExHE0M2808+VgjTiSD51jBfkoA0FcO91xo2BXPV3NQISIrNE4JgXf&#10;FGC5OD+bY6ndiTd03MZGJAiHEhW0MfallKFuyWIYuZ44ee/OW4xJ+kZqj6cEt0ZeZ9lEWuw4LbTY&#10;02NL9WH7ZRWs/cPbx231YqrPzetqZorp/rBaK3V5MdzfgYg0xP/wX/tZKxgXN/l4Oily+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dcnijMwAAADiAAAADwAAAAAA&#10;AAAAAAAAAACfAgAAZHJzL2Rvd25yZXYueG1sUEsFBgAAAAAEAAQA9wAAAJgDAAAAAA==&#10;">
                  <v:imagedata r:id="rId74" o:title=""/>
                  <v:path arrowok="t"/>
                </v:shape>
                <w10:wrap anchorx="page"/>
                <w10:anchorlock/>
              </v:group>
            </w:pict>
          </mc:Fallback>
        </mc:AlternateConten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تحديد الحاجة للتغيير والرؤية المستقبلية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بناء التزام الموظفين وتأييدهم للتغيير</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تنفيذ التغيير وإدارة المقاومة</w:t>
      </w:r>
    </w:p>
    <w:p w:rsidR="00560E47" w:rsidRPr="004728B6" w:rsidRDefault="00560E47" w:rsidP="004728B6">
      <w:pPr>
        <w:pStyle w:val="ListParagraph"/>
        <w:numPr>
          <w:ilvl w:val="0"/>
          <w:numId w:val="15"/>
        </w:numPr>
        <w:spacing w:after="0"/>
        <w:jc w:val="both"/>
        <w:rPr>
          <w:rFonts w:ascii="Sakkal Majalla" w:hAnsi="Sakkal Majalla" w:cs="Sakkal Majalla"/>
          <w:sz w:val="34"/>
          <w:szCs w:val="34"/>
          <w:rtl/>
        </w:rPr>
      </w:pPr>
      <w:r w:rsidRPr="004728B6">
        <w:rPr>
          <w:rFonts w:ascii="Sakkal Majalla" w:hAnsi="Sakkal Majalla" w:cs="Sakkal Majalla"/>
          <w:sz w:val="34"/>
          <w:szCs w:val="34"/>
          <w:rtl/>
        </w:rPr>
        <w:t>تثبيت التغيير وإدماجه في الثقافة التنظيمية</w:t>
      </w:r>
    </w:p>
    <w:p w:rsidR="00560E47" w:rsidRPr="004728B6" w:rsidRDefault="00560E47" w:rsidP="00B05EC0">
      <w:pPr>
        <w:pageBreakBefore/>
        <w:rPr>
          <w:color w:val="168489"/>
        </w:rPr>
      </w:pPr>
      <w:r w:rsidRPr="004728B6">
        <w:rPr>
          <w:color w:val="168489"/>
          <w:rtl/>
        </w:rPr>
        <w:lastRenderedPageBreak/>
        <w:t>بالإضافة إلى النماذج الشائعة التي تم ذكرها، هناك بعض النماذج الأخرى لإدارة التغيير التنظيمي التي قد تكون مفيدة للاهتمام والدراسة</w:t>
      </w:r>
      <w:r w:rsidRPr="004728B6">
        <w:rPr>
          <w:color w:val="168489"/>
        </w:rPr>
        <w:t>:</w:t>
      </w:r>
    </w:p>
    <w:p w:rsidR="00560E47" w:rsidRPr="00A0091A" w:rsidRDefault="00560E47" w:rsidP="00560E47">
      <w:pPr>
        <w:rPr>
          <w:b/>
          <w:bCs/>
          <w:rtl/>
        </w:rPr>
      </w:pPr>
      <w:r w:rsidRPr="002A078C">
        <w:rPr>
          <w:rFonts w:ascii="Sakkal Majalla" w:hAnsi="Sakkal Majalla"/>
          <w:noProof/>
          <w:sz w:val="34"/>
        </w:rPr>
        <mc:AlternateContent>
          <mc:Choice Requires="wpg">
            <w:drawing>
              <wp:inline distT="0" distB="0" distL="0" distR="0" wp14:anchorId="5BE8C319" wp14:editId="11B29C62">
                <wp:extent cx="5731510" cy="891540"/>
                <wp:effectExtent l="0" t="0" r="2540" b="22860"/>
                <wp:docPr id="21364996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06946656" name="مجموعة 47"/>
                        <wpg:cNvGrpSpPr/>
                        <wpg:grpSpPr>
                          <a:xfrm>
                            <a:off x="0" y="0"/>
                            <a:ext cx="5731510" cy="895351"/>
                            <a:chOff x="0" y="0"/>
                            <a:chExt cx="5878196" cy="918845"/>
                          </a:xfrm>
                        </wpg:grpSpPr>
                        <wpg:grpSp>
                          <wpg:cNvPr id="1587440904" name="مجموعة 48"/>
                          <wpg:cNvGrpSpPr/>
                          <wpg:grpSpPr>
                            <a:xfrm>
                              <a:off x="0" y="0"/>
                              <a:ext cx="5878196" cy="918845"/>
                              <a:chOff x="0" y="0"/>
                              <a:chExt cx="6240348" cy="919070"/>
                            </a:xfrm>
                          </wpg:grpSpPr>
                          <wpg:grpSp>
                            <wpg:cNvPr id="1437418940" name="مجموعة 49"/>
                            <wpg:cNvGrpSpPr/>
                            <wpg:grpSpPr>
                              <a:xfrm>
                                <a:off x="0" y="169208"/>
                                <a:ext cx="5433072" cy="580613"/>
                                <a:chOff x="0" y="169208"/>
                                <a:chExt cx="5433072" cy="580613"/>
                              </a:xfrm>
                            </wpg:grpSpPr>
                            <wps:wsp>
                              <wps:cNvPr id="2865723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0737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3810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1854379" name="مربع نص 41"/>
                          <wps:cNvSpPr txBox="1"/>
                          <wps:spPr>
                            <a:xfrm>
                              <a:off x="204466" y="257055"/>
                              <a:ext cx="4615440" cy="38939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مكينزي (</w:t>
                                </w:r>
                                <w:r w:rsidRPr="00297107">
                                  <w:rPr>
                                    <w:rFonts w:eastAsia="Calibri" w:hAnsi="Adobe Arabic" w:cs="Adobe Arabic"/>
                                    <w:b/>
                                    <w:bCs/>
                                    <w:color w:val="FFFFFF"/>
                                    <w:kern w:val="24"/>
                                    <w:szCs w:val="28"/>
                                    <w:lang w:bidi="ar-EG"/>
                                  </w:rPr>
                                  <w:t>McKinsey 7-S Framework</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56996884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CeahYvDAgAAOE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167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0r83TL&#10;AAAA4gAAAA8AAAAAAAAAAAAAAAAAqgIAAGRycy9kb3ducmV2LnhtbFBLBQYAAAAABAAEAPoAAACi&#10;AwAAAAA=&#10;">
                  <v:group id="مجموعة 48" o:spid="_x0000_s167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5XpEyQAA&#10;AOMAAAAPAAAAAAAAAAAAAAAAAKoCAABkcnMvZG93bnJldi54bWxQSwUGAAAAAAQABAD6AAAAoAMA&#10;AAAA&#10;">
                    <v:group id="مجموعة 49" o:spid="_x0000_s167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vAWF&#10;/c0AAADjAAAADwAAAAAAAAAAAAAAAACqAgAAZHJzL2Rvd25yZXYueG1sUEsFBgAAAAAEAAQA+gAA&#10;AKQDAAAAAA==&#10;">
                      <v:shape id="شكل حر 50" o:spid="_x0000_s167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3uMgA&#10;AADiAAAADwAAAGRycy9kb3ducmV2LnhtbESPQWvCQBSE74L/YXmF3nTTSBKJriIFQUoPGhWvj+wz&#10;CWbfhuxW03/fLQgeh5n5hlmuB9OKO/WusazgYxqBIC6tbrhScDpuJ3MQziNrbC2Tgl9ysF6NR0vM&#10;tX3wge6Fr0SAsMtRQe19l0vpypoMuqntiIN3tb1BH2RfSd3jI8BNK+MoSqXBhsNCjR191lTeih+j&#10;IP1KLvt9uU0OxW727cjos7Zeqfe3YbMA4Wnwr/CzvdMK4nmaZPEsy+D/UrgD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ife4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Y41scA&#10;AADjAAAADwAAAGRycy9kb3ducmV2LnhtbERPS2vCQBC+C/6HZYRepG5sfYQ0q5RKwWOr0vMkO90E&#10;s7Mxu8b033eFQo/zvSffDrYRPXW+dqxgPktAEJdO12wUnI7vjykIH5A1No5JwQ952G7Goxwz7W78&#10;Sf0hGBFD2GeooAqhzaT0ZUUW/cy1xJH7dp3FEM/OSN3hLYbbRj4lyUparDk2VNjSW0Xl+XC1CvBi&#10;P74KF5zvC2N202U7TPVSqYfJ8PoCItAQ/sV/7r2O89NVsn5ep4s53H+KAM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mONbHAAAA4wAAAA8AAAAAAAAAAAAAAAAAmAIAAGRy&#10;cy9kb3ducmV2LnhtbFBLBQYAAAAABAAEAPUAAACMAwAAAAA=&#10;" fillcolor="#a5a5a5 [2092]" stroked="f" strokeweight="1pt">
                        <v:stroke joinstyle="miter"/>
                      </v:roundrect>
                    </v:group>
                    <v:oval id="شكل بيضاوي 52" o:spid="_x0000_s167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oMoA&#10;AADiAAAADwAAAGRycy9kb3ducmV2LnhtbESPQWvCQBSE7wX/w/IKvdVdo4SQukqxFFqoUKP2/Mg+&#10;k2D2bchuTfz3XaHgcZiZb5jlerStuFDvG8caZlMFgrh0puFKw2H//pyB8AHZYOuYNFzJw3o1eVhi&#10;btzAO7oUoRIRwj5HDXUIXS6lL2uy6KeuI47eyfUWQ5R9JU2PQ4TbViZKpdJiw3Ghxo42NZXn4tdq&#10;+D6fjtefzy+1rdxQpIN9SxKz1/rpcXx9ARFoDPfwf/vDaEgX2TybqfkCbpfiHZCr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sJ16DKAAAA4gAAAA8AAAAAAAAAAAAAAAAAmAIA&#10;AGRycy9kb3ducmV2LnhtbFBLBQYAAAAABAAEAPUAAACPAwAAAAA=&#10;" filled="f" strokecolor="#168489" strokeweight="1pt">
                      <v:stroke joinstyle="miter"/>
                    </v:oval>
                  </v:group>
                  <v:shape id="مربع نص 41" o:spid="_x0000_s1676"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ZKI8YA&#10;AADjAAAADwAAAGRycy9kb3ducmV2LnhtbERPzU7DMAy+I/EOkSdxY2mBjlGWTRMwaQcujHK3GtNU&#10;a5yqMWv39mQSEkd//15tJt+pEw2xDWwgn2egiOtgW24MVJ+72yWoKMgWu8Bk4EwRNuvrqxWWNoz8&#10;QaeDNCqFcCzRgBPpS61j7chjnIeeOHHfYfAo6RwabQccU7jv9F2WLbTHllODw55eHNXHw483IGK3&#10;+bl683H/Nb2/ji6rC6yMuZlN22dQQpP8i//ce5vmL4p8WTzcPz7B5acE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ZKI8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مكينزي (</w:t>
                          </w:r>
                          <w:r w:rsidRPr="00297107">
                            <w:rPr>
                              <w:rFonts w:eastAsia="Calibri" w:hAnsi="Adobe Arabic" w:cs="Adobe Arabic"/>
                              <w:b/>
                              <w:bCs/>
                              <w:color w:val="FFFFFF"/>
                              <w:kern w:val="24"/>
                              <w:szCs w:val="28"/>
                              <w:lang w:bidi="ar-EG"/>
                            </w:rPr>
                            <w:t>McKinsey 7-S Framework</w:t>
                          </w:r>
                          <w:r w:rsidRPr="00C26B8B">
                            <w:rPr>
                              <w:rFonts w:eastAsia="Calibri" w:hAnsi="Adobe Arabic" w:cs="Adobe Arabic"/>
                              <w:b/>
                              <w:bCs/>
                              <w:color w:val="FFFFFF"/>
                              <w:kern w:val="24"/>
                              <w:sz w:val="36"/>
                              <w:szCs w:val="36"/>
                              <w:rtl/>
                              <w:lang w:bidi="ar-EG"/>
                            </w:rPr>
                            <w:t>):</w:t>
                          </w:r>
                        </w:p>
                      </w:txbxContent>
                    </v:textbox>
                  </v:shape>
                </v:group>
                <v:shape id="صورة 54" o:spid="_x0000_s167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BW+PMwAAADiAAAADwAAAAAA&#10;AAAAAAAAAACfAgAAZHJzL2Rvd25yZXYueG1sUEsFBgAAAAAEAAQA9wAAAJg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هذا النموذج يركز على 7 عوامل رئيسية داخل المنظمة: الهيكل، الاستراتيجية، النظم، المهارات، الطاقم، الأسلوب، والقيم المشتركة</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يساعد هذا النموذج على فهم كيفية تأثير هذه العوامل المترابطة على عملية التغيير</w:t>
      </w:r>
      <w:r w:rsidRPr="00C26B8B">
        <w:rPr>
          <w:rFonts w:ascii="Sakkal Majalla" w:hAnsi="Sakkal Majalla" w:cs="Sakkal Majalla"/>
          <w:sz w:val="34"/>
          <w:szCs w:val="34"/>
        </w:rPr>
        <w:t>.</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14B74321" wp14:editId="755E553C">
                <wp:extent cx="5731510" cy="891540"/>
                <wp:effectExtent l="0" t="0" r="2540" b="22860"/>
                <wp:docPr id="3042347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7508324" name="مجموعة 47"/>
                        <wpg:cNvGrpSpPr/>
                        <wpg:grpSpPr>
                          <a:xfrm>
                            <a:off x="0" y="0"/>
                            <a:ext cx="5731510" cy="895351"/>
                            <a:chOff x="0" y="0"/>
                            <a:chExt cx="5878196" cy="918845"/>
                          </a:xfrm>
                        </wpg:grpSpPr>
                        <wpg:grpSp>
                          <wpg:cNvPr id="405712789" name="مجموعة 48"/>
                          <wpg:cNvGrpSpPr/>
                          <wpg:grpSpPr>
                            <a:xfrm>
                              <a:off x="0" y="0"/>
                              <a:ext cx="5878196" cy="918845"/>
                              <a:chOff x="0" y="0"/>
                              <a:chExt cx="6240348" cy="919070"/>
                            </a:xfrm>
                          </wpg:grpSpPr>
                          <wpg:grpSp>
                            <wpg:cNvPr id="748766873" name="مجموعة 49"/>
                            <wpg:cNvGrpSpPr/>
                            <wpg:grpSpPr>
                              <a:xfrm>
                                <a:off x="0" y="169208"/>
                                <a:ext cx="5433072" cy="580613"/>
                                <a:chOff x="0" y="169208"/>
                                <a:chExt cx="5433072" cy="580613"/>
                              </a:xfrm>
                            </wpg:grpSpPr>
                            <wps:wsp>
                              <wps:cNvPr id="13200383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981833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47673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0581494" name="مربع نص 41"/>
                          <wps:cNvSpPr txBox="1"/>
                          <wps:spPr>
                            <a:xfrm>
                              <a:off x="204466" y="257055"/>
                              <a:ext cx="4615440" cy="38939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بروكمان (</w:t>
                                </w:r>
                                <w:proofErr w:type="spellStart"/>
                                <w:r w:rsidRPr="00297107">
                                  <w:rPr>
                                    <w:rFonts w:eastAsia="Calibri" w:hAnsi="Adobe Arabic" w:cs="Adobe Arabic"/>
                                    <w:b/>
                                    <w:bCs/>
                                    <w:color w:val="FFFFFF"/>
                                    <w:kern w:val="24"/>
                                    <w:szCs w:val="28"/>
                                    <w:lang w:bidi="ar-EG"/>
                                  </w:rPr>
                                  <w:t>Beckhard's</w:t>
                                </w:r>
                                <w:proofErr w:type="spellEnd"/>
                                <w:r w:rsidRPr="00297107">
                                  <w:rPr>
                                    <w:rFonts w:eastAsia="Calibri" w:hAnsi="Adobe Arabic" w:cs="Adobe Arabic"/>
                                    <w:b/>
                                    <w:bCs/>
                                    <w:color w:val="FFFFFF"/>
                                    <w:kern w:val="24"/>
                                    <w:szCs w:val="28"/>
                                    <w:lang w:bidi="ar-EG"/>
                                  </w:rPr>
                                  <w:t xml:space="preserve"> Change Equation</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210995624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wQ7ZBAgAAOA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">
                <v:group id="مجموعة 47" o:spid="_x0000_s167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RRpFbL&#10;AAAA4gAAAA8AAAAAAAAAAAAAAAAAqgIAAGRycy9kb3ducmV2LnhtbFBLBQYAAAAABAAEAPoAAACi&#10;AwAAAAA=&#10;">
                  <v:group id="مجموعة 48" o:spid="_x0000_s168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YOh2bL&#10;AAAA4gAAAA8AAAAAAAAAAAAAAAAAqgIAAGRycy9kb3ducmV2LnhtbFBLBQYAAAAABAAEAPoAAACi&#10;AwAAAAA=&#10;">
                    <v:group id="مجموعة 49" o:spid="_x0000_s168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GVuz/L&#10;AAAA4gAAAA8AAAAAAAAAAAAAAAAAqgIAAGRycy9kb3ducmV2LnhtbFBLBQYAAAAABAAEAPoAAACi&#10;AwAAAAA=&#10;">
                      <v:shape id="شكل حر 50" o:spid="_x0000_s168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BCcgA&#10;AADjAAAADwAAAGRycy9kb3ducmV2LnhtbESPQWvCQBCF7wX/wzKCt7qxqSLRVUQQRHrQtOJ1yI5J&#10;MDsbsluN/945FHp8M2++eW+57l2j7tSF2rOByTgBRVx4W3Np4Od79z4HFSKyxcYzGXhSgPVq8LbE&#10;zPoHn+iex1IJhEOGBqoY20zrUFTkMIx9Syy7q+8cRpFdqW2HD4G7Rn8kyUw7rFk+VNjStqLilv86&#10;A7PD9HI8FrvpKd+nX4GcPVsfjRkN+80CVKQ+/pv/rvdW4qfCTOfpp4SWTjIAvX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UcEJ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81MckA&#10;AADiAAAADwAAAGRycy9kb3ducmV2LnhtbESPQWvCQBSE7wX/w/IEL1I3VqxpzEakIvTYqvT8zL5u&#10;gtm3MbvG9N93C4Ueh5n5hsk3g21ET52vHSuYzxIQxKXTNRsFp+P+MQXhA7LGxjEp+CYPm2L0kGOm&#10;3Z0/qD8EIyKEfYYKqhDaTEpfVmTRz1xLHL0v11kMUXZG6g7vEW4b+ZQkz9JizXGhwpZeKyovh5tV&#10;gFf7/nl2wfn+bMxuumyHqV4qNRkP2zWIQEP4D/+137SC1Us6TxeLdAW/l+Idk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H81MckAAADiAAAADwAAAAAAAAAAAAAAAACYAgAA&#10;ZHJzL2Rvd25yZXYueG1sUEsFBgAAAAAEAAQA9QAAAI4DAAAAAA==&#10;" fillcolor="#a5a5a5 [2092]" stroked="f" strokeweight="1pt">
                        <v:stroke joinstyle="miter"/>
                      </v:roundrect>
                    </v:group>
                    <v:oval id="شكل بيضاوي 52" o:spid="_x0000_s168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dzc8gA&#10;AADjAAAADwAAAGRycy9kb3ducmV2LnhtbERPX2vCMBB/H/gdwg32NpN1UrUzimwMNnCgVfd8NGdb&#10;bC6lyWz99stA2OP9/t9iNdhGXKjztWMNT2MFgrhwpuZSw2H//jgD4QOywcYxabiSh9VydLfAzLie&#10;d3TJQyliCPsMNVQhtJmUvqjIoh+7ljhyJ9dZDPHsSmk67GO4bWSiVCot1hwbKmzptaLinP9YDdvz&#10;6Xj9/tyor9L1edrbtyQxe60f7of1C4hAQ/gX39wfJs5Xk8k0nT6rOfz9FAG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h3NzyAAAAOMAAAAPAAAAAAAAAAAAAAAAAJgCAABk&#10;cnMvZG93bnJldi54bWxQSwUGAAAAAAQABAD1AAAAjQMAAAAA&#10;" filled="f" strokecolor="#168489" strokeweight="1pt">
                      <v:stroke joinstyle="miter"/>
                    </v:oval>
                  </v:group>
                  <v:shape id="مربع نص 41" o:spid="_x0000_s1685"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g84cUA&#10;AADjAAAADwAAAGRycy9kb3ducmV2LnhtbERPS0vDQBC+C/6HZQRvdjehlRq7LcUH9ODFNt6H7JgN&#10;ZmdDdmzSf+8Kgsf53rPZzaFXZxpTF9lCsTCgiJvoOm4t1KfXuzWoJMgO+8hk4UIJdtvrqw1WLk78&#10;TuejtCqHcKrQghcZKq1T4ylgWsSBOHOfcQwo+Rxb7UaccnjodWnMvQ7YcW7wONCTp+br+B0siLh9&#10;calfQjp8zG/PkzfNCmtrb2/m/SMooVn+xX/ug8vzy9Ks1sXyY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DzhxQAAAOMAAAAPAAAAAAAAAAAAAAAAAJgCAABkcnMv&#10;ZG93bnJldi54bWxQSwUGAAAAAAQABAD1AAAAig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بروكمان (</w:t>
                          </w:r>
                          <w:proofErr w:type="spellStart"/>
                          <w:r w:rsidRPr="00297107">
                            <w:rPr>
                              <w:rFonts w:eastAsia="Calibri" w:hAnsi="Adobe Arabic" w:cs="Adobe Arabic"/>
                              <w:b/>
                              <w:bCs/>
                              <w:color w:val="FFFFFF"/>
                              <w:kern w:val="24"/>
                              <w:szCs w:val="28"/>
                              <w:lang w:bidi="ar-EG"/>
                            </w:rPr>
                            <w:t>Beckhard's</w:t>
                          </w:r>
                          <w:proofErr w:type="spellEnd"/>
                          <w:r w:rsidRPr="00297107">
                            <w:rPr>
                              <w:rFonts w:eastAsia="Calibri" w:hAnsi="Adobe Arabic" w:cs="Adobe Arabic"/>
                              <w:b/>
                              <w:bCs/>
                              <w:color w:val="FFFFFF"/>
                              <w:kern w:val="24"/>
                              <w:szCs w:val="28"/>
                              <w:lang w:bidi="ar-EG"/>
                            </w:rPr>
                            <w:t xml:space="preserve"> Change Equation</w:t>
                          </w:r>
                          <w:r w:rsidRPr="00C26B8B">
                            <w:rPr>
                              <w:rFonts w:eastAsia="Calibri" w:hAnsi="Adobe Arabic" w:cs="Adobe Arabic"/>
                              <w:b/>
                              <w:bCs/>
                              <w:color w:val="FFFFFF"/>
                              <w:kern w:val="24"/>
                              <w:sz w:val="36"/>
                              <w:szCs w:val="36"/>
                              <w:rtl/>
                              <w:lang w:bidi="ar-EG"/>
                            </w:rPr>
                            <w:t>):</w:t>
                          </w:r>
                        </w:p>
                      </w:txbxContent>
                    </v:textbox>
                  </v:shape>
                </v:group>
                <v:shape id="صورة 54" o:spid="_x0000_s168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jdrOcwAAADjAAAADwAAAAAA&#10;AAAAAAAAAACfAgAAZHJzL2Rvd25yZXYueG1sUEsFBgAAAAAEAAQA9wAAAJg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يركز هذا النموذج على ثلاثة عناصر أساسية لنجاح التغيير: الإحساس بالضرورة، الرؤية المستقبلية، والخطوات العملية</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يؤكد على أهمية الموازنة بين هذه العناصر لتحفيز الموظفين على التغيير</w:t>
      </w:r>
      <w:r w:rsidRPr="00C26B8B">
        <w:rPr>
          <w:rFonts w:ascii="Sakkal Majalla" w:hAnsi="Sakkal Majalla" w:cs="Sakkal Majalla"/>
          <w:sz w:val="34"/>
          <w:szCs w:val="34"/>
        </w:rPr>
        <w:t>.</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3099E67E" wp14:editId="57AAC65D">
                <wp:extent cx="5731510" cy="891540"/>
                <wp:effectExtent l="0" t="0" r="2540" b="22860"/>
                <wp:docPr id="13186429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6692916" name="مجموعة 47"/>
                        <wpg:cNvGrpSpPr/>
                        <wpg:grpSpPr>
                          <a:xfrm>
                            <a:off x="0" y="0"/>
                            <a:ext cx="5731510" cy="895351"/>
                            <a:chOff x="0" y="0"/>
                            <a:chExt cx="5878196" cy="918845"/>
                          </a:xfrm>
                        </wpg:grpSpPr>
                        <wpg:grpSp>
                          <wpg:cNvPr id="2133381750" name="مجموعة 48"/>
                          <wpg:cNvGrpSpPr/>
                          <wpg:grpSpPr>
                            <a:xfrm>
                              <a:off x="0" y="0"/>
                              <a:ext cx="5878196" cy="918845"/>
                              <a:chOff x="0" y="0"/>
                              <a:chExt cx="6240348" cy="919070"/>
                            </a:xfrm>
                          </wpg:grpSpPr>
                          <wpg:grpSp>
                            <wpg:cNvPr id="98297790" name="مجموعة 49"/>
                            <wpg:cNvGrpSpPr/>
                            <wpg:grpSpPr>
                              <a:xfrm>
                                <a:off x="0" y="169208"/>
                                <a:ext cx="5433072" cy="580613"/>
                                <a:chOff x="0" y="169208"/>
                                <a:chExt cx="5433072" cy="580613"/>
                              </a:xfrm>
                            </wpg:grpSpPr>
                            <wps:wsp>
                              <wps:cNvPr id="14514601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6609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09645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7773466" name="مربع نص 41"/>
                          <wps:cNvSpPr txBox="1"/>
                          <wps:spPr>
                            <a:xfrm>
                              <a:off x="204466" y="257055"/>
                              <a:ext cx="4615440" cy="38939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سينر (</w:t>
                                </w:r>
                                <w:r w:rsidRPr="00297107">
                                  <w:rPr>
                                    <w:rFonts w:eastAsia="Calibri" w:hAnsi="Adobe Arabic" w:cs="Adobe Arabic"/>
                                    <w:b/>
                                    <w:bCs/>
                                    <w:color w:val="FFFFFF"/>
                                    <w:kern w:val="24"/>
                                    <w:szCs w:val="28"/>
                                    <w:lang w:bidi="ar-EG"/>
                                  </w:rPr>
                                  <w:t>Senge's 5 Disciplines</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94384985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">
                <v:group id="مجموعة 47" o:spid="_x0000_s168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C6Xs3L&#10;AAAA4wAAAA8AAAAAAAAAAAAAAAAAqgIAAGRycy9kb3ducmV2LnhtbFBLBQYAAAAABAAEAPoAAACi&#10;AwAAAAA=&#10;">
                  <v:group id="مجموعة 48" o:spid="_x0000_s168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WkvO8oA&#10;AADjAAAADwAAAAAAAAAAAAAAAACqAgAAZHJzL2Rvd25yZXYueG1sUEsFBgAAAAAEAAQA+gAAAKED&#10;AAAAAA==&#10;">
                    <v:group id="مجموعة 49" o:spid="_x0000_s169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LNM2zyQAA&#10;AOEAAAAPAAAAAAAAAAAAAAAAAKoCAABkcnMvZG93bnJldi54bWxQSwUGAAAAAAQABAD6AAAAoAMA&#10;AAAA&#10;">
                      <v:shape id="شكل حر 50" o:spid="_x0000_s169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KJjMYA&#10;AADjAAAADwAAAGRycy9kb3ducmV2LnhtbERPzWrCQBC+F3yHZQre6iZqgkZXEUEQ6UHTitchOyah&#10;2dmQXTW+fbdQ8Djf/yzXvWnEnTpXW1YQjyIQxIXVNZcKvr92HzMQziNrbCyTgic5WK8Gb0vMtH3w&#10;ie65L0UIYZehgsr7NpPSFRUZdCPbEgfuajuDPpxdKXWHjxBuGjmOolQarDk0VNjStqLiJ78ZBekh&#10;uRyPxS455fvJpyOjz9p6pYbv/WYBwlPvX+J/916H+dMknqZRPJnD308BA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KJj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9aVsUA&#10;AADjAAAADwAAAGRycy9kb3ducmV2LnhtbERPX2vCMBB/F/Ydwgl7EU2ctGg1ijgGe5xu7PlszrTY&#10;XLom1u7bL4PBHu/3/za7wTWipy7UnjXMZwoEcelNzVbDx/vLdAkiRGSDjWfS8E0BdtuH0QYL4+98&#10;pP4UrUghHArUUMXYFlKGsiKHYeZb4sRdfOcwprOz0nR4T+GukU9K5dJhzamhwpYOFZXX081pwC/3&#10;9nn20Yf+bO3zJGuHicm0fhwP+zWISEP8F/+5X02any3yXK3UcgG/PyUA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1pWxQAAAOMAAAAPAAAAAAAAAAAAAAAAAJgCAABkcnMv&#10;ZG93bnJldi54bWxQSwUGAAAAAAQABAD1AAAAigMAAAAA&#10;" fillcolor="#a5a5a5 [2092]" stroked="f" strokeweight="1pt">
                        <v:stroke joinstyle="miter"/>
                      </v:roundrect>
                    </v:group>
                    <v:oval id="شكل بيضاوي 52" o:spid="_x0000_s169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9ocgA&#10;AADjAAAADwAAAGRycy9kb3ducmV2LnhtbERPX0vDMBB/F/Ydwg18c8mKrbNbNsZEUHDgOvX5aG5t&#10;WXMpTVy7b28Ewcf7/b/VZrStuFDvG8ca5jMFgrh0puFKw8fx+W4Bwgdkg61j0nAlD5v15GaFuXED&#10;H+hShErEEPY5aqhD6HIpfVmTRT9zHXHkTq63GOLZV9L0OMRw28pEqUxabDg21NjRrqbyXHxbDe/n&#10;0+f16/VN7Ss3FNlgn5LEHLW+nY7bJYhAY/gX/7lfTJyfPKjH7D5NU/j9KQI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h/2hyAAAAOMAAAAPAAAAAAAAAAAAAAAAAJgCAABk&#10;cnMvZG93bnJldi54bWxQSwUGAAAAAAQABAD1AAAAjQMAAAAA&#10;" filled="f" strokecolor="#168489" strokeweight="1pt">
                      <v:stroke joinstyle="miter"/>
                    </v:oval>
                  </v:group>
                  <v:shape id="مربع نص 41" o:spid="_x0000_s1694"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6UmckA&#10;AADiAAAADwAAAGRycy9kb3ducmV2LnhtbESPzWrDMBCE74W+g9hCb42cprWLGyWE/kAOvSRx7ou1&#10;tUytlbG2sfP2VSGQ4zAz3zDL9eQ7daIhtoENzGcZKOI62JYbA9Xh8+EFVBRki11gMnCmCOvV7c0S&#10;SxtG3tFpL41KEI4lGnAifal1rB15jLPQEyfvOwweJcmh0XbAMcF9px+zLNceW04LDnt6c1T/7H+9&#10;ARG7mZ+rDx+3x+nrfXRZ/YyVMfd30+YVlNAk1/ClvbUGFnlRFIunPIf/S+kO6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86UmckAAADi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سينر (</w:t>
                          </w:r>
                          <w:r w:rsidRPr="00297107">
                            <w:rPr>
                              <w:rFonts w:eastAsia="Calibri" w:hAnsi="Adobe Arabic" w:cs="Adobe Arabic"/>
                              <w:b/>
                              <w:bCs/>
                              <w:color w:val="FFFFFF"/>
                              <w:kern w:val="24"/>
                              <w:szCs w:val="28"/>
                              <w:lang w:bidi="ar-EG"/>
                            </w:rPr>
                            <w:t>Senge's 5 Disciplines</w:t>
                          </w:r>
                          <w:r w:rsidRPr="00C26B8B">
                            <w:rPr>
                              <w:rFonts w:eastAsia="Calibri" w:hAnsi="Adobe Arabic" w:cs="Adobe Arabic"/>
                              <w:b/>
                              <w:bCs/>
                              <w:color w:val="FFFFFF"/>
                              <w:kern w:val="24"/>
                              <w:sz w:val="36"/>
                              <w:szCs w:val="36"/>
                              <w:rtl/>
                              <w:lang w:bidi="ar-EG"/>
                            </w:rPr>
                            <w:t>):</w:t>
                          </w:r>
                        </w:p>
                      </w:txbxContent>
                    </v:textbox>
                  </v:shape>
                </v:group>
                <v:shape id="صورة 54" o:spid="_x0000_s169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4+5KmcwAAADiAAAADwAAAAAA&#10;AAAAAAAAAACfAgAAZHJzL2Rvd25yZXYueG1sUEsFBgAAAAAEAAQA9wAAAJg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يقدم هذا النموذج خمس ممارسات ضرورية لخلق منظمات متعلمة قادرة على التغيير والتطور المستمر</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تشمل هذه الممارسات: التفكير النظمي، السيطرة الشخصية، النماذج الذهنية، البناء المشترك للرؤية، والتعلم الجماعي</w:t>
      </w:r>
      <w:r w:rsidRPr="00C26B8B">
        <w:rPr>
          <w:rFonts w:ascii="Sakkal Majalla" w:hAnsi="Sakkal Majalla" w:cs="Sakkal Majalla"/>
          <w:sz w:val="34"/>
          <w:szCs w:val="34"/>
        </w:rPr>
        <w:t>.</w:t>
      </w:r>
    </w:p>
    <w:p w:rsidR="00560E47" w:rsidRPr="00A0091A" w:rsidRDefault="00560E47" w:rsidP="00560E47">
      <w:pPr>
        <w:rPr>
          <w:rtl/>
        </w:rPr>
      </w:pPr>
      <w:r w:rsidRPr="002A078C">
        <w:rPr>
          <w:rFonts w:ascii="Sakkal Majalla" w:hAnsi="Sakkal Majalla"/>
          <w:noProof/>
          <w:sz w:val="34"/>
        </w:rPr>
        <mc:AlternateContent>
          <mc:Choice Requires="wpg">
            <w:drawing>
              <wp:inline distT="0" distB="0" distL="0" distR="0" wp14:anchorId="7B61A7CA" wp14:editId="097BE2F1">
                <wp:extent cx="5731510" cy="891540"/>
                <wp:effectExtent l="0" t="0" r="2540" b="22860"/>
                <wp:docPr id="20519114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02729125" name="مجموعة 47"/>
                        <wpg:cNvGrpSpPr/>
                        <wpg:grpSpPr>
                          <a:xfrm>
                            <a:off x="0" y="0"/>
                            <a:ext cx="5731510" cy="895351"/>
                            <a:chOff x="0" y="0"/>
                            <a:chExt cx="5878196" cy="918845"/>
                          </a:xfrm>
                        </wpg:grpSpPr>
                        <wpg:grpSp>
                          <wpg:cNvPr id="679758455" name="مجموعة 48"/>
                          <wpg:cNvGrpSpPr/>
                          <wpg:grpSpPr>
                            <a:xfrm>
                              <a:off x="0" y="0"/>
                              <a:ext cx="5878196" cy="918845"/>
                              <a:chOff x="0" y="0"/>
                              <a:chExt cx="6240348" cy="919070"/>
                            </a:xfrm>
                          </wpg:grpSpPr>
                          <wpg:grpSp>
                            <wpg:cNvPr id="785852727" name="مجموعة 49"/>
                            <wpg:cNvGrpSpPr/>
                            <wpg:grpSpPr>
                              <a:xfrm>
                                <a:off x="0" y="169208"/>
                                <a:ext cx="5433072" cy="580613"/>
                                <a:chOff x="0" y="169208"/>
                                <a:chExt cx="5433072" cy="580613"/>
                              </a:xfrm>
                            </wpg:grpSpPr>
                            <wps:wsp>
                              <wps:cNvPr id="12437957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8563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7538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2973118" name="مربع نص 41"/>
                          <wps:cNvSpPr txBox="1"/>
                          <wps:spPr>
                            <a:xfrm>
                              <a:off x="204466" y="257055"/>
                              <a:ext cx="4615440" cy="389397"/>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شوارتز (</w:t>
                                </w:r>
                                <w:r w:rsidRPr="00297107">
                                  <w:rPr>
                                    <w:rFonts w:eastAsia="Calibri" w:hAnsi="Adobe Arabic" w:cs="Adobe Arabic"/>
                                    <w:b/>
                                    <w:bCs/>
                                    <w:color w:val="FFFFFF"/>
                                    <w:kern w:val="24"/>
                                    <w:szCs w:val="28"/>
                                    <w:lang w:bidi="ar-EG"/>
                                  </w:rPr>
                                  <w:t>Schwartz's Scenario Planning</w:t>
                                </w:r>
                                <w:r w:rsidRPr="00C26B8B">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2286951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GqtqpULCAAA4B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169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iwFVnIAAAA&#10;4wAAAA8AAAAAAAAAAAAAAAAAqgIAAGRycy9kb3ducmV2LnhtbFBLBQYAAAAABAAEAPoAAACfAwAA&#10;AAA=&#10;">
                  <v:group id="مجموعة 48" o:spid="_x0000_s169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6z93fL&#10;AAAA4gAAAA8AAAAAAAAAAAAAAAAAqgIAAGRycy9kb3ducmV2LnhtbFBLBQYAAAAABAAEAPoAAACi&#10;AwAAAAA=&#10;">
                    <v:group id="مجموعة 49" o:spid="_x0000_s169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OUUgHL&#10;AAAA4gAAAA8AAAAAAAAAAAAAAAAAqgIAAGRycy9kb3ducmV2LnhtbFBLBQYAAAAABAAEAPoAAACi&#10;AwAAAAA=&#10;">
                      <v:shape id="شكل حر 50" o:spid="_x0000_s170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CfccA&#10;AADjAAAADwAAAGRycy9kb3ducmV2LnhtbERPzWrCQBC+C77DMkJvumlsjEZXKQVBigeNitchOyah&#10;2dmQ3Wr69l2h0ON8/7Pa9KYRd+pcbVnB6yQCQVxYXXOp4HzajucgnEfW2FgmBT/kYLMeDlaYafvg&#10;I91zX4oQwi5DBZX3bSalKyoy6Ca2JQ7czXYGfTi7UuoOHyHcNDKOopk0WHNoqLClj4qKr/zbKJh9&#10;JtfDodgmx3w33Tsy+qKtV+pl1L8vQXjq/b/4z73TYX78Nk0XSZrG8PwpAC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Dgn3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acv8cA&#10;AADiAAAADwAAAGRycy9kb3ducmV2LnhtbESPzWrCQBSF94W+w3AL3Uid2Jog0UkQpdBlG8X1NXM7&#10;CWbuxMwY07fvLApdHs4f36acbCdGGnzrWMFinoAgrp1u2Sg4Ht5fViB8QNbYOSYFP+ShLB4fNphr&#10;d+cvGqtgRBxhn6OCJoQ+l9LXDVn0c9cTR+/bDRZDlIOResB7HLedfE2STFpsOT402NOuofpS3awC&#10;vNrP09kF58ezMftZ2k8znSr1/DRt1yACTeE//Nf+0AqW6SrN3pJlhIhIEQd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GnL/HAAAA4gAAAA8AAAAAAAAAAAAAAAAAmAIAAGRy&#10;cy9kb3ducmV2LnhtbFBLBQYAAAAABAAEAPUAAACMAwAAAAA=&#10;" fillcolor="#a5a5a5 [2092]" stroked="f" strokeweight="1pt">
                        <v:stroke joinstyle="miter"/>
                      </v:roundrect>
                    </v:group>
                    <v:oval id="شكل بيضاوي 52" o:spid="_x0000_s170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sHGMcA&#10;AADiAAAADwAAAGRycy9kb3ducmV2LnhtbERPW2vCMBR+H/gfwhn4NtN1zks1ikwGExzMenk+NMe2&#10;2JyUJrP13y/CwMeP7z5fdqYSV2pcaVnB6yACQZxZXXKu4LD/fJmAcB5ZY2WZFNzIwXLRe5pjom3L&#10;O7qmPhchhF2CCgrv60RKlxVk0A1sTRy4s20M+gCbXOoG2xBuKhlH0UgaLDk0FFjTR0HZJf01Cn4u&#10;5+PttNlG37lt01Fr1nGs90r1n7vVDISnzj/E/+4vHeYPh+P3t8l0CvdLAYN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7BxjHAAAA4gAAAA8AAAAAAAAAAAAAAAAAmAIAAGRy&#10;cy9kb3ducmV2LnhtbFBLBQYAAAAABAAEAPUAAACMAwAAAAA=&#10;" filled="f" strokecolor="#168489" strokeweight="1pt">
                      <v:stroke joinstyle="miter"/>
                    </v:oval>
                  </v:group>
                  <v:shape id="مربع نص 41" o:spid="_x0000_s1703"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33yskA&#10;AADjAAAADwAAAGRycy9kb3ducmV2LnhtbESPQU/DMAyF70j8h8hI3FiaITYoy6ZpgLQDl23lbjWm&#10;qWiSqvHW7t/jAxJH+z2/93m1mUKnLjTkNkULZlaAolgn18bGQnX6eHgGlRmjwy5FsnClDJv17c0K&#10;S5fGeKDLkRslITGXaMEz96XWufYUMM9ST1G07zQEZBmHRrsBRwkPnZ4XxUIHbKM0eOxp56n+OZ6D&#10;BWa3NdfqPeT91/T5NvqifsLK2vu7afsKimnif/Pf9d4JvlnMX5aPxgi0/CQL0O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i33ys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نموذج شوارتز (</w:t>
                          </w:r>
                          <w:r w:rsidRPr="00297107">
                            <w:rPr>
                              <w:rFonts w:eastAsia="Calibri" w:hAnsi="Adobe Arabic" w:cs="Adobe Arabic"/>
                              <w:b/>
                              <w:bCs/>
                              <w:color w:val="FFFFFF"/>
                              <w:kern w:val="24"/>
                              <w:szCs w:val="28"/>
                              <w:lang w:bidi="ar-EG"/>
                            </w:rPr>
                            <w:t>Schwartz's Scenario Planning</w:t>
                          </w:r>
                          <w:r w:rsidRPr="00C26B8B">
                            <w:rPr>
                              <w:rFonts w:eastAsia="Calibri" w:hAnsi="Adobe Arabic" w:cs="Adobe Arabic"/>
                              <w:b/>
                              <w:bCs/>
                              <w:color w:val="FFFFFF"/>
                              <w:kern w:val="24"/>
                              <w:sz w:val="36"/>
                              <w:szCs w:val="36"/>
                              <w:rtl/>
                              <w:lang w:bidi="ar-EG"/>
                            </w:rPr>
                            <w:t>):</w:t>
                          </w:r>
                        </w:p>
                      </w:txbxContent>
                    </v:textbox>
                  </v:shape>
                </v:group>
                <v:shape id="صورة 54" o:spid="_x0000_s170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jmsb/8wAAADiAAAADwAAAAAA&#10;AAAAAAAAAACfAgAAZHJzL2Rvd25yZXYueG1sUEsFBgAAAAAEAAQA9wAAAJg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يركز هذا النموذج على استكشاف السيناريوهات المستقبلية المحتملة للمنظمة وتطوير استراتيجيات التعامل معها</w:t>
      </w:r>
      <w:r w:rsidRPr="00C26B8B">
        <w:rPr>
          <w:rFonts w:ascii="Sakkal Majalla" w:hAnsi="Sakkal Majalla" w:cs="Sakkal Majalla"/>
          <w:sz w:val="34"/>
          <w:szCs w:val="34"/>
        </w:rPr>
        <w:t>.</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tl/>
        </w:rPr>
      </w:pPr>
      <w:r w:rsidRPr="00C26B8B">
        <w:rPr>
          <w:rFonts w:ascii="Sakkal Majalla" w:hAnsi="Sakkal Majalla" w:cs="Sakkal Majalla"/>
          <w:sz w:val="34"/>
          <w:szCs w:val="34"/>
          <w:rtl/>
        </w:rPr>
        <w:t>يساعد على استباق التغييرات المحتملة في البيئة الخارجية والتخطيط لها بشكل استراتيجي</w:t>
      </w:r>
      <w:r w:rsidRPr="00C26B8B">
        <w:rPr>
          <w:rFonts w:ascii="Sakkal Majalla" w:hAnsi="Sakkal Majalla" w:cs="Sakkal Majalla"/>
          <w:sz w:val="34"/>
          <w:szCs w:val="34"/>
        </w:rPr>
        <w:t>.</w:t>
      </w:r>
    </w:p>
    <w:p w:rsidR="00560E47" w:rsidRPr="00A0091A" w:rsidRDefault="00560E47" w:rsidP="00560E47">
      <w:pPr>
        <w:rPr>
          <w:rtl/>
        </w:rPr>
      </w:pPr>
      <w:r w:rsidRPr="00A0091A">
        <w:rPr>
          <w:rtl/>
        </w:rPr>
        <w:lastRenderedPageBreak/>
        <w:t>هذه النماذج المختلفة توفر إطارا شاملا</w:t>
      </w:r>
      <w:r>
        <w:rPr>
          <w:rFonts w:hint="cs"/>
          <w:rtl/>
        </w:rPr>
        <w:t xml:space="preserve">ً </w:t>
      </w:r>
      <w:r w:rsidRPr="00A0091A">
        <w:rPr>
          <w:rtl/>
        </w:rPr>
        <w:t>لتخطيط وتنفيذ عمليات التغيير التنظيمي بشكل فعال</w:t>
      </w:r>
      <w:r w:rsidRPr="00A0091A">
        <w:t>.</w:t>
      </w:r>
    </w:p>
    <w:p w:rsidR="00560E47" w:rsidRDefault="00560E47" w:rsidP="00560E47">
      <w:pPr>
        <w:rPr>
          <w:rtl/>
        </w:rPr>
      </w:pPr>
      <w:r w:rsidRPr="002A078C">
        <w:rPr>
          <w:rFonts w:ascii="Sakkal Majalla" w:hAnsi="Sakkal Majalla"/>
          <w:noProof/>
          <w:color w:val="002060"/>
          <w:sz w:val="34"/>
        </w:rPr>
        <mc:AlternateContent>
          <mc:Choice Requires="wpg">
            <w:drawing>
              <wp:inline distT="0" distB="0" distL="0" distR="0" wp14:anchorId="0C04931E" wp14:editId="47024496">
                <wp:extent cx="5731510" cy="895350"/>
                <wp:effectExtent l="0" t="0" r="21590" b="19050"/>
                <wp:docPr id="27221904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5339138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01786122" name="مجموعة 39"/>
                        <wpg:cNvGrpSpPr/>
                        <wpg:grpSpPr>
                          <a:xfrm>
                            <a:off x="0" y="0"/>
                            <a:ext cx="5731510" cy="895350"/>
                            <a:chOff x="0" y="0"/>
                            <a:chExt cx="5878196" cy="918845"/>
                          </a:xfrm>
                        </wpg:grpSpPr>
                        <wpg:grpSp>
                          <wpg:cNvPr id="1099871903" name="مجموعة 40"/>
                          <wpg:cNvGrpSpPr/>
                          <wpg:grpSpPr>
                            <a:xfrm>
                              <a:off x="0" y="0"/>
                              <a:ext cx="5878196" cy="918845"/>
                              <a:chOff x="0" y="0"/>
                              <a:chExt cx="6240348" cy="919070"/>
                            </a:xfrm>
                          </wpg:grpSpPr>
                          <wpg:grpSp>
                            <wpg:cNvPr id="268085662" name="مجموعة 41"/>
                            <wpg:cNvGrpSpPr/>
                            <wpg:grpSpPr>
                              <a:xfrm>
                                <a:off x="0" y="169208"/>
                                <a:ext cx="5433072" cy="580613"/>
                                <a:chOff x="0" y="169208"/>
                                <a:chExt cx="5433072" cy="580613"/>
                              </a:xfrm>
                            </wpg:grpSpPr>
                            <wps:wsp>
                              <wps:cNvPr id="6845290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65585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15482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448389" name="مربع نص 41"/>
                          <wps:cNvSpPr txBox="1"/>
                          <wps:spPr>
                            <a:xfrm>
                              <a:off x="204484" y="256983"/>
                              <a:ext cx="4616071" cy="387740"/>
                            </a:xfrm>
                            <a:prstGeom prst="rect">
                              <a:avLst/>
                            </a:prstGeom>
                            <a:noFill/>
                          </wps:spPr>
                          <wps:txbx>
                            <w:txbxContent>
                              <w:p w:rsidR="001338CC" w:rsidRPr="00B0570E"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تخطيط وتنفيذ عملية التغيير بفعالية</w:t>
                                </w:r>
                              </w:p>
                            </w:txbxContent>
                          </wps:txbx>
                          <wps:bodyPr wrap="square" rtlCol="1">
                            <a:spAutoFit/>
                          </wps:bodyPr>
                        </wps:wsp>
                      </wpg:grpSp>
                    </wpg:wgp>
                  </a:graphicData>
                </a:graphic>
              </wp:inline>
            </w:drawing>
          </mc:Choice>
          <mc:Fallback>
            <w:pict>
              <v:group id="_x0000_s170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&#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">
                <v:shape id="صورة 38" o:spid="_x0000_s170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xtyXHAAAA4wAAAA8AAABkcnMvZG93bnJldi54bWxET19rwjAQfx/sO4Qb7G2mGjq0GkXEwV7G&#10;ZhV8PZpbU9ZcapPV7tsvg4GP9/t/q83oWjFQHxrPGqaTDARx5U3DtYbT8eVpDiJEZIOtZ9LwQwE2&#10;6/u7FRbGX/lAQxlrkUI4FKjBxtgVUobKksMw8R1x4j597zCms6+l6fGawl0rZ1n2LB02nBosdrSz&#10;VH2V306D2g/jXu3e38LZdsdL6bZNOHxo/fgwbpcgIo3xJv53v5o0P8+VWkzVPIe/nxIAcv0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LxtyXHAAAA4wAAAA8AAAAAAAAAAAAA&#10;AAAAnwIAAGRycy9kb3ducmV2LnhtbFBLBQYAAAAABAAEAPcAAACTAwAAAAA=&#10;">
                  <v:imagedata r:id="rId66" o:title=""/>
                </v:shape>
                <v:group id="مجموعة 39" o:spid="_x0000_s17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URJecoA&#10;AADjAAAADwAAAAAAAAAAAAAAAACqAgAAZHJzL2Rvd25yZXYueG1sUEsFBgAAAAAEAAQA+gAAAKED&#10;AAAAAA==&#10;">
                  <v:group id="مجموعة 40" o:spid="_x0000_s17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JjNDIAAAA&#10;4wAAAA8AAAAAAAAAAAAAAAAAqgIAAGRycy9kb3ducmV2LnhtbFBLBQYAAAAABAAEAPoAAACfAwAA&#10;AAA=&#10;">
                    <v:group id="مجموعة 41" o:spid="_x0000_s17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xjQPzL&#10;AAAA4gAAAA8AAAAAAAAAAAAAAAAAqgIAAGRycy9kb3ducmV2LnhtbFBLBQYAAAAABAAEAPoAAACi&#10;AwAAAAA=&#10;">
                      <v:shape id="شكل حر 42" o:spid="_x0000_s17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e3vMkA&#10;AADiAAAADwAAAGRycy9kb3ducmV2LnhtbESPwW7CMBBE75X6D9ZW6q3YQCAQMKhCrcqhlwIfsIqX&#10;OBCv09iF8Pe4UqUeRzPzRrNc964RF+pC7VnDcKBAEJfe1FxpOOzfX2YgQkQ22HgmDTcKsF49Piyx&#10;MP7KX3TZxUokCIcCNdgY20LKUFpyGAa+JU7e0XcOY5JdJU2H1wR3jRwpNZUOa04LFlvaWCrPux+n&#10;wajszWX5R06b70+rTkMTz2Oj9fNT/7oAEamP/+G/9tZomM6yyWiu8jH8Xkp3QK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se3vM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ru8sA&#10;AADiAAAADwAAAGRycy9kb3ducmV2LnhtbESPQUvDQBSE70L/w/IK3uxui0lD7LZUoSLag7ai10f2&#10;mYTuvg3ZbRP/vSsIHoeZ+YZZbUZnxYX60HrWMJ8pEMSVNy3XGt6Pu5sCRIjIBq1n0vBNATbrydUK&#10;S+MHfqPLIdYiQTiUqKGJsSulDFVDDsPMd8TJ+/K9w5hkX0vT45DgzsqFUrl02HJaaLCjh4aq0+Hs&#10;NCxfd+chPObH5/sPu2+V/dwuXljr6+m4vQMRaYz/4b/2k9FQ3Ko8y4psCb+X0h2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swiu7ywAAAOIAAAAPAAAAAAAAAAAAAAAAAJgC&#10;AABkcnMvZG93bnJldi54bWxQSwUGAAAAAAQABAD1AAAAkAMAAAAA&#10;" fillcolor="#168489" stroked="f" strokeweight="1pt">
                        <v:stroke joinstyle="miter"/>
                      </v:roundrect>
                    </v:group>
                    <v:oval id="شكل بيضاوي 44" o:spid="_x0000_s17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WSskA&#10;AADiAAAADwAAAGRycy9kb3ducmV2LnhtbESPUWvCMBSF3wf7D+EO9jbTihulM8oYiDIQMe4H3DXX&#10;ptrc1CZq/feLMNjj4ZzzHc50PrhWXKgPjWcF+SgDQVx503Ct4Hu3eClAhIhssPVMCm4UYD57fJhi&#10;afyVt3TRsRYJwqFEBTbGrpQyVJYchpHviJO3973DmGRfS9PjNcFdK8dZ9iYdNpwWLHb0aak66rNT&#10;oIed3iz3tfRrbb9+8oM/ue1Kqeen4eMdRKQh/of/2iujoMjz10kxziZwv5TugJ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rtWSskAAADiAAAADwAAAAAAAAAAAAAAAACYAgAA&#10;ZHJzL2Rvd25yZXYueG1sUEsFBgAAAAAEAAQA9QAAAI4DAAAAAA==&#10;" filled="f" strokecolor="#a5a5a5 [2092]" strokeweight="1pt">
                      <v:stroke joinstyle="miter"/>
                    </v:oval>
                  </v:group>
                  <v:shape id="مربع نص 41" o:spid="_x0000_s1713"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JsMYA&#10;AADjAAAADwAAAGRycy9kb3ducmV2LnhtbERPS0vDQBC+C/6HZYTe7KYvibHbUmoLPXixxvuQHbPB&#10;7GzIjk3677uC4HG+96y3o2/VhfrYBDYwm2agiKtgG64NlB/HxxxUFGSLbWAycKUI28393RoLGwZ+&#10;p8tZapVCOBZowIl0hdaxcuQxTkNHnLiv0HuUdPa1tj0OKdy3ep5lT9pjw6nBYUd7R9X3+ccbELG7&#10;2bU8+Hj6HN9eB5dVKyyNmTyMuxdQQqP8i//cJ5vmrxb5cpkv8mf4/SkBo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JsMYAAADjAAAADwAAAAAAAAAAAAAAAACYAgAAZHJz&#10;L2Rvd25yZXYueG1sUEsFBgAAAAAEAAQA9QAAAIsDAAAAAA==&#10;" filled="f" stroked="f">
                    <v:textbox style="mso-fit-shape-to-text:t">
                      <w:txbxContent>
                        <w:p w:rsidR="001338CC" w:rsidRPr="00B0570E"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تخطيط وتنفيذ عملية التغيير بفعالية</w:t>
                          </w:r>
                        </w:p>
                      </w:txbxContent>
                    </v:textbox>
                  </v:shape>
                </v:group>
                <w10:wrap anchorx="page"/>
                <w10:anchorlock/>
              </v:group>
            </w:pict>
          </mc:Fallback>
        </mc:AlternateContent>
      </w:r>
    </w:p>
    <w:p w:rsidR="00560E47" w:rsidRDefault="00560E47" w:rsidP="00560E47">
      <w:r w:rsidRPr="00B928E9">
        <w:rPr>
          <w:rtl/>
        </w:rPr>
        <w:t>هناك عدة خطوات رئيسية لتخطيط وتنفيذ عملية التغيير في المنظمات بشكل فعال:</w:t>
      </w:r>
    </w:p>
    <w:p w:rsidR="00C26B8B" w:rsidRDefault="00C26B8B" w:rsidP="00C26B8B">
      <w:r w:rsidRPr="00C26B8B">
        <w:rPr>
          <w:noProof/>
        </w:rPr>
        <mc:AlternateContent>
          <mc:Choice Requires="wpg">
            <w:drawing>
              <wp:inline distT="0" distB="0" distL="0" distR="0" wp14:anchorId="127D0F44" wp14:editId="5A8E182E">
                <wp:extent cx="5873751" cy="3167380"/>
                <wp:effectExtent l="19050" t="0" r="0" b="0"/>
                <wp:docPr id="17" name="Group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584D10-1D45-ED02-2A2E-D8CF982BD011}"/>
                    </a:ext>
                  </a:extLst>
                </wp:docPr>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1568392730" name="Group 156839273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0CB8BFC-AEE6-FDD2-416A-AF30E62E0021}"/>
                            </a:ext>
                          </a:extLst>
                        </wpg:cNvPr>
                        <wpg:cNvGrpSpPr/>
                        <wpg:grpSpPr>
                          <a:xfrm>
                            <a:off x="0" y="0"/>
                            <a:ext cx="5873751" cy="1795752"/>
                            <a:chOff x="0" y="0"/>
                            <a:chExt cx="5873751" cy="1795752"/>
                          </a:xfrm>
                        </wpg:grpSpPr>
                        <wps:wsp>
                          <wps:cNvPr id="147623256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76D3FC-4375-4739-A364-489C74E975E5}"/>
                              </a:ext>
                            </a:extLst>
                          </wps:cNvPr>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8003107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18EB76-823D-4B5A-9B16-080F96AD5B7C}"/>
                              </a:ext>
                            </a:extLst>
                          </wps:cNvPr>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59711289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920B4F-0014-4786-B862-F26086BF650C}"/>
                              </a:ext>
                            </a:extLst>
                          </wps:cNvPr>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38398520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E0D31F3-35D7-472C-BA77-2B4FAC7BF686}"/>
                              </a:ext>
                            </a:extLst>
                          </wps:cNvPr>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89884008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488DA4-2D25-4B78-A268-1771256A4A32}"/>
                              </a:ext>
                            </a:extLst>
                          </wps:cNvPr>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4556798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0EB4560-DD2E-44EA-91A3-C9CC1B6D1A42}"/>
                              </a:ext>
                            </a:extLst>
                          </wps:cNvPr>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19964903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7BE3D6-078E-4874-B1EB-F00AB3FE8246}"/>
                              </a:ext>
                            </a:extLst>
                          </wps:cNvPr>
                          <wps:cNvSpPr/>
                          <wps:spPr>
                            <a:xfrm>
                              <a:off x="2801997"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7991657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44AE55-C6B0-4726-8F08-5AB3E63B45F5}"/>
                              </a:ext>
                            </a:extLst>
                          </wps:cNvPr>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25004148"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CCB84C-9EB1-47F1-9D2E-096F731C90C4}"/>
                              </a:ext>
                            </a:extLst>
                          </wps:cNvPr>
                          <wps:cNvSpPr txBox="1"/>
                          <wps:spPr>
                            <a:xfrm>
                              <a:off x="126351" y="722075"/>
                              <a:ext cx="1353396" cy="990639"/>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إعداد خطة تنفيذ شاملة</w:t>
                                </w:r>
                              </w:p>
                            </w:txbxContent>
                          </wps:txbx>
                          <wps:bodyPr wrap="square" lIns="0" rIns="0" rtlCol="0" anchor="t">
                            <a:noAutofit/>
                          </wps:bodyPr>
                        </wps:wsp>
                        <wps:wsp>
                          <wps:cNvPr id="587048086" name="TextBox 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211271-7FC8-408C-8F24-9CE5F84E0A66}"/>
                              </a:ext>
                            </a:extLst>
                          </wps:cNvPr>
                          <wps:cNvSpPr txBox="1"/>
                          <wps:spPr>
                            <a:xfrm>
                              <a:off x="1687134" y="741982"/>
                              <a:ext cx="1052764" cy="949779"/>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قيادة فعالة لقيادة التغيير</w:t>
                                </w:r>
                              </w:p>
                            </w:txbxContent>
                          </wps:txbx>
                          <wps:bodyPr wrap="square" lIns="0" rIns="0" rtlCol="0" anchor="t">
                            <a:noAutofit/>
                          </wps:bodyPr>
                        </wps:wsp>
                        <wps:wsp>
                          <wps:cNvPr id="751433459"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B6CD47-7839-480A-ADFF-381682046270}"/>
                              </a:ext>
                            </a:extLst>
                          </wps:cNvPr>
                          <wps:cNvSpPr txBox="1"/>
                          <wps:spPr>
                            <a:xfrm>
                              <a:off x="3149917" y="744515"/>
                              <a:ext cx="940158" cy="775847"/>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صياغة رؤية واضحة للتغيير</w:t>
                                </w:r>
                              </w:p>
                            </w:txbxContent>
                          </wps:txbx>
                          <wps:bodyPr wrap="square" lIns="0" rIns="0" rtlCol="0" anchor="t">
                            <a:noAutofit/>
                          </wps:bodyPr>
                        </wps:wsp>
                        <wps:wsp>
                          <wps:cNvPr id="1361244578" name="TextBox 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A0A6C1-AB94-46E4-AE55-192C954967E3}"/>
                              </a:ext>
                            </a:extLst>
                          </wps:cNvPr>
                          <wps:cNvSpPr txBox="1"/>
                          <wps:spPr>
                            <a:xfrm>
                              <a:off x="4533760" y="750085"/>
                              <a:ext cx="1039107" cy="734248"/>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الحاجة للتغيير</w:t>
                                </w:r>
                              </w:p>
                            </w:txbxContent>
                          </wps:txbx>
                          <wps:bodyPr wrap="square" lIns="0" rIns="0" rtlCol="0" anchor="t">
                            <a:noAutofit/>
                          </wps:bodyPr>
                        </wps:wsp>
                      </wpg:grpSp>
                      <wpg:grpSp>
                        <wpg:cNvPr id="862692052" name="Group 86269205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E72A62-FD86-C317-458F-F250AB61268B}"/>
                            </a:ext>
                          </a:extLst>
                        </wpg:cNvPr>
                        <wpg:cNvGrpSpPr/>
                        <wpg:grpSpPr>
                          <a:xfrm>
                            <a:off x="710341" y="1371628"/>
                            <a:ext cx="4475024" cy="1795752"/>
                            <a:chOff x="710341" y="1371628"/>
                            <a:chExt cx="4475024" cy="1795752"/>
                          </a:xfrm>
                        </wpg:grpSpPr>
                        <wpg:grpSp>
                          <wpg:cNvPr id="858092936" name="Group 85809293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DDA8A-313B-2030-E52E-96947A717973}"/>
                              </a:ext>
                            </a:extLst>
                          </wpg:cNvPr>
                          <wpg:cNvGrpSpPr/>
                          <wpg:grpSpPr>
                            <a:xfrm>
                              <a:off x="710341" y="1371628"/>
                              <a:ext cx="3071752" cy="1795752"/>
                              <a:chOff x="710341" y="1371628"/>
                              <a:chExt cx="3071752" cy="1795752"/>
                            </a:xfrm>
                          </wpg:grpSpPr>
                          <wps:wsp>
                            <wps:cNvPr id="156869175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0E3CDDE-2C3E-4FD7-8567-1B7D62982E55}"/>
                                </a:ext>
                              </a:extLst>
                            </wps:cNvPr>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90811338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1E4196-032B-4BE2-87F7-4B47046BCF54}"/>
                                </a:ext>
                              </a:extLst>
                            </wps:cNvPr>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41376307"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7B3A2A-14F4-4ABC-A2D5-AFC9E62816AF}"/>
                                </a:ext>
                              </a:extLst>
                            </wps:cNvPr>
                            <wps:cNvSpPr txBox="1"/>
                            <wps:spPr>
                              <a:xfrm>
                                <a:off x="1008093" y="2018706"/>
                                <a:ext cx="1037870" cy="780175"/>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المتابعة والتقييم المستمر</w:t>
                                  </w:r>
                                </w:p>
                              </w:txbxContent>
                            </wps:txbx>
                            <wps:bodyPr wrap="square" lIns="0" rIns="0" rtlCol="0" anchor="t">
                              <a:noAutofit/>
                            </wps:bodyPr>
                          </wps:wsp>
                          <wps:wsp>
                            <wps:cNvPr id="71633316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86945A-710E-4B13-B133-A8A7BE05C74B}"/>
                                </a:ext>
                              </a:extLst>
                            </wps:cNvPr>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60426540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20AE77-76AD-460F-A415-7F0BF2DCB463}"/>
                                </a:ext>
                              </a:extLst>
                            </wps:cNvPr>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52221947" name="TextBox 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E44573-3F55-43E7-82C7-8AD83FF526DC}"/>
                                </a:ext>
                              </a:extLst>
                            </wps:cNvPr>
                            <wps:cNvSpPr txBox="1"/>
                            <wps:spPr>
                              <a:xfrm>
                                <a:off x="2458304" y="1975455"/>
                                <a:ext cx="984418" cy="1094992"/>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تقديم الدعم والتدريب للموظفين</w:t>
                                  </w:r>
                                </w:p>
                              </w:txbxContent>
                            </wps:txbx>
                            <wps:bodyPr wrap="square" lIns="0" rIns="0" rtlCol="0" anchor="t">
                              <a:noAutofit/>
                            </wps:bodyPr>
                          </wps:wsp>
                        </wpg:grpSp>
                        <wps:wsp>
                          <wps:cNvPr id="114434850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4ADE66-4767-4CEF-B937-7B2C1DA30B6E}"/>
                              </a:ext>
                            </a:extLst>
                          </wps:cNvPr>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63495196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D904EC-7BBC-4718-8EFA-55E5BD536452}"/>
                              </a:ext>
                            </a:extLst>
                          </wps:cNvPr>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286934288"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73750D-6BA2-4C86-869C-85E2297688FC}"/>
                              </a:ext>
                            </a:extLst>
                          </wps:cNvPr>
                          <wps:cNvSpPr txBox="1"/>
                          <wps:spPr>
                            <a:xfrm>
                              <a:off x="3814545" y="2056384"/>
                              <a:ext cx="1122029" cy="780476"/>
                            </a:xfrm>
                            <a:prstGeom prst="rect">
                              <a:avLst/>
                            </a:prstGeom>
                            <a:noFill/>
                          </wps:spPr>
                          <wps:txbx>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المقاومة والتواصل الفعال</w:t>
                                </w:r>
                              </w:p>
                            </w:txbxContent>
                          </wps:txbx>
                          <wps:bodyPr wrap="square" lIns="0" rIns="0" rtlCol="0" anchor="t">
                            <a:noAutofit/>
                          </wps:bodyPr>
                        </wps:wsp>
                      </wpg:grpSp>
                      <pic:pic xmlns:pic="http://schemas.openxmlformats.org/drawingml/2006/picture">
                        <pic:nvPicPr>
                          <pic:cNvPr id="1060677329" name="Graphic 43" descr="Man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93F34A-85B2-45A7-8AD9-21794F26BFB0}"/>
                              </a:ext>
                            </a:extLst>
                          </pic:cNvPr>
                          <pic:cNvPicPr>
                            <a:picLocks noChangeAspect="1"/>
                          </pic:cNvPicPr>
                        </pic:nvPicPr>
                        <pic:blipFill>
                          <a:blip r:embed="rId13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1"/>
                              </a:ext>
                            </a:extLst>
                          </a:blip>
                          <a:stretch>
                            <a:fillRect/>
                          </a:stretch>
                        </pic:blipFill>
                        <pic:spPr>
                          <a:xfrm>
                            <a:off x="2049928" y="90064"/>
                            <a:ext cx="344703" cy="344702"/>
                          </a:xfrm>
                          <a:prstGeom prst="rect">
                            <a:avLst/>
                          </a:prstGeom>
                        </pic:spPr>
                      </pic:pic>
                      <pic:pic xmlns:pic="http://schemas.openxmlformats.org/drawingml/2006/picture">
                        <pic:nvPicPr>
                          <pic:cNvPr id="658681540" name="Graphic 2" descr="Classroo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9725B9-4E47-4D82-A68A-BD53D3C3FFF4}"/>
                              </a:ext>
                            </a:extLst>
                          </pic:cNvPr>
                          <pic:cNvPicPr>
                            <a:picLocks noChangeAspect="1"/>
                          </pic:cNvPicPr>
                        </pic:nvPicPr>
                        <pic:blipFill>
                          <a:blip r:embed="rId13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3"/>
                              </a:ext>
                            </a:extLst>
                          </a:blip>
                          <a:stretch>
                            <a:fillRect/>
                          </a:stretch>
                        </pic:blipFill>
                        <pic:spPr>
                          <a:xfrm>
                            <a:off x="2786852" y="1472811"/>
                            <a:ext cx="355893" cy="355893"/>
                          </a:xfrm>
                          <a:prstGeom prst="rect">
                            <a:avLst/>
                          </a:prstGeom>
                        </pic:spPr>
                      </pic:pic>
                      <pic:pic xmlns:pic="http://schemas.openxmlformats.org/drawingml/2006/picture">
                        <pic:nvPicPr>
                          <pic:cNvPr id="462153614" name="Graphic 48" descr="Handshak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79A9CA-76A4-4151-A3FC-A43E59AAF54C}"/>
                              </a:ext>
                            </a:extLst>
                          </pic:cNvPr>
                          <pic:cNvPicPr>
                            <a:picLocks noChangeAspect="1"/>
                          </pic:cNvPicPr>
                        </pic:nvPicPr>
                        <pic:blipFill>
                          <a:blip r:embed="rId13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5"/>
                              </a:ext>
                            </a:extLst>
                          </a:blip>
                          <a:stretch>
                            <a:fillRect/>
                          </a:stretch>
                        </pic:blipFill>
                        <pic:spPr>
                          <a:xfrm>
                            <a:off x="4193927" y="1461031"/>
                            <a:ext cx="379452" cy="379452"/>
                          </a:xfrm>
                          <a:prstGeom prst="rect">
                            <a:avLst/>
                          </a:prstGeom>
                        </pic:spPr>
                      </pic:pic>
                      <pic:pic xmlns:pic="http://schemas.openxmlformats.org/drawingml/2006/picture">
                        <pic:nvPicPr>
                          <pic:cNvPr id="718047193" name="رسم 15" descr="قائمة اختي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6A13BC7-BB06-119C-F0BE-C21B0F93A5C5}"/>
                              </a:ext>
                            </a:extLst>
                          </pic:cNvPr>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7"/>
                              </a:ext>
                            </a:extLst>
                          </a:blip>
                          <a:stretch>
                            <a:fillRect/>
                          </a:stretch>
                        </pic:blipFill>
                        <pic:spPr>
                          <a:xfrm>
                            <a:off x="4849375" y="80801"/>
                            <a:ext cx="363228" cy="363228"/>
                          </a:xfrm>
                          <a:prstGeom prst="rect">
                            <a:avLst/>
                          </a:prstGeom>
                        </pic:spPr>
                      </pic:pic>
                      <pic:pic xmlns:pic="http://schemas.openxmlformats.org/drawingml/2006/picture">
                        <pic:nvPicPr>
                          <pic:cNvPr id="1973765104" name="Graphic 6" descr="Magnifying glas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FE5D77-1D59-40DF-9599-A8CBD8610528}"/>
                              </a:ext>
                            </a:extLst>
                          </pic:cNvPr>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9"/>
                              </a:ext>
                            </a:extLst>
                          </a:blip>
                          <a:stretch>
                            <a:fillRect/>
                          </a:stretch>
                        </pic:blipFill>
                        <pic:spPr>
                          <a:xfrm>
                            <a:off x="1379777" y="1472811"/>
                            <a:ext cx="355893" cy="355893"/>
                          </a:xfrm>
                          <a:prstGeom prst="rect">
                            <a:avLst/>
                          </a:prstGeom>
                        </pic:spPr>
                      </pic:pic>
                      <pic:pic xmlns:pic="http://schemas.openxmlformats.org/drawingml/2006/picture">
                        <pic:nvPicPr>
                          <pic:cNvPr id="1918079933" name="Graphic 35" descr="Open book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EDCF93-D64D-4368-91CB-B47288185137}"/>
                              </a:ext>
                            </a:extLst>
                          </pic:cNvPr>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1"/>
                              </a:ext>
                            </a:extLst>
                          </a:blip>
                          <a:stretch>
                            <a:fillRect/>
                          </a:stretch>
                        </pic:blipFill>
                        <pic:spPr>
                          <a:xfrm>
                            <a:off x="654755" y="80755"/>
                            <a:ext cx="363287" cy="363321"/>
                          </a:xfrm>
                          <a:prstGeom prst="rect">
                            <a:avLst/>
                          </a:prstGeom>
                        </pic:spPr>
                      </pic:pic>
                      <pic:pic xmlns:pic="http://schemas.openxmlformats.org/drawingml/2006/picture">
                        <pic:nvPicPr>
                          <pic:cNvPr id="816516915" name="Graphic 159"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AAD278-53BA-01B6-7BAA-D44FD2984165}"/>
                              </a:ext>
                            </a:extLst>
                          </pic:cNvPr>
                          <pic:cNvPicPr>
                            <a:picLocks noChangeAspect="1"/>
                          </pic:cNvPicPr>
                        </pic:nvPicPr>
                        <pic:blipFill>
                          <a:blip r:embed="rId14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3"/>
                              </a:ext>
                            </a:extLst>
                          </a:blip>
                          <a:stretch>
                            <a:fillRect/>
                          </a:stretch>
                        </pic:blipFill>
                        <pic:spPr>
                          <a:xfrm>
                            <a:off x="3426517" y="66929"/>
                            <a:ext cx="390972" cy="390972"/>
                          </a:xfrm>
                          <a:prstGeom prst="rect">
                            <a:avLst/>
                          </a:prstGeom>
                        </pic:spPr>
                      </pic:pic>
                    </wpg:wgp>
                  </a:graphicData>
                </a:graphic>
              </wp:inline>
            </w:drawing>
          </mc:Choice>
          <mc:Fallback>
            <w:pict>
              <v:group id="Group 16" o:spid="_x0000_s1714"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">
                <v:group id="Group 1568392730" o:spid="_x0000_s1715" style="position:absolute;width:58737;height:17957" coordsize="58737,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tpx&#10;0s0AAADjAAAADwAAAAAAAAAAAAAAAACqAgAAZHJzL2Rvd25yZXYueG1sUEsFBgAAAAAEAAQA+gAA&#10;AKQDAAAAAA==&#10;">
                  <v:shape id="Shape" o:spid="_x0000_s1716" style="position:absolute;left:5691;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Vz8kA&#10;AADjAAAADwAAAGRycy9kb3ducmV2LnhtbERPzU7CQBC+m/AOmyHxJluqFFNYiDRqjHgRuXCbdIe2&#10;sTtbdldafXrXxITjfP+zXA+mFWdyvrGsYDpJQBCXVjdcKdh/PN3cg/ABWWNrmRR8k4f1anS1xFzb&#10;nt/pvAuViCHsc1RQh9DlUvqyJoN+YjviyB2tMxji6SqpHfYx3LQyTZJMGmw4NtTYUVFT+bn7Mgrk&#10;6bQp+m06f3z7KYLD52F2eN0odT0eHhYgAg3hIv53v+g4/26epbfpLJvC308RAL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ahVz8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17" style="position:absolute;left:3371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4mo8sA&#10;AADhAAAADwAAAGRycy9kb3ducmV2LnhtbESPT0sDMRTE7wW/Q3iCtzZpS21Zmxa7aBHrpX8uvT02&#10;z93Fzcs2id3VT28EweMwM79hluveNuJKPtSONYxHCgRx4UzNpYbT8Xm4ABEissHGMWn4ogDr1c1g&#10;iZlxHe/peoilSBAOGWqoYmwzKUNRkcUwci1x8t6dtxiT9KU0HrsEt42cKHUvLdacFipsKa+o+Dh8&#10;Wg3yctnk3W4yf3r7zqPHbT87v260vrvtHx9AROrjf/iv/WI0LJSajtV8Cr+P0huQ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SziajywAAAOEAAAAPAAAAAAAAAAAAAAAAAJgC&#10;AABkcnMvZG93bnJldi54bWxQSwUGAAAAAAQABAD1AAAAkAM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18" style="position:absolute;left:4769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QB8sA&#10;AADiAAAADwAAAGRycy9kb3ducmV2LnhtbESPQUvDQBSE7wX/w/IEb+0mgZo27ba0oYqoF6uX3h7Z&#10;ZxLMvk131yb6611B8DjMzDfMejuaTlzI+daygnSWgCCurG65VvD2ejddgPABWWNnmRR8kYft5mqy&#10;xkLbgV/ocgy1iBD2BSpoQugLKX3VkEE/sz1x9N6tMxiidLXUDocIN53MkuRWGmw5LjTYU9lQ9XH8&#10;NArk+bwvh6csPzx/l8Hh/Tg/Pe6VurkedysQgcbwH/5rP2gF82WeptlimcPvpXgH5OY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hpAHywAAAOIAAAAPAAAAAAAAAAAAAAAAAJgC&#10;AABkcnMvZG93bnJldi54bWxQSwUGAAAAAAQABAD1AAAAkAM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719" style="position:absolute;left:1967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wMOMkA&#10;AADjAAAADwAAAGRycy9kb3ducmV2LnhtbERPzU7CQBC+m/gOmzHxJltK0FJZCDRijHIBvHibdMe2&#10;oTtbdhdafXrXxMTjfP8zXw6mFRdyvrGsYDxKQBCXVjdcKXg/bO4yED4ga2wtk4Iv8rBcXF/NMde2&#10;5x1d9qESMYR9jgrqELpcSl/WZNCPbEccuU/rDIZ4ukpqh30MN61Mk+ReGmw4NtTYUVFTedyfjQJ5&#10;Oq2L/i19eNp+F8Hh8zD9eF0rdXszrB5BBBrCv/jP/aLj/Ek2mWXTNBnD708RALn4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7wMOM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720" style="position:absolute;top:4116;width:16727;height:13836;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hznccA&#10;AADiAAAADwAAAGRycy9kb3ducmV2LnhtbESP0UoDMRRE3wX/IVzBN5tUpcS1aRGh6Ju09gOum+tu&#10;dHOzJrGb/XsjCD4OM3OGWW+LH8SJYnKBDSwXCgRxG6zjzsDxdXelQaSMbHEITAZmSrDdnJ+tsbFh&#10;4j2dDrkTFcKpQQN9zmMjZWp78pgWYSSu3nuIHnOVsZM24lThfpDXSq2kR8d1oceRHntqPw/f3oDy&#10;X6W8rKb5ye93/mM5R+eOb8ZcXpSHexCZSv4P/7WfrQF9p/WtUvoGfi/VO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4c53HAAAA4gAAAA8AAAAAAAAAAAAAAAAAmAIAAGRy&#10;cy9kb3ducmV2LnhtbFBLBQYAAAAABAAEAPUAAACMAw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1721" style="position:absolute;left:1398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OCkcsA&#10;AADiAAAADwAAAGRycy9kb3ducmV2LnhtbESPQWsCMRSE7wX/Q3hCL6VmLWrXrVFEKBV6qVsv3p6b&#10;52bp5mVJ0nX775tCweMwM98wq81gW9GTD41jBdNJBoK4crrhWsHx8/UxBxEissbWMSn4oQCb9ehu&#10;hYV2Vz5QX8ZaJAiHAhWYGLtCylAZshgmriNO3sV5izFJX0vt8ZrgtpVPWbaQFhtOCwY72hmqvspv&#10;q6B8M/W5OvVHfueP5sEdfD7dn5W6Hw/bFxCRhngL/7f3WsFyNp8vnpf5DP4upTsg1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F84KRywAAAOIAAAAPAAAAAAAAAAAAAAAAAJgC&#10;AABkcnMvZG93bnJldi54bWxQSwUGAAAAAAQABAD1AAAAkA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1722" style="position:absolute;left:28019;top:4116;width:16731;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D+sgA&#10;AADjAAAADwAAAGRycy9kb3ducmV2LnhtbERPT0vDMBS/C/sO4Q28iE2rMta6bAxBHHhxdRdvr82z&#10;KWteShK7+u2NIHh8v/9vs5vtICbyoXesoMhyEMSt0z13Ck7vz7drECEiaxwck4JvCrDbLq42WGl3&#10;4SNNdexECuFQoQIT41hJGVpDFkPmRuLEfTpvMabTd1J7vKRwO8i7PF9Jiz2nBoMjPRlqz/WXVVC/&#10;mK5pP6YTv/Jbf+OOfl0cGqWul/P+EUSkOf6L/9wHneYXZbl6KPP7En5/SgDI7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yMP6yAAAAOMAAAAPAAAAAAAAAAAAAAAAAJgCAABk&#10;cnMvZG93bnJldi54bWxQSwUGAAAAAAQABAD1AAAAjQ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1723" style="position:absolute;left:4200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jWMsA&#10;AADiAAAADwAAAGRycy9kb3ducmV2LnhtbESPzWrDMBCE74W+g9hALiWRHWh+nCihFEIDvTRuLrlt&#10;rI1lYq2MpDru21eFQo/DzHzDbHaDbUVPPjSOFeTTDARx5XTDtYLT536yBBEissbWMSn4pgC77ePD&#10;Bgvt7nykvoy1SBAOBSowMXaFlKEyZDFMXUecvKvzFmOSvpba4z3BbStnWTaXFhtOCwY7ejVU3cov&#10;q6B8M/WlOvcnfueP5skd/TI/XJQaj4aXNYhIQ/wP/7UPWsFssVrl8+dFDr+X0h2Q2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72NYywAAAOIAAAAPAAAAAAAAAAAAAAAAAJgC&#10;AABkcnMvZG93bnJldi54bWxQSwUGAAAAAAQABAD1AAAAkAM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1724" type="#_x0000_t202" style="position:absolute;left:1263;top:7220;width:13534;height:9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1rMsA&#10;AADjAAAADwAAAGRycy9kb3ducmV2LnhtbESPQWvDMAyF74P+B6PBbqvd0JaS1S0lpLDBGCTdYEcT&#10;a0loLIfYbb1/Px0KO0rv6b1P231yg7jiFHpPGhZzBQKp8banVsPn6fi8ARGiIWsGT6jhFwPsd7OH&#10;rcmtv1GF1zq2gkMo5EZDF+OYSxmaDp0Jcz8isfbjJ2cij1Mr7WRuHO4GmSm1ls70xA2dGbHosDnX&#10;F6fhOyvbMn1Uhy96e6/SuSxOxaXW+ukxHV5AREzx33y/frWMv85WSi0XS4bmn3gBcvc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ehXWsywAAAOMAAAAPAAAAAAAAAAAAAAAAAJgC&#10;AABkcnMvZG93bnJldi54bWxQSwUGAAAAAAQABAD1AAAAkAM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إعداد خطة تنفيذ شاملة</w:t>
                          </w:r>
                        </w:p>
                      </w:txbxContent>
                    </v:textbox>
                  </v:shape>
                  <v:shape id="TextBox 69" o:spid="_x0000_s1725" type="#_x0000_t202" style="position:absolute;left:16871;top:7419;width:10527;height:9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at48oA&#10;AADiAAAADwAAAGRycy9kb3ducmV2LnhtbESPUUvDMBSF34X9h3AHvrnEobPUZWOUCg5EaKfg46W5&#10;tmXNTWmyLfv3RhB8PJxzvsNZb6MdxJkm3zvWcL9QIIgbZ3puNXwcXu4yED4gGxwck4YredhuZjdr&#10;zI27cEXnOrQiQdjnqKELYcyl9E1HFv3CjcTJ+3aTxZDk1Eoz4SXB7SCXSq2kxZ7TQocjFR01x/pk&#10;NXwty7aM79Xuk/dvVTyWxaE41VrfzuPuGUSgGP7Df+1Xo+Exe1IPmcpW8Hsp3QG5+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AmrePKAAAA4gAAAA8AAAAAAAAAAAAAAAAAmAIA&#10;AGRycy9kb3ducmV2LnhtbFBLBQYAAAAABAAEAPUAAACPAw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قيادة فعالة لقيادة التغيير</w:t>
                          </w:r>
                        </w:p>
                      </w:txbxContent>
                    </v:textbox>
                  </v:shape>
                  <v:shape id="TextBox 19" o:spid="_x0000_s1726" type="#_x0000_t202" style="position:absolute;left:31499;top:7445;width:9401;height:77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lbMsA&#10;AADiAAAADwAAAGRycy9kb3ducmV2LnhtbESPS2vDMBCE74X+B7GB3ho5rz7cKCEYB1ooBTsN5LhY&#10;G9vEWhlLSZR/XxUKPQ4z8w2zXAfTiQsNrrWsYDJOQBBXVrdcK/jebR9fQDiPrLGzTApu5GC9ur9b&#10;YqrtlQu6lL4WEcIuRQWN930qpasaMujGtieO3tEOBn2UQy31gNcIN52cJsmTNNhyXGiwp6yh6lSe&#10;jYLDNK/z8FVs9vzxWYRTnu2yc6nUwyhs3kB4Cv4//Nd+1wqeF5P5bDZfvMLvpXgH5Oo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WdSVsywAAAOIAAAAPAAAAAAAAAAAAAAAAAJgC&#10;AABkcnMvZG93bnJldi54bWxQSwUGAAAAAAQABAD1AAAAkAM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صياغة رؤية واضحة للتغيير</w:t>
                          </w:r>
                        </w:p>
                      </w:txbxContent>
                    </v:textbox>
                  </v:shape>
                  <v:shape id="TextBox 22" o:spid="_x0000_s1727" type="#_x0000_t202" style="position:absolute;left:45337;top:7500;width:10391;height:7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UwcwA&#10;AADjAAAADwAAAGRycy9kb3ducmV2LnhtbESPQWvCQBCF7wX/wzJCb3VjalVSV5GQQgtFSGzB45Cd&#10;JsHsbMiuuv333UPB48x78943m10wvbjS6DrLCuazBARxbXXHjYKv49vTGoTzyBp7y6TglxzstpOH&#10;DWba3rika+UbEUPYZaig9X7IpHR1SwbdzA7EUfuxo0Efx7GResRbDDe9TJNkKQ12HBtaHChvqT5X&#10;F6PglBZNEQ7l/ps/PstwLvJjfqmUepyG/SsIT8Hfzf/X7zriPy/n6WLxsorQ8ae4ALn9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cLBUwcwAAADjAAAADwAAAAAAAAAAAAAAAACY&#10;AgAAZHJzL2Rvd25yZXYueG1sUEsFBgAAAAAEAAQA9QAAAJEDA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تحديد الحاجة للتغيير</w:t>
                          </w:r>
                        </w:p>
                      </w:txbxContent>
                    </v:textbox>
                  </v:shape>
                </v:group>
                <v:group id="Group 862692052" o:spid="_x0000_s1728" style="position:absolute;left:7103;top:13716;width:44750;height:17957" coordorigin="7103,13716" coordsize="44750,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5giFbsoA&#10;AADiAAAADwAAAAAAAAAAAAAAAACqAgAAZHJzL2Rvd25yZXYueG1sUEsFBgAAAAAEAAQA+gAAAKED&#10;AAAAAA==&#10;">
                  <v:group id="Group 858092936" o:spid="_x0000_s1729" style="position:absolute;left:7103;top:13716;width:30717;height:17957" coordorigin="7103,13716" coordsize="30717,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ufXdcoA&#10;AADiAAAADwAAAAAAAAAAAAAAAACqAgAAZHJzL2Rvd25yZXYueG1sUEsFBgAAAAAEAAQA+gAAAKED&#10;AAAAAA==&#10;">
                    <v:shape id="Shape" o:spid="_x0000_s1730" style="position:absolute;left:12794;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8NskA&#10;AADjAAAADwAAAGRycy9kb3ducmV2LnhtbERPzU7CQBC+m/gOmyHxJluILVhYiDRqDHoBvHCbdIe2&#10;sTtbdldafXrXxMTjfP+zXA+mFRdyvrGsYDJOQBCXVjdcKXg/PN3OQfiArLG1TAq+yMN6dX21xFzb&#10;nnd02YdKxBD2OSqoQ+hyKX1Zk0E/th1x5E7WGQzxdJXUDvsYblo5TZJMGmw4NtTYUVFT+bH/NArk&#10;+bwp+tfp7PHtuwgOn4f0uN0odTMaHhYgAg3hX/znftFxfprNs/vJLL2D358iAH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yk8Ns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31" style="position:absolute;left:7103;top:17832;width:16728;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fvMgA&#10;AADiAAAADwAAAGRycy9kb3ducmV2LnhtbESP0UoDMRRE3wX/IdxC32wSC2Vdm5YiFPsmrf2AuLnu&#10;pt3crEnsZv/eCIKPw8ycYdbb7Hp2wxCtJwVyIYAhNd5YahWc3/cPFbCYNBnde0IFE0bYbu7v1ro2&#10;fqQj3k6pZQVCsdYKupSGmvPYdOh0XPgBqXifPjidigwtN0GPBe56/ijEijttqSx0esCXDpvr6dsp&#10;EO4r57fVOL26495d5BSsPX8oNZ/l3TOwhDn9h//aB6PgSVRSLpeVhN9L5Q7w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lp+8yAAAAOIAAAAPAAAAAAAAAAAAAAAAAJgCAABk&#10;cnMvZG93bnJldi54bWxQSwUGAAAAAAQABAD1AAAAjQ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732" type="#_x0000_t202" style="position:absolute;left:10080;top:20187;width:10379;height:7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9MsA&#10;AADiAAAADwAAAGRycy9kb3ducmV2LnhtbESPQWvCQBSE74X+h+UVvNWNWrRGV5EQoYVSSGzB4yP7&#10;TILZtyG76vbfdwsFj8PMfMOst8F04kqDay0rmIwTEMSV1S3XCr4O++dXEM4ja+wsk4IfcrDdPD6s&#10;MdX2xgVdS1+LCGGXooLG+z6V0lUNGXRj2xNH72QHgz7KoZZ6wFuEm05Ok2QuDbYcFxrsKWuoOpcX&#10;o+A4zes8fBa7b37/KMI5zw7ZpVRq9BR2KxCegr+H/9tvWsHyZTJbzGfJAv4uxTs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j+sj0ywAAAOIAAAAPAAAAAAAAAAAAAAAAAJgC&#10;AABkcnMvZG93bnJldi54bWxQSwUGAAAAAAQABAD1AAAAkAM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المتابعة والتقييم المستمر</w:t>
                            </w:r>
                          </w:p>
                        </w:txbxContent>
                      </v:textbox>
                    </v:shape>
                    <v:shape id="Shape" o:spid="_x0000_s1733" style="position:absolute;left:26783;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docwA&#10;AADiAAAADwAAAGRycy9kb3ducmV2LnhtbESPQUvDQBSE70L/w/IK3uwmDaY2dlvaoCLqxdaLt0f2&#10;mYRm36a7axP99a4geBxm5htmtRlNJ87kfGtZQTpLQBBXVrdcK3g73F/dgPABWWNnmRR8kYfNenKx&#10;wkLbgV/pvA+1iBD2BSpoQugLKX3VkEE/sz1x9D6sMxiidLXUDocIN52cJ0kuDbYcFxrsqWyoOu4/&#10;jQJ5Ou3K4Xm+uHv5LoPDh/H6/Wmn1OV03N6CCDSG//Bf+1ErWKR5lmVpvoTfS/EOyP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V8zdocwAAADiAAAADwAAAAAAAAAAAAAAAACY&#10;AgAAZHJzL2Rvd25yZXYueG1sUEsFBgAAAAAEAAQA9QAAAJE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734" style="position:absolute;left:21090;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RU+coA&#10;AADiAAAADwAAAGRycy9kb3ducmV2LnhtbESPQUsDMRSE70L/Q3iCF7FJS92WtWkpgljwYre9eHvd&#10;PDeLm5clidv13xtB6HGYmW+Y9XZ0nRgoxNazhtlUgSCuvWm50XA6vjysQMSEbLDzTBp+KMJ2M7lZ&#10;Y2n8hQ80VKkRGcKxRA02pb6UMtaWHMap74mz9+mDw5RlaKQJeMlw18m5UoV02HJesNjTs6X6q/p2&#10;GqpX25zrj+HEb/ze3vtDWM32Z63vbsfdE4hEY7qG/9t7o6FQi3nxuFBL+LuU74D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uEVPnKAAAA4gAAAA8AAAAAAAAAAAAAAAAAmAIA&#10;AGRycy9kb3ducmV2LnhtbFBLBQYAAAAABAAEAPUAAACPAw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735" type="#_x0000_t202" style="position:absolute;left:24583;top:19754;width:9844;height:10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eaMgA&#10;AADjAAAADwAAAGRycy9kb3ducmV2LnhtbERP3UvDMBB/F/Y/hBN8c+nC/KrLxigVHIjQTsHHoznb&#10;suZSmmyL/70ZCD7e7/tWm2gHcaLJ9441LOYZCOLGmZ5bDR/7l9tHED4gGxwck4Yf8rBZz65WmBt3&#10;5opOdWhFCmGfo4YuhDGX0jcdWfRzNxIn7ttNFkM6p1aaCc8p3A5SZdm9tNhzauhwpKKj5lAfrYYv&#10;VbZlfK+2n7x7q+KhLPbFsdb65jpun0EEiuFf/Od+NWm+ulNKLZ6WD3D5KQE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ZV5oyAAAAOMAAAAPAAAAAAAAAAAAAAAAAJgCAABk&#10;cnMvZG93bnJldi54bWxQSwUGAAAAAAQABAD1AAAAjQM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تقديم الدعم والتدريب للموظفين</w:t>
                            </w:r>
                          </w:p>
                        </w:txbxContent>
                      </v:textbox>
                    </v:shape>
                  </v:group>
                  <v:shape id="Shape" o:spid="_x0000_s1736" style="position:absolute;left:40815;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NLZ8kA&#10;AADjAAAADwAAAGRycy9kb3ducmV2LnhtbERPS0/CQBC+m/gfNmPiTbZAEVJYCDRKjHrhceE26Y5t&#10;Y3e27K60+utZExOP871nsepNIy7kfG1ZwXCQgCAurK65VHA8PD/MQPiArLGxTAq+ycNqeXuzwEzb&#10;jnd02YdSxBD2GSqoQmgzKX1RkUE/sC1x5D6sMxji6UqpHXYx3DRylCSP0mDNsaHClvKKis/9l1Eg&#10;z+dN3r2Npk/vP3lwuO0np9eNUvd3/XoOIlAf/sV/7hcd5w/TdJzOJkkKvz9FAOTy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XNLZ8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737" style="position:absolute;left:35123;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MH8gA&#10;AADjAAAADwAAAGRycy9kb3ducmV2LnhtbERPT0vDMBS/C/sO4Q28iEurs2x12RgDceDF1V12e2ve&#10;mmLzUpLY1W9vBMHj+/1/q81oOzGQD61jBfksA0FcO91yo+D48XK/ABEissbOMSn4pgCb9eRmhaV2&#10;Vz7QUMVGpBAOJSowMfallKE2ZDHMXE+cuIvzFmM6fSO1x2sKt518yLJCWmw5NRjsaWeo/qy+rILq&#10;1TTn+jQc+Y3f2zt38It8f1bqdjpun0FEGuO/+M+912l+8ThfPuXLYg6/Py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mYwfyAAAAOMAAAAPAAAAAAAAAAAAAAAAAJgCAABk&#10;cnMvZG93bnJldi54bWxQSwUGAAAAAAQABAD1AAAAjQ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1738" type="#_x0000_t202" style="position:absolute;left:38145;top:20563;width:11220;height:7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u28wA&#10;AADjAAAADwAAAGRycy9kb3ducmV2LnhtbESPQWvDMAyF74P+B6PCbquzdJQsrVtKSGGDMUjaQY8m&#10;1pLQWA6x23r/fjoMdpTe03ufNrtoB3HDyfeOFDwvEhBIjTM9tQpOx8NTBsIHTUYPjlDBD3rYbWcP&#10;G50bd6cKb3VoBYeQz7WCLoQxl9I3HVrtF25EYu3bTVYHHqdWmknfOdwOMk2SlbS6J27o9IhFh82l&#10;vloF57Rsy/hZ7b/o/aOKl7I4Ftdaqcd53K9BBIzh3/x3/WYYP81Wr8uXNGNo/okXIL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XgSu28wAAADjAAAADwAAAAAAAAAAAAAAAACY&#10;AgAAZHJzL2Rvd25yZXYueG1sUEsFBgAAAAAEAAQA9QAAAJEDAAAAAA==&#10;" filled="f" stroked="f">
                    <v:textbox inset="0,,0">
                      <w:txbxContent>
                        <w:p w:rsidR="001338CC" w:rsidRDefault="001338CC" w:rsidP="00C26B8B">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المقاومة والتواصل الفعال</w:t>
                          </w:r>
                        </w:p>
                      </w:txbxContent>
                    </v:textbox>
                  </v:shape>
                </v:group>
                <v:shape id="Graphic 43" o:spid="_x0000_s1739" type="#_x0000_t75" alt="Man with solid fill" style="position:absolute;left:20499;top:900;width:3447;height:3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0ZXDJAAAA4wAAAA8AAABkcnMvZG93bnJldi54bWxET09LwzAUvwt+h/AEby7pxG6ry8YUJoIH&#10;cXMHb4/mtSltXkoT1+7bG0Hw+H7/33o7uU6caQiNZw3ZTIEgLr1puNbwedzfLUGEiGyw80waLhRg&#10;u7m+WmNh/MgfdD7EWqQQDgVqsDH2hZShtOQwzHxPnLjKDw5jOodamgHHFO46OVcqlw4bTg0We3q2&#10;VLaHb6fh4f20f7Jv48vua1m19thm1cVlWt/eTLtHEJGm+C/+c7+aNF/lKl8s7ucr+P0pASA3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bRlcMkAAADjAAAADwAAAAAAAAAA&#10;AAAAAACfAgAAZHJzL2Rvd25yZXYueG1sUEsFBgAAAAAEAAQA9wAAAJUDAAAAAA==&#10;">
                  <v:imagedata r:id="rId144" o:title="Man with solid fill"/>
                  <v:path arrowok="t"/>
                </v:shape>
                <v:shape id="Graphic 2" o:spid="_x0000_s1740" type="#_x0000_t75" alt="Classroom with solid fill" style="position:absolute;left:27868;top:14728;width:3559;height:3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CarGAAAA4gAAAA8AAABkcnMvZG93bnJldi54bWxEj8tqAjEUhvdC3yGcQneasdUwTI2iBbVb&#10;LyDuDpPTmcHJyZBEHd/eLAouf/4b32zR21bcyIfGsYbxKANBXDrTcKXheFgPcxAhIhtsHZOGBwVY&#10;zN8GMyyMu/OObvtYiTTCoUANdYxdIWUoa7IYRq4jTt6f8xZjkr6SxuM9jdtWfmaZkhYbTg81dvRT&#10;U3nZX60GGbabTXeOrVd8mZzwjKuvrdL6471ffoOI1MdX+L/9azSoaa7y8XSSIBJSwgE5f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f4JqsYAAADiAAAADwAAAAAAAAAAAAAA&#10;AACfAgAAZHJzL2Rvd25yZXYueG1sUEsFBgAAAAAEAAQA9wAAAJIDAAAAAA==&#10;">
                  <v:imagedata r:id="rId145" o:title="Classroom with solid fill"/>
                  <v:path arrowok="t"/>
                </v:shape>
                <v:shape id="Graphic 48" o:spid="_x0000_s1741" type="#_x0000_t75" alt="Handshake with solid fill" style="position:absolute;left:41939;top:14610;width:3794;height:3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SQnJAAAA4gAAAA8AAABkcnMvZG93bnJldi54bWxEj0FrwkAUhO+F/oflFXopdRONoURXCQXB&#10;a9WLt0f2mUSzb5PsRqO/vlsoeBxm5htmuR5NI67Uu9qygngSgSAurK65VHDYbz6/QDiPrLGxTAru&#10;5GC9en1ZYqbtjX/ouvOlCBB2GSqovG8zKV1RkUE3sS1x8E62N+iD7Eupe7wFuGnkNIpSabDmsFBh&#10;S98VFZfdYBR0w7HVH3nXbfPNMHvUMonO80Sp97cxX4DwNPpn+L+91QqSdBrPZ2mcwN+lcAfk6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gZJCckAAADiAAAADwAAAAAAAAAA&#10;AAAAAACfAgAAZHJzL2Rvd25yZXYueG1sUEsFBgAAAAAEAAQA9wAAAJUDAAAAAA==&#10;">
                  <v:imagedata r:id="rId146" o:title="Handshake with solid fill"/>
                  <v:path arrowok="t"/>
                </v:shape>
                <v:shape id="رسم 15" o:spid="_x0000_s1742" type="#_x0000_t75" alt="قائمة اختيار" style="position:absolute;left:48493;top:808;width:363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ueZ/KAAAA4gAAAA8AAABkcnMvZG93bnJldi54bWxEj8FuwjAQRO9I/IO1lXoDJ0BDmmIQaoXU&#10;Sw9AP2ATL0nUeG3Fbgh8fV2pUo+jmXmj2exG04mBet9aVpDOExDEldUt1wo+z4dZDsIHZI2dZVJw&#10;Iw+77XSywULbKx9pOIVaRAj7AhU0IbhCSl81ZNDPrSOO3sX2BkOUfS11j9cIN51cJEkmDbYcFxp0&#10;9NpQ9XX6Ngrcoh3P90v59nR0gznwMqzK7EOpx4dx/wIi0Bj+w3/td61gnebJap0+L+H3UrwDcvs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wueZ/KAAAA4gAAAA8AAAAAAAAA&#10;AAAAAAAAnwIAAGRycy9kb3ducmV2LnhtbFBLBQYAAAAABAAEAPcAAACWAwAAAAA=&#10;">
                  <v:imagedata r:id="rId147" o:title="قائمة اختيار"/>
                  <v:path arrowok="t"/>
                </v:shape>
                <v:shape id="Graphic 6" o:spid="_x0000_s1743" type="#_x0000_t75" alt="Magnifying glass with solid fill" style="position:absolute;left:13797;top:14728;width:3559;height:3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8bevKAAAA4wAAAA8AAABkcnMvZG93bnJldi54bWxET81OwkAQvpvwDpsx8WJgiyiFykKMiUqP&#10;FBLCbdId2obubO2ubfXpXRMTjvP9z2ozmFp01LrKsoLpJAJBnFtdcaHgsH8bL0A4j6yxtkwKvsnB&#10;Zj26WWGibc876jJfiBDCLkEFpfdNIqXLSzLoJrYhDtzZtgZ9ONtC6hb7EG5q+RBFc2mw4tBQYkOv&#10;JeWX7MsoiH8+P5rTMKv7NMP74/n91KVFqtTd7fDyDMLT4K/if/dWh/nLeBbPn6bRI/z9FACQ61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88bevKAAAA4wAAAA8AAAAAAAAA&#10;AAAAAAAAnwIAAGRycy9kb3ducmV2LnhtbFBLBQYAAAAABAAEAPcAAACWAwAAAAA=&#10;">
                  <v:imagedata r:id="rId148" o:title="Magnifying glass with solid fill"/>
                  <v:path arrowok="t"/>
                </v:shape>
                <v:shape id="Graphic 35" o:spid="_x0000_s1744" type="#_x0000_t75" alt="Open book with solid fill" style="position:absolute;left:6547;top:807;width:3633;height:3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RwcfHAAAA4wAAAA8AAABkcnMvZG93bnJldi54bWxET0trwzAMvg/2H4wGu61OWmibrE4YhcIo&#10;9NDH7iLWkmyxHGw3Sffr58GgR31vbcrJdGIg51vLCtJZAoK4srrlWsHlvHtZg/ABWWNnmRTcyENZ&#10;PD5sMNd25CMNp1CLGMI+RwVNCH0upa8aMuhntieO3Kd1BkM8XS21wzGGm07Ok2QpDbYcGxrsadtQ&#10;9X26GgXj10d6c4fzMBont6b92c/T416p56fp7RVEoCncxf/udx3nZ+k6WWXZYgF/P0UAZP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QRwcfHAAAA4wAAAA8AAAAAAAAAAAAA&#10;AAAAnwIAAGRycy9kb3ducmV2LnhtbFBLBQYAAAAABAAEAPcAAACTAwAAAAA=&#10;">
                  <v:imagedata r:id="rId149" o:title="Open book with solid fill"/>
                  <v:path arrowok="t"/>
                </v:shape>
                <v:shape id="Graphic 159" o:spid="_x0000_s1745" type="#_x0000_t75" alt="Questions with solid fill" style="position:absolute;left:34265;top:669;width:3909;height:3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OXbzIAAAA4gAAAA8AAABkcnMvZG93bnJldi54bWxEj0FrwkAUhO+F/oflFXqrm4gJMbpKWxAE&#10;8VAben5kn0kw+zbsrib++25B6HGYmW+Y9XYyvbiR851lBeksAUFcW91xo6D63r0VIHxA1thbJgV3&#10;8rDdPD+tsdR25C+6nUIjIoR9iQraEIZSSl+3ZNDP7EAcvbN1BkOUrpHa4RjhppfzJMmlwY7jQosD&#10;fbZUX05Xo2BXjQ33BR8W2ZQffxbOflQHq9Try/S+AhFoCv/hR3uvFRRpnqX5Ms3g71K8A3Lz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Rjl28yAAAAOIAAAAPAAAAAAAAAAAA&#10;AAAAAJ8CAABkcnMvZG93bnJldi54bWxQSwUGAAAAAAQABAD3AAAAlAMAAAAA&#10;">
                  <v:imagedata r:id="rId150" o:title="Questions with solid fill"/>
                  <v:path arrowok="t"/>
                </v:shape>
                <w10:wrap anchorx="pag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3E018B28" wp14:editId="38DFB80C">
                <wp:extent cx="5731510" cy="891540"/>
                <wp:effectExtent l="0" t="0" r="2540" b="22860"/>
                <wp:docPr id="12492153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5391362" name="مجموعة 47"/>
                        <wpg:cNvGrpSpPr/>
                        <wpg:grpSpPr>
                          <a:xfrm>
                            <a:off x="0" y="0"/>
                            <a:ext cx="5731510" cy="895351"/>
                            <a:chOff x="0" y="0"/>
                            <a:chExt cx="5878196" cy="918845"/>
                          </a:xfrm>
                        </wpg:grpSpPr>
                        <wpg:grpSp>
                          <wpg:cNvPr id="1570820417" name="مجموعة 48"/>
                          <wpg:cNvGrpSpPr/>
                          <wpg:grpSpPr>
                            <a:xfrm>
                              <a:off x="0" y="0"/>
                              <a:ext cx="5878196" cy="918845"/>
                              <a:chOff x="0" y="0"/>
                              <a:chExt cx="6240348" cy="919070"/>
                            </a:xfrm>
                          </wpg:grpSpPr>
                          <wpg:grpSp>
                            <wpg:cNvPr id="1401220657" name="مجموعة 49"/>
                            <wpg:cNvGrpSpPr/>
                            <wpg:grpSpPr>
                              <a:xfrm>
                                <a:off x="0" y="169208"/>
                                <a:ext cx="5433072" cy="580613"/>
                                <a:chOff x="0" y="169208"/>
                                <a:chExt cx="5433072" cy="580613"/>
                              </a:xfrm>
                            </wpg:grpSpPr>
                            <wps:wsp>
                              <wps:cNvPr id="10451545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97299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3115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647188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تحديد الحاجة للتغيير:</w:t>
                                </w:r>
                              </w:p>
                            </w:txbxContent>
                          </wps:txbx>
                          <wps:bodyPr wrap="square" rtlCol="1">
                            <a:spAutoFit/>
                          </wps:bodyPr>
                        </wps:wsp>
                      </wpg:grpSp>
                      <pic:pic xmlns:pic="http://schemas.openxmlformats.org/drawingml/2006/picture">
                        <pic:nvPicPr>
                          <pic:cNvPr id="193894207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CokvcwDAgAAOQ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17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2Z9hzL&#10;AAAA4wAAAA8AAAAAAAAAAAAAAAAAqgIAAGRycy9kb3ducmV2LnhtbFBLBQYAAAAABAAEAPoAAACi&#10;AwAAAAA=&#10;">
                  <v:group id="مجموعة 48" o:spid="_x0000_s17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8DsD3IAAAA&#10;4wAAAA8AAAAAAAAAAAAAAAAAqgIAAGRycy9kb3ducmV2LnhtbFBLBQYAAAAABAAEAPoAAACfAwAA&#10;AAA=&#10;">
                    <v:group id="مجموعة 49" o:spid="_x0000_s17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RdEDuyQAA&#10;AOMAAAAPAAAAAAAAAAAAAAAAAKoCAABkcnMvZG93bnJldi54bWxQSwUGAAAAAAQABAD6AAAAoAMA&#10;AAAA&#10;">
                      <v:shape id="شكل حر 50" o:spid="_x0000_s17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slPMYA&#10;AADjAAAADwAAAGRycy9kb3ducmV2LnhtbERPS4vCMBC+L/gfwgje1tRHilSjiCCI7EG7K16HZrYt&#10;20xKE7X+e7OwsMf53rPa9LYRd+p87VjDZJyAIC6cqbnU8PW5f1+A8AHZYOOYNDzJw2Y9eFthZtyD&#10;z3TPQyliCPsMNVQhtJmUvqjIoh+7ljhy366zGOLZldJ0+IjhtpHTJEmlxZpjQ4Ut7SoqfvKb1ZAe&#10;1fV0KvbqnB9mH56suRgXtB4N++0SRKA+/Iv/3AcT5ydzNVFzlU7h96cIgF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slP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gu8YA&#10;AADjAAAADwAAAGRycy9kb3ducmV2LnhtbERPS2vCQBC+C/0PyxS8SN0omDSpq4hF6LE+6HmSnW5C&#10;s7Mxu43pv+8WCh7ne896O9pWDNT7xrGCxTwBQVw53bBRcDkfnp5B+ICssXVMCn7Iw3bzMFljod2N&#10;jzScghExhH2BCuoQukJKX9Vk0c9dRxy5T9dbDPHsjdQ93mK4beUySVJpseHYUGNH+5qqr9O3VYBX&#10;+/5RuuD8UBrzOlt140yvlJo+jrsXEIHGcBf/u990nJ+mebbM8yyDv58iAH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Qgu8YAAADjAAAADwAAAAAAAAAAAAAAAACYAgAAZHJz&#10;L2Rvd25yZXYueG1sUEsFBgAAAAAEAAQA9QAAAIsDAAAAAA==&#10;" fillcolor="#a5a5a5 [2092]" stroked="f" strokeweight="1pt">
                        <v:stroke joinstyle="miter"/>
                      </v:roundrect>
                    </v:group>
                    <v:oval id="شكل بيضاوي 52" o:spid="_x0000_s17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RSM8gA&#10;AADjAAAADwAAAGRycy9kb3ducmV2LnhtbERPX0vDMBB/H/gdwgm+bUmrFq3LhmwIDjbQTn0+mltb&#10;1lxKE9fu2y8Dwcf7/b/5crStOFHvG8cakpkCQVw603Cl4Wv/Nn0C4QOywdYxaTiTh+XiZjLH3LiB&#10;P+lUhErEEPY5aqhD6HIpfVmTRT9zHXHkDq63GOLZV9L0OMRw28pUqUxabDg21NjRqqbyWPxaDR/H&#10;w/f5Z7NVu8oNRTbYdZqavdZ3t+PrC4hAY/gX/7nfTZyvsof7JHlMn+H6UwRAL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dFIzyAAAAOMAAAAPAAAAAAAAAAAAAAAAAJgCAABk&#10;cnMvZG93bnJldi54bWxQSwUGAAAAAAQABAD1AAAAjQMAAAAA&#10;" filled="f" strokecolor="#168489" strokeweight="1pt">
                      <v:stroke joinstyle="miter"/>
                    </v:oval>
                  </v:group>
                  <v:shape id="مربع نص 41" o:spid="_x0000_s175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G0MgA&#10;AADiAAAADwAAAGRycy9kb3ducmV2LnhtbESPzWrDMBCE74W8g9hAb43skrrGjRJCfyCHXJq698Xa&#10;WqbWyljb2Hn7qhDocZiZb5jNbva9OtMYu8AG8lUGirgJtuPWQP3xdleCioJssQ9MBi4UYbdd3Gyw&#10;smHidzqfpFUJwrFCA05kqLSOjSOPcRUG4uR9hdGjJDm22o44Jbjv9X2WFdpjx2nB4UDPjprv0483&#10;IGL3+aV+9fHwOR9fJpc1D1gbc7uc90+ghGb5D1/bB2ugyIv1Y16Wa/i7lO6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ykbQ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تحديد الحاجة للتغيير:</w:t>
                          </w:r>
                        </w:p>
                      </w:txbxContent>
                    </v:textbox>
                  </v:shape>
                </v:group>
                <v:shape id="صورة 54" o:spid="_x0000_s175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0HOjJAAAA4wAAAA8AAABkcnMvZG93bnJldi54bWxET19PwjAQfzfxOzRn4pt0gso2KUQNJiY8&#10;wcD4eK7nNmmvs60wvz01MfHxfv9vthisEQfyoXOs4HqUgSCune64UbCtnq9yECEiazSOScEPBVjM&#10;z89mWGp35DUdNrERKYRDiQraGPtSylC3ZDGMXE+cuA/nLcZ0+kZqj8cUbo0cZ9mdtNhxamixp6eW&#10;6v3m2ypY+cf3z6J6NdXX+m2Zm8l0t1+ulLq8GB7uQUQa4r/4z/2i0/xikhc342x6C7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uTQc6MkAAADjAAAADwAAAAAAAAAA&#10;AAAAAACfAgAAZHJzL2Rvd25yZXYueG1sUEsFBgAAAAAEAAQA9wAAAJU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تحليل البيئة الداخلية والخارجية للمنظمة لتحديد الضغوط والتحديات التي تستدعي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إشراك الموظفين في عملية تحديد الحاجة للتغيير وفهم مبرراته.</w:t>
      </w:r>
    </w:p>
    <w:p w:rsidR="00560E47" w:rsidRPr="00B928E9" w:rsidRDefault="00560E47" w:rsidP="00560E47">
      <w:r w:rsidRPr="002A078C">
        <w:rPr>
          <w:rFonts w:ascii="Sakkal Majalla" w:hAnsi="Sakkal Majalla"/>
          <w:noProof/>
          <w:sz w:val="34"/>
        </w:rPr>
        <mc:AlternateContent>
          <mc:Choice Requires="wpg">
            <w:drawing>
              <wp:inline distT="0" distB="0" distL="0" distR="0" wp14:anchorId="5C12D9AA" wp14:editId="1BD20808">
                <wp:extent cx="5731510" cy="891540"/>
                <wp:effectExtent l="0" t="0" r="2540" b="22860"/>
                <wp:docPr id="7541447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39482861" name="مجموعة 47"/>
                        <wpg:cNvGrpSpPr/>
                        <wpg:grpSpPr>
                          <a:xfrm>
                            <a:off x="0" y="0"/>
                            <a:ext cx="5731510" cy="895351"/>
                            <a:chOff x="0" y="0"/>
                            <a:chExt cx="5878196" cy="918845"/>
                          </a:xfrm>
                        </wpg:grpSpPr>
                        <wpg:grpSp>
                          <wpg:cNvPr id="1554339091" name="مجموعة 48"/>
                          <wpg:cNvGrpSpPr/>
                          <wpg:grpSpPr>
                            <a:xfrm>
                              <a:off x="0" y="0"/>
                              <a:ext cx="5878196" cy="918845"/>
                              <a:chOff x="0" y="0"/>
                              <a:chExt cx="6240348" cy="919070"/>
                            </a:xfrm>
                          </wpg:grpSpPr>
                          <wpg:grpSp>
                            <wpg:cNvPr id="1257280688" name="مجموعة 49"/>
                            <wpg:cNvGrpSpPr/>
                            <wpg:grpSpPr>
                              <a:xfrm>
                                <a:off x="0" y="169208"/>
                                <a:ext cx="5433072" cy="580613"/>
                                <a:chOff x="0" y="169208"/>
                                <a:chExt cx="5433072" cy="580613"/>
                              </a:xfrm>
                            </wpg:grpSpPr>
                            <wps:wsp>
                              <wps:cNvPr id="20071072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464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2087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2743849"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صياغة رؤية واضحة للتغيير:</w:t>
                                </w:r>
                              </w:p>
                            </w:txbxContent>
                          </wps:txbx>
                          <wps:bodyPr wrap="square" rtlCol="1">
                            <a:spAutoFit/>
                          </wps:bodyPr>
                        </wps:wsp>
                      </wpg:grpSp>
                      <pic:pic xmlns:pic="http://schemas.openxmlformats.org/drawingml/2006/picture">
                        <pic:nvPicPr>
                          <pic:cNvPr id="61567939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JiOjUwcIAADh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17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64Qm8yQAA&#10;AOMAAAAPAAAAAAAAAAAAAAAAAKoCAABkcnMvZG93bnJldi54bWxQSwUGAAAAAAQABAD6AAAAoAMA&#10;AAAA&#10;">
                  <v:group id="مجموعة 48" o:spid="_x0000_s17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q5roPIAAAA&#10;4wAAAA8AAAAAAAAAAAAAAAAAqgIAAGRycy9kb3ducmV2LnhtbFBLBQYAAAAABAAEAPoAAACfAwAA&#10;AAA=&#10;">
                    <v:group id="مجموعة 49" o:spid="_x0000_s17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YnZ6b&#10;zAAAAOMAAAAPAAAAAAAAAAAAAAAAAKoCAABkcnMvZG93bnJldi54bWxQSwUGAAAAAAQABAD6AAAA&#10;owMAAAAA&#10;">
                      <v:shape id="شكل حر 50" o:spid="_x0000_s17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e8cA&#10;AADjAAAADwAAAGRycy9kb3ducmV2LnhtbESPQYvCMBSE7wv+h/AEb2uqYivVKCIIInvQ7orXR/Ns&#10;i81LaaLWf28WBI/DzHzDLFadqcWdWldZVjAaRiCIc6srLhT8/W6/ZyCcR9ZYWyYFT3KwWva+Fphq&#10;++Aj3TNfiABhl6KC0vsmldLlJRl0Q9sQB+9iW4M+yLaQusVHgJtajqMolgYrDgslNrQpKb9mN6Mg&#10;3k/Ph0O+nR6z3eTHkdEnbb1Sg363noPw1PlP+N3eaQWBmIyiZJzE8P8p/AG5f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w/nv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wMMA&#10;AADhAAAADwAAAGRycy9kb3ducmV2LnhtbERPTYvCMBC9L/gfwgh7EU0VFVuNIsrCHndVPI/NmBab&#10;SW1i7f77zUHw+Hjfq01nK9FS40vHCsajBARx7nTJRsHp+DVcgPABWWPlmBT8kYfNuvexwky7J/9S&#10;ewhGxBD2GSooQqgzKX1ekEU/cjVx5K6usRgibIzUDT5juK3kJEnm0mLJsaHAmnYF5bfDwyrAu/05&#10;X1xwvr0Ysx/M6m6gZ0p99rvtEkSgLrzFL/e3VpCm6XQ+HcfJ8VF8A3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GwMMAAADhAAAADwAAAAAAAAAAAAAAAACYAgAAZHJzL2Rv&#10;d25yZXYueG1sUEsFBgAAAAAEAAQA9QAAAIgDAAAAAA==&#10;" fillcolor="#a5a5a5 [2092]" stroked="f" strokeweight="1pt">
                        <v:stroke joinstyle="miter"/>
                      </v:roundrect>
                    </v:group>
                    <v:oval id="شكل بيضاوي 52" o:spid="_x0000_s17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h+McA&#10;AADjAAAADwAAAGRycy9kb3ducmV2LnhtbERPX2vCMBB/H/gdwg32NpP1oavVKOIYONhgVrfnoznb&#10;YnMpTbT12y+CsMf7/b/FarStuFDvG8caXqYKBHHpTMOVhsP+/TkD4QOywdYxabiSh9Vy8rDA3LiB&#10;d3QpQiViCPscNdQhdLmUvqzJop+6jjhyR9dbDPHsK2l6HGK4bWWiVCotNhwbauxoU1N5Ks5Ww/fp&#10;+HP9/fhUX5UbinSwb0li9lo/PY7rOYhAY/gX391bE+fPMpWo7FWlcPspAi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7IfjHAAAA4wAAAA8AAAAAAAAAAAAAAAAAmAIAAGRy&#10;cy9kb3ducmV2LnhtbFBLBQYAAAAABAAEAPUAAACMAwAAAAA=&#10;" filled="f" strokecolor="#168489" strokeweight="1pt">
                      <v:stroke joinstyle="miter"/>
                    </v:oval>
                  </v:group>
                  <v:shape id="مربع نص 41" o:spid="_x0000_s176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4hsYA&#10;AADjAAAADwAAAGRycy9kb3ducmV2LnhtbERPS0/CQBC+m/AfNkPiTbZUUKwshPhIOHAR633SHbsN&#10;3dmmO9Dy710TE4/zvWe9HX2rLtTHJrCB+SwDRVwF23BtoPx8v1uBioJssQ1MBq4UYbuZ3KyxsGHg&#10;D7ocpVYphGOBBpxIV2gdK0ce4yx0xIn7Dr1HSWdfa9vjkMJ9q/Mse9AeG04NDjt6cVSdjmdvQMTu&#10;5tfyzcf913h4HVxWLbE05nY67p5BCY3yL/5z722any/zx8X9avEEvz8lAP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o4h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صياغة رؤية واضحة للتغيير:</w:t>
                          </w:r>
                        </w:p>
                      </w:txbxContent>
                    </v:textbox>
                  </v:shape>
                </v:group>
                <v:shape id="صورة 54" o:spid="_x0000_s176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P92hMwAAADiAAAADwAAAAAA&#10;AAAAAAAAAACfAgAAZHJzL2Rvd25yZXYueG1sUEsFBgAAAAAEAAQA9wAAAJg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وضع رؤية مستقبلية واقعية وملهمة للوضع المستهدف بعد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الحرص على أن تكون الرؤية متناغمة مع استراتيجية وقيم المنظمة.</w:t>
      </w:r>
    </w:p>
    <w:p w:rsidR="00560E47" w:rsidRPr="00B928E9" w:rsidRDefault="00560E47" w:rsidP="00560E47">
      <w:r w:rsidRPr="002A078C">
        <w:rPr>
          <w:rFonts w:ascii="Sakkal Majalla" w:hAnsi="Sakkal Majalla"/>
          <w:noProof/>
          <w:sz w:val="34"/>
        </w:rPr>
        <w:lastRenderedPageBreak/>
        <mc:AlternateContent>
          <mc:Choice Requires="wpg">
            <w:drawing>
              <wp:inline distT="0" distB="0" distL="0" distR="0" wp14:anchorId="7F9FEAD9" wp14:editId="0319BD29">
                <wp:extent cx="5731510" cy="891540"/>
                <wp:effectExtent l="0" t="0" r="2540" b="22860"/>
                <wp:docPr id="9556123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03437935" name="مجموعة 47"/>
                        <wpg:cNvGrpSpPr/>
                        <wpg:grpSpPr>
                          <a:xfrm>
                            <a:off x="0" y="0"/>
                            <a:ext cx="5731510" cy="895351"/>
                            <a:chOff x="0" y="0"/>
                            <a:chExt cx="5878196" cy="918845"/>
                          </a:xfrm>
                        </wpg:grpSpPr>
                        <wpg:grpSp>
                          <wpg:cNvPr id="691091294" name="مجموعة 48"/>
                          <wpg:cNvGrpSpPr/>
                          <wpg:grpSpPr>
                            <a:xfrm>
                              <a:off x="0" y="0"/>
                              <a:ext cx="5878196" cy="918845"/>
                              <a:chOff x="0" y="0"/>
                              <a:chExt cx="6240348" cy="919070"/>
                            </a:xfrm>
                          </wpg:grpSpPr>
                          <wpg:grpSp>
                            <wpg:cNvPr id="10694378" name="مجموعة 49"/>
                            <wpg:cNvGrpSpPr/>
                            <wpg:grpSpPr>
                              <a:xfrm>
                                <a:off x="0" y="169208"/>
                                <a:ext cx="5433072" cy="580613"/>
                                <a:chOff x="0" y="169208"/>
                                <a:chExt cx="5433072" cy="580613"/>
                              </a:xfrm>
                            </wpg:grpSpPr>
                            <wps:wsp>
                              <wps:cNvPr id="5876459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40819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2082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0161847"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إشراك قيادة فعالة لقيادة التغيير:</w:t>
                                </w:r>
                              </w:p>
                            </w:txbxContent>
                          </wps:txbx>
                          <wps:bodyPr wrap="square" rtlCol="1">
                            <a:spAutoFit/>
                          </wps:bodyPr>
                        </wps:wsp>
                      </wpg:grpSp>
                      <pic:pic xmlns:pic="http://schemas.openxmlformats.org/drawingml/2006/picture">
                        <pic:nvPicPr>
                          <pic:cNvPr id="118989002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">
                <v:group id="مجموعة 47" o:spid="_x0000_s176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8KG4tyQAA&#10;AOMAAAAPAAAAAAAAAAAAAAAAAKoCAABkcnMvZG93bnJldi54bWxQSwUGAAAAAAQABAD6AAAAoAMA&#10;AAAA&#10;">
                  <v:group id="مجموعة 48" o:spid="_x0000_s176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oNxPzL&#10;AAAA4gAAAA8AAAAAAAAAAAAAAAAAqgIAAGRycy9kb3ducmV2LnhtbFBLBQYAAAAABAAEAPoAAACi&#10;AwAAAAA=&#10;">
                    <v:group id="مجموعة 49" o:spid="_x0000_s176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T8OKscAAADh&#10;AAAADwAAAAAAAAAAAAAAAACqAgAAZHJzL2Rvd25yZXYueG1sUEsFBgAAAAAEAAQA+gAAAJ4DAAAA&#10;AA==&#10;">
                      <v:shape id="شكل حر 50" o:spid="_x0000_s176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a4askA&#10;AADiAAAADwAAAGRycy9kb3ducmV2LnhtbESPQWvCQBSE74L/YXmCN91om6ipq0hBEOlBo6XXR/aZ&#10;hGbfhuyq6b93C4LHYWa+YZbrztTiRq2rLCuYjCMQxLnVFRcKzqftaA7CeWSNtWVS8EcO1qt+b4mp&#10;tnc+0i3zhQgQdikqKL1vUildXpJBN7YNcfAutjXog2wLqVu8B7ip5TSKEmmw4rBQYkOfJeW/2dUo&#10;SPbxz+GQb+Njtnv7cmT0t7ZeqeGg23yA8NT5V/jZ3mkF8XyWvMeL2QT+L4U7IF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a4as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rrKsYA&#10;AADjAAAADwAAAGRycy9kb3ducmV2LnhtbERPS2vCQBC+F/oflin0InWjNsWm2Yi0CB59lJ7H7HQT&#10;mp2N2W2M/94VBI/zvSdfDLYRPXW+dqxgMk5AEJdO12wUfO9XL3MQPiBrbByTgjN5WBSPDzlm2p14&#10;S/0uGBFD2GeooAqhzaT0ZUUW/di1xJH7dZ3FEM/OSN3hKYbbRk6T5E1arDk2VNjSZ0Xl3+7fKsCj&#10;3fwcXHC+PxjzNUrbYaRTpZ6fhuUHiEBDuItv7rWO82fpazKfvE9TuP4UAZDF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rrKsYAAADjAAAADwAAAAAAAAAAAAAAAACYAgAAZHJz&#10;L2Rvd25yZXYueG1sUEsFBgAAAAAEAAQA9QAAAIsDAAAAAA==&#10;" fillcolor="#a5a5a5 [2092]" stroked="f" strokeweight="1pt">
                        <v:stroke joinstyle="miter"/>
                      </v:roundrect>
                    </v:group>
                    <v:oval id="شكل بيضاوي 52" o:spid="_x0000_s177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DsYA&#10;AADiAAAADwAAAGRycy9kb3ducmV2LnhtbERPW2vCMBR+H/gfwhH2psmyIdoZZUyEDTbY6uX50Bzb&#10;YnNSmszWf78MhD1+fPflenCNuFAXas8GHqYKBHHhbc2lgf1uO5mDCBHZYuOZDFwpwHo1ultiZn3P&#10;33TJYylSCIcMDVQxtpmUoajIYZj6ljhxJ985jAl2pbQd9incNVIrNZMOa04NFbb0WlFxzn+cga/z&#10;6XA9vn+oz9L3+ax3G63tzpj78fDyDCLSEP/FN/ebTfMXWqu5fnqEv0sJg1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J/DsYAAADiAAAADwAAAAAAAAAAAAAAAACYAgAAZHJz&#10;L2Rvd25yZXYueG1sUEsFBgAAAAAEAAQA9QAAAIsDAAAAAA==&#10;" filled="f" strokecolor="#168489" strokeweight="1pt">
                      <v:stroke joinstyle="miter"/>
                    </v:oval>
                  </v:group>
                  <v:shape id="مربع نص 41" o:spid="_x0000_s177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Z2+cgA&#10;AADiAAAADwAAAGRycy9kb3ducmV2LnhtbESPzWrDMBCE74W+g9hCb43k0KbGjRJCfyCHXpq698Xa&#10;WCbWyljb2Hn7qlDocZiZb5j1dg69OtOYusgWioUBRdxE13Frof58uytBJUF22EcmCxdKsN1cX62x&#10;cnHiDzofpFUZwqlCC15kqLROjaeAaREH4uwd4xhQshxb7UacMjz0emnMSgfsOC94HOjZU3M6fAcL&#10;Im5XXOrXkPZf8/vL5E3zgLW1tzfz7gmU0Cz/4b/23llYlqZYFeX9I/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Fnb5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إشراك قيادة فعالة لقيادة التغيير:</w:t>
                          </w:r>
                        </w:p>
                      </w:txbxContent>
                    </v:textbox>
                  </v:shape>
                </v:group>
                <v:shape id="صورة 54" o:spid="_x0000_s177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EJwvIAAAA4wAAAA8AAABkcnMvZG93bnJldi54bWxET19LwzAQfxf8DuEE31yyidrWZUNlgrCn&#10;rSo+ns3Z1iWXmsStfvtFEHy83/+bL0dnxZ5C7D1rmE4UCOLGm55bDc/140UBIiZkg9YzafihCMvF&#10;6ckcK+MPvKH9NrUih3CsUEOX0lBJGZuOHMaJH4gz9+GDw5TP0EoT8JDDnZUzpa6lw55zQ4cDPXTU&#10;7LbfTsM63L9/lvWrrb82b6vCXt687FZrrc/PxrtbEInG9C/+cz+ZPH9alEWp1OwKfn/KAMjFE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RCcLyAAAAOMAAAAPAAAAAAAAAAAA&#10;AAAAAJ8CAABkcnMvZG93bnJldi54bWxQSwUGAAAAAAQABAD3AAAAlAM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تشكيل فريق قوي من القادة والمشرفين لتولي مسؤولية تنفيذ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تزويد القادة بالمهارات والموارد اللازمة لتمكينهم من قيادة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10B5B416" wp14:editId="5586D9B0">
                <wp:extent cx="5731510" cy="891540"/>
                <wp:effectExtent l="0" t="0" r="2540" b="22860"/>
                <wp:docPr id="8473861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24674529" name="مجموعة 47"/>
                        <wpg:cNvGrpSpPr/>
                        <wpg:grpSpPr>
                          <a:xfrm>
                            <a:off x="0" y="0"/>
                            <a:ext cx="5731510" cy="895351"/>
                            <a:chOff x="0" y="0"/>
                            <a:chExt cx="5878196" cy="918845"/>
                          </a:xfrm>
                        </wpg:grpSpPr>
                        <wpg:grpSp>
                          <wpg:cNvPr id="528216580" name="مجموعة 48"/>
                          <wpg:cNvGrpSpPr/>
                          <wpg:grpSpPr>
                            <a:xfrm>
                              <a:off x="0" y="0"/>
                              <a:ext cx="5878196" cy="918845"/>
                              <a:chOff x="0" y="0"/>
                              <a:chExt cx="6240348" cy="919070"/>
                            </a:xfrm>
                          </wpg:grpSpPr>
                          <wpg:grpSp>
                            <wpg:cNvPr id="2135012534" name="مجموعة 49"/>
                            <wpg:cNvGrpSpPr/>
                            <wpg:grpSpPr>
                              <a:xfrm>
                                <a:off x="0" y="169208"/>
                                <a:ext cx="5433072" cy="580613"/>
                                <a:chOff x="0" y="169208"/>
                                <a:chExt cx="5433072" cy="580613"/>
                              </a:xfrm>
                            </wpg:grpSpPr>
                            <wps:wsp>
                              <wps:cNvPr id="7532094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56977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71017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2449048"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إعداد خطة تنفيذ شاملة:</w:t>
                                </w:r>
                              </w:p>
                            </w:txbxContent>
                          </wps:txbx>
                          <wps:bodyPr wrap="square" rtlCol="1">
                            <a:spAutoFit/>
                          </wps:bodyPr>
                        </wps:wsp>
                      </wpg:grpSp>
                      <pic:pic xmlns:pic="http://schemas.openxmlformats.org/drawingml/2006/picture">
                        <pic:nvPicPr>
                          <pic:cNvPr id="65808289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4alPnwoIAADg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177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2kT0yQAA&#10;AOMAAAAPAAAAAAAAAAAAAAAAAKoCAABkcnMvZG93bnJldi54bWxQSwUGAAAAAAQABAD6AAAAoAMA&#10;AAAA&#10;">
                  <v:group id="مجموعة 48" o:spid="_x0000_s177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Ji+qGyQAA&#10;AOIAAAAPAAAAAAAAAAAAAAAAAKoCAABkcnMvZG93bnJldi54bWxQSwUGAAAAAAQABAD6AAAAoAMA&#10;AAAA&#10;">
                    <v:group id="مجموعة 49" o:spid="_x0000_s177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QykLo&#10;zAAAAOMAAAAPAAAAAAAAAAAAAAAAAKoCAABkcnMvZG93bnJldi54bWxQSwUGAAAAAAQABAD6AAAA&#10;owMAAAAA&#10;">
                      <v:shape id="شكل حر 50" o:spid="_x0000_s177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17coA&#10;AADiAAAADwAAAGRycy9kb3ducmV2LnhtbESPQWvCQBSE74X+h+UVequbmsZqdBURhCA9aKp4fWSf&#10;SWj2bchuk/Tfu4VCj8PMfMOsNqNpRE+dqy0reJ1EIIgLq2suFZw/9y9zEM4ja2wsk4IfcrBZPz6s&#10;MNV24BP1uS9FgLBLUUHlfZtK6YqKDLqJbYmDd7OdQR9kV0rd4RDgppHTKJpJgzWHhQpb2lVUfOXf&#10;RsHskFyPx2KfnPIs/nBk9EVbr9Tz07hdgvA0+v/wXzvTCt6TeBot3uYJ/F4Kd0Cu7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hrte3KAAAA4g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aCP8YA&#10;AADjAAAADwAAAGRycy9kb3ducmV2LnhtbERPS2vCQBC+F/wPywheRDda4iO6SqkIPbYqnsfsuAlm&#10;Z2N2jem/7xYKPc73nvW2s5VoqfGlYwWTcQKCOHe6ZKPgdNyPFiB8QNZYOSYF3+Rhu+m9rDHT7slf&#10;1B6CETGEfYYKihDqTEqfF2TRj11NHLmrayyGeDZG6gafMdxWcpokM2mx5NhQYE3vBeW3w8MqwLv9&#10;PF9ccL69GLMbpnU31KlSg373tgIRqAv/4j/3h47z00U6W87nr1P4/SkC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aCP8YAAADjAAAADwAAAAAAAAAAAAAAAACYAgAAZHJz&#10;L2Rvd25yZXYueG1sUEsFBgAAAAAEAAQA9QAAAIsDAAAAAA==&#10;" fillcolor="#a5a5a5 [2092]" stroked="f" strokeweight="1pt">
                        <v:stroke joinstyle="miter"/>
                      </v:roundrect>
                    </v:group>
                    <v:oval id="شكل بيضاوي 52" o:spid="_x0000_s177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G8cA&#10;AADjAAAADwAAAGRycy9kb3ducmV2LnhtbERPX0vDMBB/F/wO4QTfXNIi7eiWjbEhKCi4bvp8NLe2&#10;rLmUJq7dtzeCsMf7/b/lerKduNDgW8cakpkCQVw503Kt4Xh4eZqD8AHZYOeYNFzJw3p1f7fEwriR&#10;93QpQy1iCPsCNTQh9IWUvmrIop+5njhyJzdYDPEcamkGHGO47WSqVCYtthwbGuxp21B1Ln+shs/z&#10;6ev6/fauPmo3ltlod2lqDlo/PkybBYhAU7iJ/92vJs7P5nmikvw5h7+fI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rZBvHAAAA4wAAAA8AAAAAAAAAAAAAAAAAmAIAAGRy&#10;cy9kb3ducmV2LnhtbFBLBQYAAAAABAAEAPUAAACMAwAAAAA=&#10;" filled="f" strokecolor="#168489" strokeweight="1pt">
                      <v:stroke joinstyle="miter"/>
                    </v:oval>
                  </v:group>
                  <v:shape id="مربع نص 41" o:spid="_x0000_s178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cUA&#10;AADiAAAADwAAAGRycy9kb3ducmV2LnhtbERPO0/DMBDekfgP1lVio3aqgGioW1U8pA4stGE/xUcc&#10;NT5H8dGk/x4PSIyfvvdmN4deXWhMXWQLxdKAIm6i67i1UJ/e759AJUF22EcmC1dKsNve3mywcnHi&#10;T7ocpVU5hFOFFrzIUGmdGk8B0zIOxJn7jmNAyXBstRtxyuGh1ytjHnXAjnODx4FePDXn40+wIOL2&#10;xbV+C+nwNX+8Tt40D1hbe7eY98+ghGb5F/+5D87CuliV5dqUeXO+lO+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ntxQAAAOIAAAAPAAAAAAAAAAAAAAAAAJgCAABkcnMv&#10;ZG93bnJldi54bWxQSwUGAAAAAAQABAD1AAAAig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إعداد خطة تنفيذ شاملة:</w:t>
                          </w:r>
                        </w:p>
                      </w:txbxContent>
                    </v:textbox>
                  </v:shape>
                </v:group>
                <v:shape id="صورة 54" o:spid="_x0000_s178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iOVHKAAAA4gAAAA8AAABkcnMvZG93bnJldi54bWxEj81OAjEUhfckvkNzSdxBB4xYRgpRg4kJ&#10;Kxg1Lq/T68xIezu2Fca3twsTlyfnL99qMzgrThRi51nDbFqAIK696bjR8Fw9ThSImJANWs+k4Yci&#10;bNYXoxWWxp95T6dDakQe4ViihjalvpQy1i05jFPfE2fvwweHKcvQSBPwnMedlfOiWEiHHeeHFnt6&#10;aKk+Hr6dhl24f/9cVq+2+tq/bZW9unk5bndaX46Hu1sQiYb0H/5rPxkNi2tVqLlaZoiMlHFArn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iiOVHKAAAA4gAAAA8AAAAAAAAA&#10;AAAAAAAAnwIAAGRycy9kb3ducmV2LnhtbFBLBQYAAAAABAAEAPcAAACWAw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وضع خطة تفصيلية للخطوات والإجراءات اللازمة لتنفيذ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تحديد المسؤوليات والموارد والجداول الزمنية بوضوح.</w:t>
      </w:r>
    </w:p>
    <w:p w:rsidR="00560E47" w:rsidRPr="00B928E9" w:rsidRDefault="00560E47" w:rsidP="00560E47">
      <w:r w:rsidRPr="002A078C">
        <w:rPr>
          <w:rFonts w:ascii="Sakkal Majalla" w:hAnsi="Sakkal Majalla"/>
          <w:noProof/>
          <w:sz w:val="34"/>
        </w:rPr>
        <mc:AlternateContent>
          <mc:Choice Requires="wpg">
            <w:drawing>
              <wp:inline distT="0" distB="0" distL="0" distR="0" wp14:anchorId="0DA4A9B3" wp14:editId="460C22A6">
                <wp:extent cx="5731510" cy="891540"/>
                <wp:effectExtent l="0" t="0" r="2540" b="22860"/>
                <wp:docPr id="5685840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5984795" name="مجموعة 47"/>
                        <wpg:cNvGrpSpPr/>
                        <wpg:grpSpPr>
                          <a:xfrm>
                            <a:off x="0" y="0"/>
                            <a:ext cx="5731510" cy="895351"/>
                            <a:chOff x="0" y="0"/>
                            <a:chExt cx="5878196" cy="918845"/>
                          </a:xfrm>
                        </wpg:grpSpPr>
                        <wpg:grpSp>
                          <wpg:cNvPr id="1159813963" name="مجموعة 48"/>
                          <wpg:cNvGrpSpPr/>
                          <wpg:grpSpPr>
                            <a:xfrm>
                              <a:off x="0" y="0"/>
                              <a:ext cx="5878196" cy="918845"/>
                              <a:chOff x="0" y="0"/>
                              <a:chExt cx="6240348" cy="919070"/>
                            </a:xfrm>
                          </wpg:grpSpPr>
                          <wpg:grpSp>
                            <wpg:cNvPr id="61134384" name="مجموعة 49"/>
                            <wpg:cNvGrpSpPr/>
                            <wpg:grpSpPr>
                              <a:xfrm>
                                <a:off x="0" y="169208"/>
                                <a:ext cx="5433072" cy="580613"/>
                                <a:chOff x="0" y="169208"/>
                                <a:chExt cx="5433072" cy="580613"/>
                              </a:xfrm>
                            </wpg:grpSpPr>
                            <wps:wsp>
                              <wps:cNvPr id="19370483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49669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50256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7155318"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المقاومة والتواصل الفعال:</w:t>
                                </w:r>
                              </w:p>
                            </w:txbxContent>
                          </wps:txbx>
                          <wps:bodyPr wrap="square" rtlCol="1">
                            <a:spAutoFit/>
                          </wps:bodyPr>
                        </wps:wsp>
                      </wpg:grpSp>
                      <pic:pic xmlns:pic="http://schemas.openxmlformats.org/drawingml/2006/picture">
                        <pic:nvPicPr>
                          <pic:cNvPr id="153452416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6WTpCQgAAOE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H6WTpCQgAAOE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7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KDPKfL&#10;AAAA4gAAAA8AAAAAAAAAAAAAAAAAqgIAAGRycy9kb3ducmV2LnhtbFBLBQYAAAAABAAEAPoAAACi&#10;AwAAAAA=&#10;">
                  <v:group id="مجموعة 48" o:spid="_x0000_s17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1l0A7IAAAA&#10;4wAAAA8AAAAAAAAAAAAAAAAAqgIAAGRycy9kb3ducmV2LnhtbFBLBQYAAAAABAAEAPoAAACfAwAA&#10;AAA=&#10;">
                    <v:group id="مجموعة 49" o:spid="_x0000_s17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Fw5ecoA&#10;AADhAAAADwAAAAAAAAAAAAAAAACqAgAAZHJzL2Rvd25yZXYueG1sUEsFBgAAAAAEAAQA+gAAAKED&#10;AAAAAA==&#10;">
                      <v:shape id="شكل حر 50" o:spid="_x0000_s17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13MgA&#10;AADjAAAADwAAAGRycy9kb3ducmV2LnhtbERPzWrCQBC+C32HZQq96aamppq6SikIoXgwqeJ1yE6T&#10;0OxsyG5N+vZdQfA43/+st6NpxYV611hW8DyLQBCXVjdcKTh+7aZLEM4ja2wtk4I/crDdPEzWmGo7&#10;cE6XwlcihLBLUUHtfZdK6cqaDLqZ7YgD9217gz6cfSV1j0MIN62cR1EiDTYcGmrs6KOm8qf4NQqS&#10;z8X5cCh3i7zI4r0jo0/aeqWeHsf3NxCeRn8X39yZDvNX8Wv0soznCVx/CgDIz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jzXc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01VcYA&#10;AADjAAAADwAAAGRycy9kb3ducmV2LnhtbERPS2vCQBC+C/6HZYReRDdKDU2ajZQWocf6oOcxO25C&#10;s7Npdhvjv+8WCh7ne0+xHW0rBup941jBapmAIK6cbtgoOB13iycQPiBrbB2Tght52JbTSYG5dlfe&#10;03AIRsQQ9jkqqEPocil9VZNFv3QdceQurrcY4tkbqXu8xnDbynWSpNJiw7Ghxo5ea6q+Dj9WAX7b&#10;j8+zC84PZ2Pe5ptunOuNUg+z8eUZRKAx3MX/7ncd52frxyxNs1UGfz9FAGT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01VcYAAADjAAAADwAAAAAAAAAAAAAAAACYAgAAZHJz&#10;L2Rvd25yZXYueG1sUEsFBgAAAAAEAAQA9QAAAIsDAAAAAA==&#10;" fillcolor="#a5a5a5 [2092]" stroked="f" strokeweight="1pt">
                        <v:stroke joinstyle="miter"/>
                      </v:roundrect>
                    </v:group>
                    <v:oval id="شكل بيضاوي 52" o:spid="_x0000_s17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aSWMoA&#10;AADjAAAADwAAAGRycy9kb3ducmV2LnhtbESPQUvDQBCF74L/YRnBm9010FXSbosogoKCptrzkJ0m&#10;odnZkF2b9N87B8HjzHvz3jfr7Rx6daIxdZEd3C4MKOI6+o4bB1+755t7UCkje+wjk4MzJdhuLi/W&#10;WPo48SedqtwoCeFUooM256HUOtUtBUyLOBCLdohjwCzj2Gg/4iThodeFMVYH7FgaWhzosaX6WP0E&#10;Bx/Hw/d5//pm3ps4VXYKT0Xhd85dX80PK1CZ5vxv/rt+8YJv75amWFor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5WkljKAAAA4wAAAA8AAAAAAAAAAAAAAAAAmAIA&#10;AGRycy9kb3ducmV2LnhtbFBLBQYAAAAABAAEAPUAAACPAwAAAAA=&#10;" filled="f" strokecolor="#168489" strokeweight="1pt">
                      <v:stroke joinstyle="miter"/>
                    </v:oval>
                  </v:group>
                  <v:shape id="مربع نص 41" o:spid="_x0000_s178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yEckA&#10;AADjAAAADwAAAGRycy9kb3ducmV2LnhtbESPQU/DMAyF70j8h8hIu7G0TB2sLJsmBtIOXDbK3Wq8&#10;pqJxqiZbu3+PD0gc7ff83uf1dvKdutIQ28AG8nkGirgOtuXGQPX18fgCKiZki11gMnCjCNvN/d0a&#10;SxtGPtL1lBolIRxLNOBS6kutY+3IY5yHnli0cxg8JhmHRtsBRwn3nX7KsqX22LI0OOzpzVH9c7p4&#10;AynZXX6r3n08fE+f+9FldYGVMbOHafcKKtGU/s1/1wcr+Kvlc14Ui1yg5Sd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eDyEckAAADjAAAADwAAAAAAAAAAAAAAAACYAgAA&#10;ZHJzL2Rvd25yZXYueG1sUEsFBgAAAAAEAAQA9QAAAI4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المقاومة والتواصل الفعال:</w:t>
                          </w:r>
                        </w:p>
                      </w:txbxContent>
                    </v:textbox>
                  </v:shape>
                </v:group>
                <v:shape id="صورة 54" o:spid="_x0000_s179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0offKAAAA4wAAAA8AAABkcnMvZG93bnJldi54bWxET0tPAjEQvpv4H5ox8SZdloe4UogaTEw4&#10;wYLxOG7H3ZV2urYV1n9PTUw8zvee+bK3RhzJh9axguEgA0FcOd1yrWBXPt/MQISIrNE4JgU/FGC5&#10;uLyYY6HdiTd03MZapBAOBSpoYuwKKUPVkMUwcB1x4j6ctxjT6WupPZ5SuDUyz7KptNhyamiwo6eG&#10;qsP22ypY+8f3z7vy1ZRfm7fVzIxu94fVWqnrq/7hHkSkPv6L/9wvOs2fjMaTfDyc5vD7UwJALs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N0offKAAAA4wAAAA8AAAAAAAAA&#10;AAAAAAAAnwIAAGRycy9kb3ducmV2LnhtbFBLBQYAAAAABAAEAPcAAACWAw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التعرف على مصادر المقاومة المحتملة والتعامل معها بفهم وحساسية.</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تطوير خطة تواصل فعالة لنشر الرؤية وإشراك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4F66F01E" wp14:editId="1DB1B602">
                <wp:extent cx="5731510" cy="891540"/>
                <wp:effectExtent l="0" t="0" r="2540" b="22860"/>
                <wp:docPr id="16298914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136066" name="مجموعة 47"/>
                        <wpg:cNvGrpSpPr/>
                        <wpg:grpSpPr>
                          <a:xfrm>
                            <a:off x="0" y="0"/>
                            <a:ext cx="5731510" cy="895351"/>
                            <a:chOff x="0" y="0"/>
                            <a:chExt cx="5878196" cy="918845"/>
                          </a:xfrm>
                        </wpg:grpSpPr>
                        <wpg:grpSp>
                          <wpg:cNvPr id="553221793" name="مجموعة 48"/>
                          <wpg:cNvGrpSpPr/>
                          <wpg:grpSpPr>
                            <a:xfrm>
                              <a:off x="0" y="0"/>
                              <a:ext cx="5878196" cy="918845"/>
                              <a:chOff x="0" y="0"/>
                              <a:chExt cx="6240348" cy="919070"/>
                            </a:xfrm>
                          </wpg:grpSpPr>
                          <wpg:grpSp>
                            <wpg:cNvPr id="1814594090" name="مجموعة 49"/>
                            <wpg:cNvGrpSpPr/>
                            <wpg:grpSpPr>
                              <a:xfrm>
                                <a:off x="0" y="169208"/>
                                <a:ext cx="5433072" cy="580613"/>
                                <a:chOff x="0" y="169208"/>
                                <a:chExt cx="5433072" cy="580613"/>
                              </a:xfrm>
                            </wpg:grpSpPr>
                            <wps:wsp>
                              <wps:cNvPr id="17632617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41094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33854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032416"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تقديم الدعم والتدريب للموظفين:</w:t>
                                </w:r>
                              </w:p>
                            </w:txbxContent>
                          </wps:txbx>
                          <wps:bodyPr wrap="square" rtlCol="1">
                            <a:spAutoFit/>
                          </wps:bodyPr>
                        </wps:wsp>
                      </wpg:grpSp>
                      <pic:pic xmlns:pic="http://schemas.openxmlformats.org/drawingml/2006/picture">
                        <pic:nvPicPr>
                          <pic:cNvPr id="187109328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KhV2qCQgAAOE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7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enxzxgAAAOIA&#10;AAAPAAAAAAAAAAAAAAAAAKoCAABkcnMvZG93bnJldi54bWxQSwUGAAAAAAQABAD6AAAAnQMAAAAA&#10;">
                  <v:group id="مجموعة 48" o:spid="_x0000_s17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wHrMjL&#10;AAAA4gAAAA8AAAAAAAAAAAAAAAAAqgIAAGRycy9kb3ducmV2LnhtbFBLBQYAAAAABAAEAPoAAACi&#10;AwAAAAA=&#10;">
                    <v:group id="مجموعة 49" o:spid="_x0000_s17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Sgbvo&#10;zAAAAOMAAAAPAAAAAAAAAAAAAAAAAKoCAABkcnMvZG93bnJldi54bWxQSwUGAAAAAAQABAD6AAAA&#10;owMAAAAA&#10;">
                      <v:shape id="شكل حر 50" o:spid="_x0000_s17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WIMYA&#10;AADjAAAADwAAAGRycy9kb3ducmV2LnhtbERPzYrCMBC+C/sOYYS9aWpdq1SjLIIgiwetu3gdmrEt&#10;NpPSRO2+vREEj/P9z2LVmVrcqHWVZQWjYQSCOLe64kLB73EzmIFwHlljbZkU/JOD1fKjt8BU2zsf&#10;6Jb5QoQQdikqKL1vUildXpJBN7QNceDOtjXow9kWUrd4D+GmlnEUJdJgxaGhxIbWJeWX7GoUJD+T&#10;036fbyaHbDveOTL6T1uv1Ge/+56D8NT5t/jl3uowf5qM42Q0jb/g+VMA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2WI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HntsYA&#10;AADjAAAADwAAAGRycy9kb3ducmV2LnhtbERPS2vCQBC+C/0PyxR6kbpREmlTN6EohR59lJ7H7HQT&#10;mp1Ns2tM/70rCB7ne8+qHG0rBup941jBfJaAIK6cbtgo+Dp8PL+A8AFZY+uYFPyTh7J4mKww1+7M&#10;Oxr2wYgYwj5HBXUIXS6lr2qy6GeuI47cj+sthnj2RuoezzHctnKRJEtpseHYUGNH65qq3/3JKsA/&#10;u/0+uuD8cDRmM826caozpZ4ex/c3EIHGcBff3J86zl9m6Tx5TdMUrj9FAGR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HntsYAAADjAAAADwAAAAAAAAAAAAAAAACYAgAAZHJz&#10;L2Rvd25yZXYueG1sUEsFBgAAAAAEAAQA9QAAAIsDAAAAAA==&#10;" fillcolor="#a5a5a5 [2092]" stroked="f" strokeweight="1pt">
                        <v:stroke joinstyle="miter"/>
                      </v:roundrect>
                    </v:group>
                    <v:oval id="شكل بيضاوي 52" o:spid="_x0000_s17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I07soA&#10;AADiAAAADwAAAGRycy9kb3ducmV2LnhtbESPQWvCQBSE74X+h+UVvNWNsQkSXUUshRYsaGw9P7LP&#10;JJh9G7Krif++KxQ8DjPzDbNYDaYRV+pcbVnBZByBIC6srrlU8HP4eJ2BcB5ZY2OZFNzIwWr5/LTA&#10;TNue93TNfSkChF2GCirv20xKV1Rk0I1tSxy8k+0M+iC7UuoO+wA3jYyjKJUGaw4LFba0qag45xej&#10;YHc+/d6OX9vou7R9nvbmPY71QanRy7Ceg/A0+Ef4v/2pFSTpdDpL3iYJ3C+FOyC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IiNO7KAAAA4gAAAA8AAAAAAAAAAAAAAAAAmAIA&#10;AGRycy9kb3ducmV2LnhtbFBLBQYAAAAABAAEAPUAAACPAwAAAAA=&#10;" filled="f" strokecolor="#168489" strokeweight="1pt">
                      <v:stroke joinstyle="miter"/>
                    </v:oval>
                  </v:group>
                  <v:shape id="مربع نص 41" o:spid="_x0000_s179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MEUcgA&#10;AADiAAAADwAAAGRycy9kb3ducmV2LnhtbESPzU7DMBCE70i8g7VI3KidAC0KdauKH6kHLpT0voqX&#10;OCJeR/HSpG+PkZA4jmbmG816O4denWhMXWQLxcKAIm6i67i1UH+83jyASoLssI9MFs6UYLu5vFhj&#10;5eLE73Q6SKsyhFOFFrzIUGmdGk8B0yIOxNn7jGNAyXJstRtxyvDQ69KYpQ7YcV7wONCTp+br8B0s&#10;iLhdca5fQtof57fnyZvmHmtrr6/m3SMooVn+w3/tvbNQmpW5Le+KJf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wRR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تقديم الدعم والتدريب للموظفين:</w:t>
                          </w:r>
                        </w:p>
                      </w:txbxContent>
                    </v:textbox>
                  </v:shape>
                </v:group>
                <v:shape id="صورة 54" o:spid="_x0000_s179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kf/JAAAA4wAAAA8AAABkcnMvZG93bnJldi54bWxET19PwjAQfzfxOzRH4pt0jETGoBA1mJjw&#10;BFPj47ke26C9zrbC/PbWxMTH+/2/5XqwRpzJh86xgsk4A0FcO91xo+ClerotQISIrNE4JgXfFGC9&#10;ur5aYqndhXd03sdGpBAOJSpoY+xLKUPdksUwdj1x4g7OW4zp9I3UHi8p3BqZZ9mdtNhxamixp8eW&#10;6tP+yyrY+oeP47x6M9Xn7n1TmOns9bTZKnUzGu4XICIN8V/8537WaX4xm2TzaV7k8PtTAk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R/8kAAADjAAAADwAAAAAAAAAA&#10;AAAAAACfAgAAZHJzL2Rvd25yZXYueG1sUEsFBgAAAAAEAAQA9wAAAJUDA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توفير التدريب والتطوير اللازم لتزويد الموظفين بالمهارات الجديدة.</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تقديم الدعم النفسي والعاطفي للموظفين خلال عملية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436388B" wp14:editId="1957DE0B">
                <wp:extent cx="5731510" cy="891540"/>
                <wp:effectExtent l="0" t="0" r="2540" b="22860"/>
                <wp:docPr id="3005315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85338738" name="مجموعة 47"/>
                        <wpg:cNvGrpSpPr/>
                        <wpg:grpSpPr>
                          <a:xfrm>
                            <a:off x="0" y="0"/>
                            <a:ext cx="5731510" cy="895351"/>
                            <a:chOff x="0" y="0"/>
                            <a:chExt cx="5878196" cy="918845"/>
                          </a:xfrm>
                        </wpg:grpSpPr>
                        <wpg:grpSp>
                          <wpg:cNvPr id="1757070739" name="مجموعة 48"/>
                          <wpg:cNvGrpSpPr/>
                          <wpg:grpSpPr>
                            <a:xfrm>
                              <a:off x="0" y="0"/>
                              <a:ext cx="5878196" cy="918845"/>
                              <a:chOff x="0" y="0"/>
                              <a:chExt cx="6240348" cy="919070"/>
                            </a:xfrm>
                          </wpg:grpSpPr>
                          <wpg:grpSp>
                            <wpg:cNvPr id="1577953948" name="مجموعة 49"/>
                            <wpg:cNvGrpSpPr/>
                            <wpg:grpSpPr>
                              <a:xfrm>
                                <a:off x="0" y="169208"/>
                                <a:ext cx="5433072" cy="580613"/>
                                <a:chOff x="0" y="169208"/>
                                <a:chExt cx="5433072" cy="580613"/>
                              </a:xfrm>
                            </wpg:grpSpPr>
                            <wps:wsp>
                              <wps:cNvPr id="658034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23663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81925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489290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المتابعة والتقييم المستمر:</w:t>
                                </w:r>
                              </w:p>
                            </w:txbxContent>
                          </wps:txbx>
                          <wps:bodyPr wrap="square" rtlCol="1">
                            <a:spAutoFit/>
                          </wps:bodyPr>
                        </wps:wsp>
                      </wpg:grpSp>
                      <pic:pic xmlns:pic="http://schemas.openxmlformats.org/drawingml/2006/picture">
                        <pic:nvPicPr>
                          <pic:cNvPr id="39276001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DCKfZECQgAAOA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8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FFPB&#10;zAAAAOMAAAAPAAAAAAAAAAAAAAAAAKoCAABkcnMvZG93bnJldi54bWxQSwUGAAAAAAQABAD6AAAA&#10;owMAAAAA&#10;">
                  <v:group id="مجموعة 48" o:spid="_x0000_s18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gKihC8oA&#10;AADjAAAADwAAAAAAAAAAAAAAAACqAgAAZHJzL2Rvd25yZXYueG1sUEsFBgAAAAAEAAQA+gAAAKED&#10;AAAAAA==&#10;">
                    <v:group id="مجموعة 49" o:spid="_x0000_s18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jQz9&#10;b80AAADjAAAADwAAAAAAAAAAAAAAAACqAgAAZHJzL2Rvd25yZXYueG1sUEsFBgAAAAAEAAQA+gAA&#10;AKQDAAAAAA==&#10;">
                      <v:shape id="شكل حر 50" o:spid="_x0000_s18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OZI8cA&#10;AADiAAAADwAAAGRycy9kb3ducmV2LnhtbESPQYvCMBSE78L+h/AWvGnq1op2jbIIgogHrbt4fTRv&#10;22LzUpqo9d8bQfA4zHwzzHzZmVpcqXWVZQWjYQSCOLe64kLB73E9mIJwHlljbZkU3MnBcvHRm2Oq&#10;7Y0PdM18IUIJuxQVlN43qZQuL8mgG9qGOHj/tjXog2wLqVu8hXJTy68omkiDFYeFEhtalZSfs4tR&#10;MNkmp/0+XyeHbBPvHBn9p61Xqv/Z/XyD8NT5d/hFb3TgkmkUj+NZDM9L4Q7I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jmSP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r3/cYA&#10;AADjAAAADwAAAGRycy9kb3ducmV2LnhtbERPS2vCQBC+F/wPywi9iG6qNZjoKqWl0KMvPI/ZcRPM&#10;zqbZbUz/fbcgeJzvPatNb2vRUesrxwpeJgkI4sLpio2C4+FzvADhA7LG2jEp+CUPm/XgaYW5djfe&#10;UbcPRsQQ9jkqKENocil9UZJFP3ENceQurrUY4tkaqVu8xXBby2mSpNJixbGhxIbeSyqu+x+rAL/t&#10;9nR2wfnubMzHaN70Iz1X6nnYvy1BBOrDQ3x3f+k4/zWbztJ0lmXw/1ME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r3/cYAAADjAAAADwAAAAAAAAAAAAAAAACYAgAAZHJz&#10;L2Rvd25yZXYueG1sUEsFBgAAAAAEAAQA9QAAAIsDAAAAAA==&#10;" fillcolor="#a5a5a5 [2092]" stroked="f" strokeweight="1pt">
                        <v:stroke joinstyle="miter"/>
                      </v:roundrect>
                    </v:group>
                    <v:oval id="شكل بيضاوي 52" o:spid="_x0000_s18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i/k8oA&#10;AADiAAAADwAAAGRycy9kb3ducmV2LnhtbESPW2vCQBSE3wv9D8sp9K1uEvAWXUUUoYUWNF6eD9lj&#10;EsyeDdmtif++WxB8HGbmG2a+7E0tbtS6yrKCeBCBIM6trrhQcDxsPyYgnEfWWFsmBXdysFy8vswx&#10;1bbjPd0yX4gAYZeigtL7JpXS5SUZdAPbEAfvYluDPsi2kLrFLsBNLZMoGkmDFYeFEhtal5Rfs1+j&#10;YHe9nO7nr+/op7BdNurMJkn0Qan3t341A+Gp98/wo/2pFQzjSTxNhtMx/F8Kd0Au/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94v5PKAAAA4gAAAA8AAAAAAAAAAAAAAAAAmAIA&#10;AGRycy9kb3ducmV2LnhtbFBLBQYAAAAABAAEAPUAAACPAwAAAAA=&#10;" filled="f" strokecolor="#168489" strokeweight="1pt">
                      <v:stroke joinstyle="miter"/>
                    </v:oval>
                  </v:group>
                  <v:shape id="مربع نص 41" o:spid="_x0000_s180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iI8gA&#10;AADiAAAADwAAAGRycy9kb3ducmV2LnhtbESPS2vDMBCE74X+B7GF3hop6St2ooTQB+TQS1P3vlgb&#10;y9RaGWsbO/++KhR6HGbmG2a9nUKnTjSkNrKF+cyAIq6ja7mxUH283ixBJUF22EUmC2dKsN1cXqyx&#10;dHHkdzodpFEZwqlEC16kL7VOtaeAaRZ74uwd4xBQshwa7QYcMzx0emHMgw7Ycl7w2NOTp/rr8B0s&#10;iLjd/Fy9hLT/nN6eR2/qe6ysvb6aditQQpP8h//ae2eheLxbFovC3MLvpX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9aIj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إدارة المتابعة والتقييم المستمر:</w:t>
                          </w:r>
                        </w:p>
                      </w:txbxContent>
                    </v:textbox>
                  </v:shape>
                </v:group>
                <v:shape id="صورة 54" o:spid="_x0000_s180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DrT7LAAAA4gAAAA8AAABkcnMvZG93bnJldi54bWxEj09LAzEUxO+C3yE8wZtN2oX+WZsWlQpC&#10;T+2qeHxunrtrk5c1ie367U1B8DjMzG+Y5XpwVhwpxM6zhvFIgSCuvem40fBcPd7MQcSEbNB6Jg0/&#10;FGG9urxYYmn8iXd03KdGZAjHEjW0KfWllLFuyWEc+Z44ex8+OExZhkaagKcMd1ZOlJpKhx3nhRZ7&#10;emipPuy/nYZtuH//XFSvtvravW3mtpi9HDZbra+vhrtbEImG9B/+az8ZDcViMpsqNS7gfCnfAbn6&#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lg60+ywAAAOIAAAAPAAAAAAAA&#10;AAAAAAAAAJ8CAABkcnMvZG93bnJldi54bWxQSwUGAAAAAAQABAD3AAAAlwMAAAAA&#10;">
                  <v:imagedata r:id="rId74" o:title=""/>
                  <v:path arrowok="t"/>
                </v:shape>
                <w10:wrap anchorx="page"/>
                <w10:anchorlock/>
              </v:group>
            </w:pict>
          </mc:Fallback>
        </mc:AlternateConten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وضع مؤشرات أداء وآليات متابعة لرصد تقدم عملية التغيير.</w:t>
      </w:r>
    </w:p>
    <w:p w:rsidR="00560E47" w:rsidRPr="00C26B8B" w:rsidRDefault="00560E47" w:rsidP="00C26B8B">
      <w:pPr>
        <w:pStyle w:val="ListParagraph"/>
        <w:numPr>
          <w:ilvl w:val="0"/>
          <w:numId w:val="15"/>
        </w:numPr>
        <w:spacing w:after="0"/>
        <w:jc w:val="both"/>
        <w:rPr>
          <w:rFonts w:ascii="Sakkal Majalla" w:hAnsi="Sakkal Majalla" w:cs="Sakkal Majalla"/>
          <w:sz w:val="34"/>
          <w:szCs w:val="34"/>
        </w:rPr>
      </w:pPr>
      <w:r w:rsidRPr="00C26B8B">
        <w:rPr>
          <w:rFonts w:ascii="Sakkal Majalla" w:hAnsi="Sakkal Majalla" w:cs="Sakkal Majalla"/>
          <w:sz w:val="34"/>
          <w:szCs w:val="34"/>
          <w:rtl/>
        </w:rPr>
        <w:t>إجراء التعديلات الضرورية واستخلاص الدروس المستفادة باستمرار.</w:t>
      </w:r>
    </w:p>
    <w:p w:rsidR="00560E47" w:rsidRDefault="00560E47" w:rsidP="00560E47">
      <w:r w:rsidRPr="00B928E9">
        <w:rPr>
          <w:rtl/>
        </w:rPr>
        <w:t>بالتخطيط الجيد والتنفيذ المنهجي لهذه الخطوات، يمكن للمنظمات إدارة عمليات التغيير بفعالية وتحقيق النتائج المرجوة.</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6B8B" w:rsidRPr="00D44B16" w:rsidTr="002B0E56">
        <w:tc>
          <w:tcPr>
            <w:tcW w:w="1963" w:type="dxa"/>
            <w:tcBorders>
              <w:right w:val="single" w:sz="36" w:space="0" w:color="168489"/>
            </w:tcBorders>
            <w:shd w:val="clear" w:color="auto" w:fill="F2F2F2" w:themeFill="background1" w:themeFillShade="F2"/>
            <w:vAlign w:val="center"/>
          </w:tcPr>
          <w:p w:rsidR="00C26B8B" w:rsidRPr="00D44B16" w:rsidRDefault="00C26B8B" w:rsidP="001338C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42E06A81" wp14:editId="3662AEFB">
                  <wp:extent cx="563984" cy="563914"/>
                  <wp:effectExtent l="0" t="0" r="7620" b="7620"/>
                  <wp:docPr id="363147630" name="Picture 36314763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C26B8B" w:rsidRPr="00D44B16" w:rsidRDefault="00C26B8B" w:rsidP="001338CC">
            <w:pPr>
              <w:jc w:val="center"/>
              <w:rPr>
                <w:rFonts w:eastAsia="Times New Roman" w:cs="GE Dinar Two Medium"/>
                <w:color w:val="1E3D6A"/>
                <w:kern w:val="24"/>
                <w:szCs w:val="28"/>
                <w:rtl/>
                <w:lang w:bidi="ar-SY"/>
              </w:rPr>
            </w:pPr>
            <w:r w:rsidRPr="00C26B8B">
              <w:rPr>
                <w:rFonts w:ascii="Adobe Arabic" w:eastAsia="Times New Roman" w:hAnsi="Adobe Arabic" w:cs="Adobe Arabic"/>
                <w:b/>
                <w:bCs/>
                <w:color w:val="168489"/>
                <w:kern w:val="24"/>
                <w:sz w:val="44"/>
                <w:szCs w:val="44"/>
                <w:rtl/>
                <w:lang w:bidi="ar-SY"/>
              </w:rPr>
              <w:t>كيف يمكن تحديد أولويات التغيير وتنفيذها بشكل تدريجي في المنظمات؟</w:t>
            </w:r>
          </w:p>
        </w:tc>
      </w:tr>
      <w:tr w:rsidR="00C26B8B" w:rsidRPr="00D44B16" w:rsidTr="002B0E56">
        <w:tc>
          <w:tcPr>
            <w:tcW w:w="1963" w:type="dxa"/>
            <w:tcBorders>
              <w:right w:val="single" w:sz="36" w:space="0" w:color="168489"/>
            </w:tcBorders>
            <w:shd w:val="clear" w:color="auto" w:fill="F2F2F2" w:themeFill="background1" w:themeFillShade="F2"/>
            <w:vAlign w:val="center"/>
          </w:tcPr>
          <w:p w:rsidR="00C26B8B" w:rsidRPr="00D44B16" w:rsidRDefault="00C26B8B" w:rsidP="001338C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C26B8B" w:rsidRPr="00D44B16" w:rsidRDefault="00C26B8B" w:rsidP="001338CC">
            <w:pPr>
              <w:spacing w:line="360" w:lineRule="auto"/>
              <w:rPr>
                <w:rFonts w:ascii="Adobe Arabic" w:hAnsi="Adobe Arabic" w:cs="Adobe Arabic"/>
                <w:b/>
                <w:color w:val="auto"/>
                <w:sz w:val="36"/>
                <w:szCs w:val="36"/>
                <w:rtl/>
              </w:rPr>
            </w:pPr>
          </w:p>
        </w:tc>
      </w:tr>
    </w:tbl>
    <w:p w:rsidR="00C26B8B" w:rsidRDefault="00C26B8B" w:rsidP="00C26B8B">
      <w:pPr>
        <w:jc w:val="center"/>
        <w:rPr>
          <w:noProof/>
          <w:rtl/>
          <w:lang w:bidi="ar-SY"/>
        </w:rPr>
      </w:pPr>
    </w:p>
    <w:p w:rsidR="00C26B8B" w:rsidRDefault="002B0E56" w:rsidP="002B0E56">
      <w:pPr>
        <w:ind w:left="-897"/>
        <w:jc w:val="center"/>
        <w:rPr>
          <w:noProof/>
          <w:rtl/>
          <w:lang w:bidi="ar-SY"/>
        </w:rPr>
      </w:pPr>
      <w:r>
        <w:rPr>
          <w:noProof/>
        </w:rPr>
        <mc:AlternateContent>
          <mc:Choice Requires="wps">
            <w:drawing>
              <wp:inline distT="0" distB="0" distL="0" distR="0" wp14:anchorId="09F83C76" wp14:editId="7C68D30E">
                <wp:extent cx="6814722" cy="5957667"/>
                <wp:effectExtent l="0" t="0" r="24765" b="24130"/>
                <wp:docPr id="96721363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4722" cy="5957667"/>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809" style="width:536.6pt;height:469.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C26B8B" w:rsidRDefault="00C26B8B" w:rsidP="00C26B8B">
      <w:pPr>
        <w:jc w:val="center"/>
        <w:rPr>
          <w:rStyle w:val="Strong"/>
          <w:rFonts w:eastAsia="Times New Roman"/>
          <w:b w:val="0"/>
          <w:bCs w:val="0"/>
          <w:color w:val="000000"/>
          <w:sz w:val="32"/>
          <w:szCs w:val="32"/>
          <w:rtl/>
        </w:rPr>
      </w:pPr>
      <w:r w:rsidRPr="00F131A0">
        <w:rPr>
          <w:noProof/>
        </w:rPr>
        <w:drawing>
          <wp:inline distT="0" distB="0" distL="0" distR="0" wp14:anchorId="02DF9E0B" wp14:editId="57BEAAB7">
            <wp:extent cx="1253370" cy="1165990"/>
            <wp:effectExtent l="0" t="0" r="4445" b="0"/>
            <wp:docPr id="968021042"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151" cstate="print">
                      <a:duotone>
                        <a:schemeClr val="accent3">
                          <a:shade val="45000"/>
                          <a:satMod val="135000"/>
                        </a:schemeClr>
                        <a:prstClr val="white"/>
                      </a:duotone>
                      <a:extLst>
                        <a:ext uri="{BEBA8EAE-BF5A-486C-A8C5-ECC9F3942E4B}">
                          <a14:imgProps xmlns:a14="http://schemas.microsoft.com/office/drawing/2010/main">
                            <a14:imgLayer r:embed="rId15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C26B8B" w:rsidRPr="00F45FA5" w:rsidRDefault="00C26B8B" w:rsidP="00C26B8B"/>
    <w:p w:rsidR="00560E47" w:rsidRPr="008D0E83" w:rsidRDefault="00560E47" w:rsidP="00560E47">
      <w:r w:rsidRPr="002A078C">
        <w:rPr>
          <w:rFonts w:ascii="Sakkal Majalla" w:hAnsi="Sakkal Majalla"/>
          <w:noProof/>
          <w:color w:val="002060"/>
          <w:sz w:val="34"/>
        </w:rPr>
        <mc:AlternateContent>
          <mc:Choice Requires="wpg">
            <w:drawing>
              <wp:inline distT="0" distB="0" distL="0" distR="0" wp14:anchorId="47AC2B97" wp14:editId="6BB983CD">
                <wp:extent cx="5731510" cy="895350"/>
                <wp:effectExtent l="0" t="0" r="21590" b="19050"/>
                <wp:docPr id="29776199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12162797"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6743048" name="مجموعة 39"/>
                        <wpg:cNvGrpSpPr/>
                        <wpg:grpSpPr>
                          <a:xfrm>
                            <a:off x="0" y="0"/>
                            <a:ext cx="5731510" cy="895350"/>
                            <a:chOff x="0" y="0"/>
                            <a:chExt cx="5878196" cy="918845"/>
                          </a:xfrm>
                        </wpg:grpSpPr>
                        <wpg:grpSp>
                          <wpg:cNvPr id="950224174" name="مجموعة 40"/>
                          <wpg:cNvGrpSpPr/>
                          <wpg:grpSpPr>
                            <a:xfrm>
                              <a:off x="0" y="0"/>
                              <a:ext cx="5878196" cy="918845"/>
                              <a:chOff x="0" y="0"/>
                              <a:chExt cx="6240348" cy="919070"/>
                            </a:xfrm>
                          </wpg:grpSpPr>
                          <wpg:grpSp>
                            <wpg:cNvPr id="17683965" name="مجموعة 41"/>
                            <wpg:cNvGrpSpPr/>
                            <wpg:grpSpPr>
                              <a:xfrm>
                                <a:off x="0" y="169208"/>
                                <a:ext cx="5433072" cy="580613"/>
                                <a:chOff x="0" y="169208"/>
                                <a:chExt cx="5433072" cy="580613"/>
                              </a:xfrm>
                            </wpg:grpSpPr>
                            <wps:wsp>
                              <wps:cNvPr id="4679571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68756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65057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133070" name="مربع نص 41"/>
                          <wps:cNvSpPr txBox="1"/>
                          <wps:spPr>
                            <a:xfrm>
                              <a:off x="204484" y="256983"/>
                              <a:ext cx="4616071" cy="387740"/>
                            </a:xfrm>
                            <a:prstGeom prst="rect">
                              <a:avLst/>
                            </a:prstGeom>
                            <a:noFill/>
                          </wps:spPr>
                          <wps:txbx>
                            <w:txbxContent>
                              <w:p w:rsidR="001338CC" w:rsidRPr="00B0570E"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الفعّال خلال فترات التغيير</w:t>
                                </w:r>
                              </w:p>
                            </w:txbxContent>
                          </wps:txbx>
                          <wps:bodyPr wrap="square" rtlCol="1">
                            <a:spAutoFit/>
                          </wps:bodyPr>
                        </wps:wsp>
                      </wpg:grpSp>
                    </wpg:wgp>
                  </a:graphicData>
                </a:graphic>
              </wp:inline>
            </w:drawing>
          </mc:Choice>
          <mc:Fallback>
            <w:pict>
              <v:group id="_x0000_s18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">
                <v:shape id="صورة 38" o:spid="_x0000_s1811"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p6YrHAAAA4wAAAA8AAABkcnMvZG93bnJldi54bWxET19rwjAQfxf2HcIN9qZpK1jXGUXEgS/D&#10;WQd7PZpbU9Zcuiar9dsvwsDH+/2/1Wa0rRio941jBeksAUFcOd1wreDj/DpdgvABWWPrmBRcycNm&#10;/TBZYaHdhU80lKEWMYR9gQpMCF0hpa8MWfQz1xFH7sv1FkM8+1rqHi8x3LYyS5KFtNhwbDDY0c5Q&#10;9V3+WgXz/TDu57vjm/803fmntNvGn96Venocty8gAo3hLv53H3Scn6dZusjy5xxuP0UA5P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hp6YrHAAAA4wAAAA8AAAAAAAAAAAAA&#10;AAAAnwIAAGRycy9kb3ducmV2LnhtbFBLBQYAAAAABAAEAPcAAACTAwAAAAA=&#10;">
                  <v:imagedata r:id="rId66" o:title=""/>
                </v:shape>
                <v:group id="مجموعة 39" o:spid="_x0000_s181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6aqCp&#10;zAAAAOMAAAAPAAAAAAAAAAAAAAAAAKoCAABkcnMvZG93bnJldi54bWxQSwUGAAAAAAQABAD6AAAA&#10;owMAAAAA&#10;">
                  <v:group id="مجموعة 40" o:spid="_x0000_s181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f3J7TL&#10;AAAA4gAAAA8AAAAAAAAAAAAAAAAAqgIAAGRycy9kb3ducmV2LnhtbFBLBQYAAAAABAAEAPoAAACi&#10;AwAAAAA=&#10;">
                    <v:group id="مجموعة 41" o:spid="_x0000_s181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UdvxgAAAOEA&#10;AAAPAAAAAAAAAAAAAAAAAKoCAABkcnMvZG93bnJldi54bWxQSwUGAAAAAAQABAD6AAAAnQMAAAAA&#10;">
                      <v:shape id="شكل حر 42" o:spid="_x0000_s181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z0GckA&#10;AADiAAAADwAAAGRycy9kb3ducmV2LnhtbESPzU7DMBCE70i8g7VI3KidEpo2rVuhCgSHXvrzAKt4&#10;G6eN12ls2vD2GAmJ42hmvtEsVoNrxZX60HjWkI0UCOLKm4ZrDYf9+9MURIjIBlvPpOGbAqyW93cL&#10;LI2/8Zauu1iLBOFQogYbY1dKGSpLDsPId8TJO/reYUyyr6Xp8ZbgrpVjpSbSYcNpwWJHa0vVeffl&#10;NBiVv7m8+ChofdlYdcpMPD8brR8fhtc5iEhD/A//tT+NhnxSzF6KTOXweyndAbn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vz0Gc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1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s+pcsA&#10;AADiAAAADwAAAGRycy9kb3ducmV2LnhtbESPQUsDMRSE7wX/Q3iCtzax4HbdNi1VqIj2oK3o9bF5&#10;3V1MXpZN2l3/fVMQehxm5htmsRqcFSfqQuNZw/1EgSAuvWm40vC134xzECEiG7SeScMfBVgtb0YL&#10;LIzv+ZNOu1iJBOFQoIY6xraQMpQ1OQwT3xIn7+A7hzHJrpKmwz7BnZVTpTLpsOG0UGNLzzWVv7uj&#10;0zD72Bz78JLt356+7bZR9mc9fWet726H9RxEpCFew//tV6MhV1k+e8jUI1wupTsgl2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zmz6lywAAAOIAAAAPAAAAAAAAAAAAAAAAAJgC&#10;AABkcnMvZG93bnJldi54bWxQSwUGAAAAAAQABAD1AAAAkAMAAAAA&#10;" fillcolor="#168489" stroked="f" strokeweight="1pt">
                        <v:stroke joinstyle="miter"/>
                      </v:roundrect>
                    </v:group>
                    <v:oval id="شكل بيضاوي 44" o:spid="_x0000_s181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e8cgA&#10;AADjAAAADwAAAGRycy9kb3ducmV2LnhtbERP3WrCMBS+H+wdwhnsbqZO6k81yhDGZDCG0Qc4Nsem&#10;W3NSm0y7tzfCYJfn+z+LVe8acaYu1J4VDAcZCOLSm5orBfvd69MURIjIBhvPpOCXAqyW93cLLIy/&#10;8JbOOlYihXAoUIGNsS2kDKUlh2HgW+LEHX3nMKazq6Tp8JLCXSOfs2wsHdacGiy2tLZUfusfp0D3&#10;O/35dqyk/9D2/TD88ie33Sj1+NC/zEFE6uO/+M+9MWn+aDbOs3ySj+D2UwJAL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Ax7xyAAAAOMAAAAPAAAAAAAAAAAAAAAAAJgCAABk&#10;cnMvZG93bnJldi54bWxQSwUGAAAAAAQABAD1AAAAjQMAAAAA&#10;" filled="f" strokecolor="#a5a5a5 [2092]" strokeweight="1pt">
                      <v:stroke joinstyle="miter"/>
                    </v:oval>
                  </v:group>
                  <v:shape id="مربع نص 41" o:spid="_x0000_s1818"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cpcQA&#10;AADiAAAADwAAAGRycy9kb3ducmV2LnhtbERPO2/CMBDeK/EfrKvUrdgB9aGAQYi2EgMLNN1P8RFH&#10;je0ovpLw73tDpY6fvvd6O4VOXWnIbYoWirkBRbFOro2Nherz4/EVVGaMDrsUycKNMmw3s7s1li6N&#10;8UTXMzdKQmIu0YJn7kutc+0pYJ6nnqJwlzQEZIFDo92Ao4SHTi+MedYB2ygNHnvae6q/zz/BArPb&#10;FbfqPeTD13R8G72pn7Cy9uF+2q1AMU38L/5zH5zMLxbFcmle5IRcEgx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anKXEAAAA4gAAAA8AAAAAAAAAAAAAAAAAmAIAAGRycy9k&#10;b3ducmV2LnhtbFBLBQYAAAAABAAEAPUAAACJAwAAAAA=&#10;" filled="f" stroked="f">
                    <v:textbox style="mso-fit-shape-to-text:t">
                      <w:txbxContent>
                        <w:p w:rsidR="001338CC" w:rsidRPr="00B0570E"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الفعّال خلال فترات التغيير</w:t>
                          </w:r>
                        </w:p>
                      </w:txbxContent>
                    </v:textbox>
                  </v:shape>
                </v:group>
                <w10:wrap anchorx="page"/>
                <w10:anchorlock/>
              </v:group>
            </w:pict>
          </mc:Fallback>
        </mc:AlternateContent>
      </w:r>
    </w:p>
    <w:p w:rsidR="00560E47" w:rsidRDefault="00560E47" w:rsidP="00560E47">
      <w:r w:rsidRPr="00B928E9">
        <w:rPr>
          <w:rtl/>
        </w:rPr>
        <w:t>ي</w:t>
      </w:r>
      <w:r>
        <w:rPr>
          <w:rFonts w:hint="cs"/>
          <w:rtl/>
        </w:rPr>
        <w:t>ُ</w:t>
      </w:r>
      <w:r w:rsidRPr="00B928E9">
        <w:rPr>
          <w:rtl/>
        </w:rPr>
        <w:t>عد التواصل الفعال عاملاً حاسماً في نجاح عمليات التغيير التنظيمي. فيما يلي بعض الممارسات الأساسية للتواصل الفعال خلال فترات التغيير:</w:t>
      </w:r>
    </w:p>
    <w:p w:rsidR="00851F9F" w:rsidRDefault="00851F9F" w:rsidP="00851F9F">
      <w:r w:rsidRPr="00851F9F">
        <w:rPr>
          <w:noProof/>
        </w:rPr>
        <mc:AlternateContent>
          <mc:Choice Requires="wpg">
            <w:drawing>
              <wp:inline distT="0" distB="0" distL="0" distR="0" wp14:anchorId="4EFC0CC5" wp14:editId="63CDEA4F">
                <wp:extent cx="5859403" cy="2314575"/>
                <wp:effectExtent l="0" t="0" r="27305" b="28575"/>
                <wp:docPr id="28" name="Group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8BF980-3A78-641E-51EB-B0300947AB81}"/>
                    </a:ext>
                  </a:extLst>
                </wp:docPr>
                <wp:cNvGraphicFramePr/>
                <a:graphic xmlns:a="http://schemas.openxmlformats.org/drawingml/2006/main">
                  <a:graphicData uri="http://schemas.microsoft.com/office/word/2010/wordprocessingGroup">
                    <wpg:wgp>
                      <wpg:cNvGrpSpPr/>
                      <wpg:grpSpPr>
                        <a:xfrm>
                          <a:off x="0" y="0"/>
                          <a:ext cx="5859403" cy="2314575"/>
                          <a:chOff x="0" y="0"/>
                          <a:chExt cx="6043210" cy="2387297"/>
                        </a:xfrm>
                      </wpg:grpSpPr>
                      <wpg:grpSp>
                        <wpg:cNvPr id="1791328764" name="Group 179132876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1FCDB11-3E35-4447-9E0A-B5ED44ACC561}"/>
                            </a:ext>
                          </a:extLst>
                        </wpg:cNvPr>
                        <wpg:cNvGrpSpPr/>
                        <wpg:grpSpPr>
                          <a:xfrm>
                            <a:off x="0" y="1603917"/>
                            <a:ext cx="6043210" cy="783380"/>
                            <a:chOff x="0" y="1603917"/>
                            <a:chExt cx="6043210" cy="783380"/>
                          </a:xfrm>
                        </wpg:grpSpPr>
                        <wpg:grpSp>
                          <wpg:cNvPr id="946240018" name="Group 9462400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C38088-27C0-4C52-B030-C919C84D7295}"/>
                              </a:ext>
                            </a:extLst>
                          </wpg:cNvPr>
                          <wpg:cNvGrpSpPr/>
                          <wpg:grpSpPr>
                            <a:xfrm>
                              <a:off x="3021605" y="1603917"/>
                              <a:ext cx="3021605" cy="783380"/>
                              <a:chOff x="3021605" y="1603917"/>
                              <a:chExt cx="3021605" cy="783380"/>
                            </a:xfrm>
                          </wpg:grpSpPr>
                          <wpg:grpSp>
                            <wpg:cNvPr id="486994065" name="Group 4869940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717655-F9F5-421C-B14A-21A751110DCE}"/>
                                </a:ext>
                              </a:extLst>
                            </wpg:cNvPr>
                            <wpg:cNvGrpSpPr/>
                            <wpg:grpSpPr>
                              <a:xfrm>
                                <a:off x="3021605" y="1642646"/>
                                <a:ext cx="2578490" cy="704145"/>
                                <a:chOff x="3021605" y="1642646"/>
                                <a:chExt cx="2578490" cy="704145"/>
                              </a:xfrm>
                            </wpg:grpSpPr>
                            <wps:wsp>
                              <wps:cNvPr id="1007812354" name="Freeform: Shape 10078123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BBB923-4A72-4201-B8D9-20C6C155AD8A}"/>
                                  </a:ext>
                                </a:extLst>
                              </wps:cNvPr>
                              <wps:cNvSpPr/>
                              <wps:spPr>
                                <a:xfrm rot="5400000">
                                  <a:off x="392692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7577660" name="Freeform: Shape 18575776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6FFFD56-E3A4-4AFA-B2FA-522464DA7EC9}"/>
                                  </a:ext>
                                </a:extLst>
                              </wps:cNvPr>
                              <wps:cNvSpPr/>
                              <wps:spPr>
                                <a:xfrm rot="5400000">
                                  <a:off x="399063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15334374" name="Oval 211533437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BE48EE1-DABD-455D-A2AD-89A1AFCF09FF}"/>
                                </a:ext>
                              </a:extLst>
                            </wps:cNvPr>
                            <wps:cNvSpPr/>
                            <wps:spPr>
                              <a:xfrm>
                                <a:off x="5259830"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8854728" name="Oval 19788547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0CC845-F574-4AFC-BAD8-0103EA61ABD0}"/>
                                </a:ext>
                              </a:extLst>
                            </wps:cNvPr>
                            <wps:cNvSpPr/>
                            <wps:spPr>
                              <a:xfrm>
                                <a:off x="5300773"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68719316" name="TextBox 16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83C420-2A0C-4B94-8666-0C754D6F76E2}"/>
                                </a:ext>
                              </a:extLst>
                            </wps:cNvPr>
                            <wps:cNvSpPr txBox="1"/>
                            <wps:spPr>
                              <a:xfrm>
                                <a:off x="3425364" y="1758538"/>
                                <a:ext cx="1800225" cy="377825"/>
                              </a:xfrm>
                              <a:prstGeom prst="rect">
                                <a:avLst/>
                              </a:prstGeom>
                              <a:noFill/>
                            </wps:spPr>
                            <wps:txb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التأثير الإيجابي</w:t>
                                  </w:r>
                                </w:p>
                              </w:txbxContent>
                            </wps:txbx>
                            <wps:bodyPr wrap="square" rtlCol="0">
                              <a:noAutofit/>
                            </wps:bodyPr>
                          </wps:wsp>
                        </wpg:grpSp>
                        <wpg:grpSp>
                          <wpg:cNvPr id="703244965" name="Group 7032449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ED2B29-5E3D-42C8-8CFB-2A3002A71DAC}"/>
                              </a:ext>
                            </a:extLst>
                          </wpg:cNvPr>
                          <wpg:cNvGrpSpPr/>
                          <wpg:grpSpPr>
                            <a:xfrm flipH="1">
                              <a:off x="0" y="1603917"/>
                              <a:ext cx="3021605" cy="783380"/>
                              <a:chOff x="0" y="1603917"/>
                              <a:chExt cx="3021605" cy="783380"/>
                            </a:xfrm>
                          </wpg:grpSpPr>
                          <wpg:grpSp>
                            <wpg:cNvPr id="1895380539" name="Group 189538053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7B1AE1-8CCD-492E-9223-1C59D1076E83}"/>
                                </a:ext>
                              </a:extLst>
                            </wpg:cNvPr>
                            <wpg:cNvGrpSpPr/>
                            <wpg:grpSpPr>
                              <a:xfrm>
                                <a:off x="0" y="1642646"/>
                                <a:ext cx="2578490" cy="704145"/>
                                <a:chOff x="0" y="1642646"/>
                                <a:chExt cx="2578490" cy="704145"/>
                              </a:xfrm>
                            </wpg:grpSpPr>
                            <wps:wsp>
                              <wps:cNvPr id="1508596797" name="Freeform: Shape 150859679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32864B-07F2-4A3B-9C63-4EEA7042C3DC}"/>
                                  </a:ext>
                                </a:extLst>
                              </wps:cNvPr>
                              <wps:cNvSpPr/>
                              <wps:spPr>
                                <a:xfrm rot="5400000">
                                  <a:off x="905315"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13226497" name="Freeform: Shape 131322649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16E3073-33B2-48FE-8D75-03298FD2BFDE}"/>
                                  </a:ext>
                                </a:extLst>
                              </wps:cNvPr>
                              <wps:cNvSpPr/>
                              <wps:spPr>
                                <a:xfrm rot="5400000">
                                  <a:off x="969030" y="73733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7053860" name="Oval 570538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CF9CB2-34C1-4F62-8124-454C934111CB}"/>
                                </a:ext>
                              </a:extLst>
                            </wps:cNvPr>
                            <wps:cNvSpPr/>
                            <wps:spPr>
                              <a:xfrm>
                                <a:off x="2238225" y="1603917"/>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391699" name="Oval 563916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09BFDF-DF28-413E-A041-601F5FE6C030}"/>
                                </a:ext>
                              </a:extLst>
                            </wps:cNvPr>
                            <wps:cNvSpPr/>
                            <wps:spPr>
                              <a:xfrm>
                                <a:off x="2279168" y="1644423"/>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762452" name="TextBox 1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F4471F2-4B58-44CE-AADD-2272E900D509}"/>
                                </a:ext>
                              </a:extLst>
                            </wps:cNvPr>
                            <wps:cNvSpPr txBox="1"/>
                            <wps:spPr>
                              <a:xfrm>
                                <a:off x="191098" y="1791816"/>
                                <a:ext cx="2139950" cy="377825"/>
                              </a:xfrm>
                              <a:prstGeom prst="rect">
                                <a:avLst/>
                              </a:prstGeom>
                            </wps:spPr>
                            <wps:txb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الاستجابة للاحتياجات المتغيرة</w:t>
                                  </w:r>
                                </w:p>
                              </w:txbxContent>
                            </wps:txbx>
                            <wps:bodyPr wrap="square" rtlCol="0">
                              <a:noAutofit/>
                            </wps:bodyPr>
                          </wps:wsp>
                        </wpg:grpSp>
                      </wpg:grpSp>
                      <wpg:grpSp>
                        <wpg:cNvPr id="99043992" name="Group 990439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C3C0AA-8E6B-49E2-B19A-66D5784924E1}"/>
                            </a:ext>
                          </a:extLst>
                        </wpg:cNvPr>
                        <wpg:cNvGrpSpPr/>
                        <wpg:grpSpPr>
                          <a:xfrm>
                            <a:off x="0" y="0"/>
                            <a:ext cx="6043210" cy="783380"/>
                            <a:chOff x="0" y="0"/>
                            <a:chExt cx="6043210" cy="783380"/>
                          </a:xfrm>
                        </wpg:grpSpPr>
                        <wpg:grpSp>
                          <wpg:cNvPr id="1569085263" name="Group 156908526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9A8C7D7-8C05-443B-95B8-370108714F8F}"/>
                              </a:ext>
                            </a:extLst>
                          </wpg:cNvPr>
                          <wpg:cNvGrpSpPr/>
                          <wpg:grpSpPr>
                            <a:xfrm>
                              <a:off x="3021605" y="0"/>
                              <a:ext cx="3021605" cy="783380"/>
                              <a:chOff x="3021605" y="0"/>
                              <a:chExt cx="3021605" cy="783380"/>
                            </a:xfrm>
                          </wpg:grpSpPr>
                          <wpg:grpSp>
                            <wpg:cNvPr id="632928586" name="Group 63292858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D958D8-0811-4E17-9A7B-CCBCF82D66E4}"/>
                                </a:ext>
                              </a:extLst>
                            </wpg:cNvPr>
                            <wpg:cNvGrpSpPr/>
                            <wpg:grpSpPr>
                              <a:xfrm>
                                <a:off x="3021605" y="38729"/>
                                <a:ext cx="2578490" cy="704145"/>
                                <a:chOff x="3021605" y="38729"/>
                                <a:chExt cx="2578490" cy="704145"/>
                              </a:xfrm>
                            </wpg:grpSpPr>
                            <wps:wsp>
                              <wps:cNvPr id="1997558992" name="Freeform: Shape 19975589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A428A5-CCE2-4341-988F-3D708A4AA299}"/>
                                  </a:ext>
                                </a:extLst>
                              </wps:cNvPr>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846085" name="Freeform: Shape 20784608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07E025A-C032-444A-B7C0-C5D834869793}"/>
                                  </a:ext>
                                </a:extLst>
                              </wps:cNvPr>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32203194" name="Oval 21322031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1A5EA3-4B3C-476C-BF1A-BC1E979DD09A}"/>
                                </a:ext>
                              </a:extLst>
                            </wps:cNvPr>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4402261" name="Oval 120440226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B56AB6-EBCE-4DB8-83BA-78F60DFBA3B2}"/>
                                </a:ext>
                              </a:extLst>
                            </wps:cNvPr>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3805196" name="TextBox 19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281ABE-7252-45B6-AAC6-ED8C13B74CE8}"/>
                                </a:ext>
                              </a:extLst>
                            </wps:cNvPr>
                            <wps:cNvSpPr txBox="1"/>
                            <wps:spPr>
                              <a:xfrm>
                                <a:off x="3339553" y="170304"/>
                                <a:ext cx="1971675" cy="377825"/>
                              </a:xfrm>
                              <a:prstGeom prst="rect">
                                <a:avLst/>
                              </a:prstGeom>
                              <a:noFill/>
                            </wps:spPr>
                            <wps:txb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الشفافية والوضوح</w:t>
                                  </w:r>
                                </w:p>
                              </w:txbxContent>
                            </wps:txbx>
                            <wps:bodyPr wrap="square" rtlCol="0">
                              <a:noAutofit/>
                            </wps:bodyPr>
                          </wps:wsp>
                        </wpg:grpSp>
                        <wpg:grpSp>
                          <wpg:cNvPr id="1757297472" name="Group 175729747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10DB30-F391-4AA0-AE41-C037C170F13B}"/>
                              </a:ext>
                            </a:extLst>
                          </wpg:cNvPr>
                          <wpg:cNvGrpSpPr/>
                          <wpg:grpSpPr>
                            <a:xfrm flipH="1">
                              <a:off x="0" y="0"/>
                              <a:ext cx="3021605" cy="783380"/>
                              <a:chOff x="0" y="0"/>
                              <a:chExt cx="3021605" cy="783380"/>
                            </a:xfrm>
                          </wpg:grpSpPr>
                          <wpg:grpSp>
                            <wpg:cNvPr id="365894332" name="Group 3658943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DCA455-8FE8-4728-82B0-69D07223AAFC}"/>
                                </a:ext>
                              </a:extLst>
                            </wpg:cNvPr>
                            <wpg:cNvGrpSpPr/>
                            <wpg:grpSpPr>
                              <a:xfrm>
                                <a:off x="0" y="38729"/>
                                <a:ext cx="2578490" cy="704145"/>
                                <a:chOff x="0" y="38729"/>
                                <a:chExt cx="2578490" cy="704145"/>
                              </a:xfrm>
                            </wpg:grpSpPr>
                            <wps:wsp>
                              <wps:cNvPr id="1299554998" name="Freeform: Shape 129955499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499319-E753-4CCC-AEC3-2BBBA6F74D97}"/>
                                  </a:ext>
                                </a:extLst>
                              </wps:cNvPr>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3208235" name="Freeform: Shape 17432082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B5146BA-4AA3-4828-8C44-735828DBBB6C}"/>
                                  </a:ext>
                                </a:extLst>
                              </wps:cNvPr>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927152257" name="Oval 9271522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ED4BD79-193A-45F5-B544-371B0211597A}"/>
                                </a:ext>
                              </a:extLst>
                            </wps:cNvPr>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5218678" name="Oval 165521867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04E3E1-E273-45C8-92F1-E9EDC50C5717}"/>
                                </a:ext>
                              </a:extLst>
                            </wps:cNvPr>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0884041" name="TextBox 18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3F92FE-D4CD-424C-AD86-2FA33A7CE360}"/>
                                </a:ext>
                              </a:extLst>
                            </wps:cNvPr>
                            <wps:cNvSpPr txBox="1"/>
                            <wps:spPr>
                              <a:xfrm>
                                <a:off x="264608" y="172938"/>
                                <a:ext cx="2079625" cy="377825"/>
                              </a:xfrm>
                              <a:prstGeom prst="rect">
                                <a:avLst/>
                              </a:prstGeom>
                            </wps:spPr>
                            <wps:txb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المتعدد الاتجاهات</w:t>
                                  </w:r>
                                </w:p>
                              </w:txbxContent>
                            </wps:txbx>
                            <wps:bodyPr wrap="square" rtlCol="0">
                              <a:noAutofit/>
                            </wps:bodyPr>
                          </wps:wsp>
                        </wpg:grpSp>
                      </wpg:grpSp>
                      <wpg:grpSp>
                        <wpg:cNvPr id="1314879376" name="Group 131487937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AE9362-0A50-4676-8DFD-900EA2EF376D}"/>
                            </a:ext>
                          </a:extLst>
                        </wpg:cNvPr>
                        <wpg:cNvGrpSpPr/>
                        <wpg:grpSpPr>
                          <a:xfrm>
                            <a:off x="3021605" y="801225"/>
                            <a:ext cx="3021605" cy="783380"/>
                            <a:chOff x="3021605" y="801225"/>
                            <a:chExt cx="3021605" cy="783380"/>
                          </a:xfrm>
                        </wpg:grpSpPr>
                        <wpg:grpSp>
                          <wpg:cNvPr id="803474889" name="Group 80347488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61CC79E-C68D-42DE-ABC4-6F41C99B2C94}"/>
                              </a:ext>
                            </a:extLst>
                          </wpg:cNvPr>
                          <wpg:cNvGrpSpPr/>
                          <wpg:grpSpPr>
                            <a:xfrm>
                              <a:off x="3021605" y="839954"/>
                              <a:ext cx="2578490" cy="704145"/>
                              <a:chOff x="3021605" y="839954"/>
                              <a:chExt cx="2578490" cy="704145"/>
                            </a:xfrm>
                          </wpg:grpSpPr>
                          <wps:wsp>
                            <wps:cNvPr id="877993892" name="Freeform: Shape 8779938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7F1838-550E-4D19-A19E-4B186A1C2DA1}"/>
                                </a:ext>
                              </a:extLst>
                            </wps:cNvPr>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98815599" name="Freeform: Shape 12988155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A1EEAB-B5D5-4B2E-B77A-B9756EE925F0}"/>
                                </a:ext>
                              </a:extLst>
                            </wps:cNvPr>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67123031" name="Oval 176712303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BDBEEB-2F23-4CA6-BA6D-197495951930}"/>
                              </a:ext>
                            </a:extLst>
                          </wps:cNvPr>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9564094" name="Oval 12195640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FCA2606-26B3-4F32-821C-0B23700595A1}"/>
                              </a:ext>
                            </a:extLst>
                          </wps:cNvPr>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5281115" name="TextBox 1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8995979-368D-49B7-9A9C-31891E758B2E}"/>
                              </a:ext>
                            </a:extLst>
                          </wps:cNvPr>
                          <wps:cNvSpPr txBox="1"/>
                          <wps:spPr>
                            <a:xfrm>
                              <a:off x="3261025" y="949191"/>
                              <a:ext cx="1941830" cy="377825"/>
                            </a:xfrm>
                            <a:prstGeom prst="rect">
                              <a:avLst/>
                            </a:prstGeom>
                            <a:noFill/>
                          </wps:spPr>
                          <wps:txb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توقيت وتكرار التواصل</w:t>
                                </w:r>
                              </w:p>
                            </w:txbxContent>
                          </wps:txbx>
                          <wps:bodyPr wrap="square" rtlCol="0">
                            <a:noAutofit/>
                          </wps:bodyPr>
                        </wps:wsp>
                      </wpg:grpSp>
                      <wpg:grpSp>
                        <wpg:cNvPr id="6490158" name="Group 649015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F5C2C6B-89B3-4995-B517-C1A49BFC224E}"/>
                            </a:ext>
                          </a:extLst>
                        </wpg:cNvPr>
                        <wpg:cNvGrpSpPr/>
                        <wpg:grpSpPr>
                          <a:xfrm flipH="1">
                            <a:off x="0" y="801225"/>
                            <a:ext cx="3021605" cy="783380"/>
                            <a:chOff x="0" y="801225"/>
                            <a:chExt cx="3021605" cy="783380"/>
                          </a:xfrm>
                        </wpg:grpSpPr>
                        <wpg:grpSp>
                          <wpg:cNvPr id="1424894013" name="Group 14248940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839BF1-D40D-4715-B655-13E6C28B53B1}"/>
                              </a:ext>
                            </a:extLst>
                          </wpg:cNvPr>
                          <wpg:cNvGrpSpPr/>
                          <wpg:grpSpPr>
                            <a:xfrm>
                              <a:off x="0" y="839954"/>
                              <a:ext cx="2578490" cy="704145"/>
                              <a:chOff x="0" y="839954"/>
                              <a:chExt cx="2578490" cy="704145"/>
                            </a:xfrm>
                          </wpg:grpSpPr>
                          <wps:wsp>
                            <wps:cNvPr id="1392355536" name="Freeform: Shape 139235553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24B0F0-0E5E-47BC-87DD-BC594ABD48C0}"/>
                                </a:ext>
                              </a:extLst>
                            </wps:cNvPr>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22887025" name="Freeform: Shape 162288702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CE1EA5D-A0D9-4320-909D-EB2724C373E9}"/>
                                </a:ext>
                              </a:extLst>
                            </wps:cNvPr>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956453813" name="Oval 9564538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9A58B23-81AD-4DDB-8BF4-3E8A5D1948DE}"/>
                              </a:ext>
                            </a:extLst>
                          </wps:cNvPr>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1722635" name="Oval 8517226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F52AEED-D976-40D0-BA8E-8A18F09BA5D7}"/>
                              </a:ext>
                            </a:extLst>
                          </wps:cNvPr>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3154127" name="TextBox 17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A33854-C5C8-4A1A-9571-5C03F3E1E901}"/>
                              </a:ext>
                            </a:extLst>
                          </wps:cNvPr>
                          <wps:cNvSpPr txBox="1"/>
                          <wps:spPr>
                            <a:xfrm>
                              <a:off x="210321" y="958488"/>
                              <a:ext cx="2072005" cy="377825"/>
                            </a:xfrm>
                            <a:prstGeom prst="rect">
                              <a:avLst/>
                            </a:prstGeom>
                          </wps:spPr>
                          <wps:txb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توظيف قنوات متعددة</w:t>
                                </w:r>
                              </w:p>
                            </w:txbxContent>
                          </wps:txbx>
                          <wps:bodyPr wrap="square" rtlCol="0">
                            <a:noAutofit/>
                          </wps:bodyPr>
                        </wps:wsp>
                      </wpg:grpSp>
                      <pic:pic xmlns:pic="http://schemas.openxmlformats.org/drawingml/2006/picture">
                        <pic:nvPicPr>
                          <pic:cNvPr id="2071395773" name="Graphic 24" descr="Clock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A19FDF-CBC7-4DD8-8B2E-F2BA8B027C6F}"/>
                              </a:ext>
                            </a:extLst>
                          </pic:cNvPr>
                          <pic:cNvPicPr>
                            <a:picLocks noChangeAspect="1"/>
                          </pic:cNvPicPr>
                        </pic:nvPicPr>
                        <pic:blipFill>
                          <a:blip r:embed="rId15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4"/>
                              </a:ext>
                            </a:extLst>
                          </a:blip>
                          <a:stretch>
                            <a:fillRect/>
                          </a:stretch>
                        </pic:blipFill>
                        <pic:spPr>
                          <a:xfrm>
                            <a:off x="5380598" y="940808"/>
                            <a:ext cx="545479" cy="545479"/>
                          </a:xfrm>
                          <a:prstGeom prst="rect">
                            <a:avLst/>
                          </a:prstGeom>
                        </pic:spPr>
                      </pic:pic>
                      <pic:pic xmlns:pic="http://schemas.openxmlformats.org/drawingml/2006/picture">
                        <pic:nvPicPr>
                          <pic:cNvPr id="2115637071" name="رسم 3" descr="الجمهور المستهدف">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5D18A1-F0A4-9280-3A79-9C1A20C3828B}"/>
                              </a:ext>
                            </a:extLst>
                          </pic:cNvPr>
                          <pic:cNvPicPr>
                            <a:picLocks noChangeAspect="1"/>
                          </pic:cNvPicPr>
                        </pic:nvPicPr>
                        <pic:blipFill>
                          <a:blip r:embed="rId15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6"/>
                              </a:ext>
                            </a:extLst>
                          </a:blip>
                          <a:stretch>
                            <a:fillRect/>
                          </a:stretch>
                        </pic:blipFill>
                        <pic:spPr>
                          <a:xfrm>
                            <a:off x="134262" y="907361"/>
                            <a:ext cx="539789" cy="539789"/>
                          </a:xfrm>
                          <a:prstGeom prst="rect">
                            <a:avLst/>
                          </a:prstGeom>
                        </pic:spPr>
                      </pic:pic>
                      <pic:pic xmlns:pic="http://schemas.openxmlformats.org/drawingml/2006/picture">
                        <pic:nvPicPr>
                          <pic:cNvPr id="2091034717"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8EE3E8-4F7A-6072-7FCE-3DEB55A6FC4E}"/>
                              </a:ext>
                            </a:extLst>
                          </pic:cNvPr>
                          <pic:cNvPicPr/>
                        </pic:nvPicPr>
                        <pic:blipFill>
                          <a:blip r:embed="rId15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8"/>
                              </a:ext>
                            </a:extLst>
                          </a:blip>
                          <a:stretch>
                            <a:fillRect/>
                          </a:stretch>
                        </pic:blipFill>
                        <pic:spPr>
                          <a:xfrm>
                            <a:off x="5323711" y="47987"/>
                            <a:ext cx="659253" cy="641836"/>
                          </a:xfrm>
                          <a:prstGeom prst="rect">
                            <a:avLst/>
                          </a:prstGeom>
                        </pic:spPr>
                      </pic:pic>
                      <pic:pic xmlns:pic="http://schemas.openxmlformats.org/drawingml/2006/picture">
                        <pic:nvPicPr>
                          <pic:cNvPr id="877588969" name="رسم 10" descr="مراجعه العميل-من اليمين لليس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CB82F9-1740-3E56-67D6-BCFD068EDC61}"/>
                              </a:ext>
                            </a:extLst>
                          </pic:cNvPr>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9"/>
                              </a:ext>
                            </a:extLst>
                          </a:blip>
                          <a:stretch>
                            <a:fillRect/>
                          </a:stretch>
                        </pic:blipFill>
                        <pic:spPr>
                          <a:xfrm>
                            <a:off x="135857" y="80641"/>
                            <a:ext cx="536599" cy="536599"/>
                          </a:xfrm>
                          <a:prstGeom prst="rect">
                            <a:avLst/>
                          </a:prstGeom>
                        </pic:spPr>
                      </pic:pic>
                      <pic:pic xmlns:pic="http://schemas.openxmlformats.org/drawingml/2006/picture">
                        <pic:nvPicPr>
                          <pic:cNvPr id="1281914348" name="Graphic 19"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596266-1DC6-4322-9AEB-10C195228562}"/>
                              </a:ext>
                            </a:extLst>
                          </pic:cNvPr>
                          <pic:cNvPicPr>
                            <a:picLocks noChangeAspect="1"/>
                          </pic:cNvPicPr>
                        </pic:nvPicPr>
                        <pic:blipFill>
                          <a:blip r:embed="rId16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8"/>
                              </a:ext>
                            </a:extLst>
                          </a:blip>
                          <a:stretch>
                            <a:fillRect/>
                          </a:stretch>
                        </pic:blipFill>
                        <pic:spPr>
                          <a:xfrm>
                            <a:off x="129433" y="1737271"/>
                            <a:ext cx="549447" cy="549447"/>
                          </a:xfrm>
                          <a:prstGeom prst="rect">
                            <a:avLst/>
                          </a:prstGeom>
                        </pic:spPr>
                      </pic:pic>
                      <pic:pic xmlns:pic="http://schemas.openxmlformats.org/drawingml/2006/picture">
                        <pic:nvPicPr>
                          <pic:cNvPr id="256454611" name="Graphic 83"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60B4427-B56D-2693-7FD4-E4B11F467DB7}"/>
                              </a:ext>
                            </a:extLst>
                          </pic:cNvPr>
                          <pic:cNvPicPr>
                            <a:picLocks noChangeAspect="1"/>
                          </pic:cNvPicPr>
                        </pic:nvPicPr>
                        <pic:blipFill>
                          <a:blip r:embed="rId16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5354145" y="1737271"/>
                            <a:ext cx="598385" cy="598385"/>
                          </a:xfrm>
                          <a:prstGeom prst="rect">
                            <a:avLst/>
                          </a:prstGeom>
                        </pic:spPr>
                      </pic:pic>
                    </wpg:wgp>
                  </a:graphicData>
                </a:graphic>
              </wp:inline>
            </w:drawing>
          </mc:Choice>
          <mc:Fallback>
            <w:pict>
              <v:group id="Group 27" o:spid="_x0000_s1819" style="width:461.35pt;height:182.25pt;mso-position-horizontal-relative:char;mso-position-vertical-relative:line" coordsize="60432,23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">
                <v:group id="Group 1791328764" o:spid="_x0000_s1820" style="position:absolute;top:16039;width:60432;height:7833" coordorigin=",16039"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K/N6AyQAA&#10;AOMAAAAPAAAAAAAAAAAAAAAAAKoCAABkcnMvZG93bnJldi54bWxQSwUGAAAAAAQABAD6AAAAoAMA&#10;AAAA&#10;">
                  <v:group id="Group 946240018" o:spid="_x0000_s1821" style="position:absolute;left:30216;top:16039;width:30216;height:7833" coordorigin="30216,16039"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7S0jMcAAADi&#10;AAAADwAAAAAAAAAAAAAAAACqAgAAZHJzL2Rvd25yZXYueG1sUEsFBgAAAAAEAAQA+gAAAJ4DAAAA&#10;AA==&#10;">
                    <v:group id="Group 486994065" o:spid="_x0000_s1822" style="position:absolute;left:30216;top:16426;width:25784;height:7041" coordorigin="30216,16426"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uWTA/L&#10;AAAA4gAAAA8AAAAAAAAAAAAAAAAAqgIAAGRycy9kb3ducmV2LnhtbFBLBQYAAAAABAAEAPoAAACi&#10;AwAAAAA=&#10;">
                      <v:shape id="Freeform: Shape 1007812354" o:spid="_x0000_s1823" style="position:absolute;left:39269;top:7373;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YK8gA&#10;AADjAAAADwAAAGRycy9kb3ducmV2LnhtbERPO2vDMBDeC/kP4gLdGslxH8aNEkpDoYUsSbx0O1sX&#10;y8Q6GUtN3H9fFQod73vfajO5XlxoDJ1nDdlCgSBuvOm41VAd3+4KECEiG+w9k4ZvCrBZz25WWBp/&#10;5T1dDrEVKYRDiRpsjEMpZWgsOQwLPxAn7uRHhzGdYyvNiNcU7nq5VOpROuw4NVgc6NVScz58OQ2n&#10;Ouw+87qu7EcotrtzfayyfKv17Xx6eQYRaYr/4j/3u0nzlXoqsmX+cA+/Py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lhgryAAAAOMAAAAPAAAAAAAAAAAAAAAAAJgCAABk&#10;cnMvZG93bnJldi54bWxQSwUGAAAAAAQABAD1AAAAjQ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57577660" o:spid="_x0000_s1824" style="position:absolute;left:39906;top:7373;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SqMkA&#10;AADjAAAADwAAAGRycy9kb3ducmV2LnhtbESPQU/DMAyF70j8h8hI3Fg6xNqpLJsACQFHBhdupvHa&#10;QuOUJOvSf48PSBxtP7/3vs0uu0FNFGLv2cByUYAibrztuTXw/vZ4tQYVE7LFwTMZmCnCbnt+tsHa&#10;+hO/0rRPrRITjjUa6FIaa61j05HDuPAjsdwOPjhMMoZW24AnMXeDvi6KUjvsWRI6HOmho+Z7f3QG&#10;vl5wqT+OT+3nFPKcf+4PN3OejLm8yHe3oBLl9C/++362Un+9qlZVVZZCIUy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XYSqMkAAADjAAAADwAAAAAAAAAAAAAAAACYAgAA&#10;ZHJzL2Rvd25yZXYueG1sUEsFBgAAAAAEAAQA9QAAAI4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2115334374" o:spid="_x0000_s1825" style="position:absolute;left:52598;top:16039;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k/ssA&#10;AADjAAAADwAAAGRycy9kb3ducmV2LnhtbESPzWsCMRTE74X+D+EVvNXshx9laxQRCh48WPXg8bl5&#10;3Q3dvGw3Udf/3ggFj8PM/IaZLXrbiAt13jhWkA4TEMSl04YrBYf91/sHCB+QNTaOScGNPCzmry8z&#10;LLS78jdddqESEcK+QAV1CG0hpS9rsuiHriWO3o/rLIYou0rqDq8RbhuZJclEWjQcF2psaVVT+bs7&#10;WwXNfrvpvVv+Gb1eHc34lE3MOVNq8NYvP0EE6sMz/N9eawVZmo7zfJRPR/D4FP+An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c9iT+ywAAAOMAAAAPAAAAAAAAAAAAAAAAAJgC&#10;AABkcnMvZG93bnJldi54bWxQSwUGAAAAAAQABAD1AAAAkAMAAAAA&#10;" fillcolor="#168489" strokecolor="#168489" strokeweight="1pt">
                      <v:stroke joinstyle="miter"/>
                    </v:oval>
                    <v:oval id="Oval 1978854728" o:spid="_x0000_s1826" style="position:absolute;left:53007;top:16444;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RpZ8oA&#10;AADjAAAADwAAAGRycy9kb3ducmV2LnhtbESPT0/DMAzF70h8h8hIXBBLmWArZdnEH4EmbmwcOFqN&#10;aSoau0rCVr49PiBxtN/zez+vNlMczIFS7oUdXM0qMMSt+J47B+/758saTC7IHgdhcvBDGTbr05MV&#10;Nl6O/EaHXemMhnBu0EEoZWyszW2giHkmI7Fqn5IiFh1TZ33Co4bHwc6ramEj9qwNAUd6DNR+7b6j&#10;g6ES4b7+yK8pPE0SL8L+ZfHg3PnZdH8HptBU/s1/11uv+LfLur65Xs4VWn/SBdj1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bkaWfKAAAA4wAAAA8AAAAAAAAAAAAAAAAAmAIA&#10;AGRycy9kb3ducmV2LnhtbFBLBQYAAAAABAAEAPUAAACPAwAAAAA=&#10;" fillcolor="white [3212]" strokecolor="#0058a3" strokeweight="1pt">
                      <v:stroke joinstyle="miter"/>
                    </v:oval>
                    <v:shape id="TextBox 163" o:spid="_x0000_s1827" type="#_x0000_t202" style="position:absolute;left:34253;top:17585;width:18002;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OUccA&#10;AADjAAAADwAAAGRycy9kb3ducmV2LnhtbERPX2vCMBB/F/Ydwg1806TOdVqNMjYGPm2oU/DtaM62&#10;rLmUJtr67c1gsMf7/b/lure1uFLrK8cakrECQZw7U3Gh4Xv/MZqB8AHZYO2YNNzIw3r1MFhiZlzH&#10;W7ruQiFiCPsMNZQhNJmUPi/Joh+7hjhyZ9daDPFsC2la7GK4reVEqVRarDg2lNjQW0n5z+5iNRw+&#10;z6fjVH0V7/a56VyvJNu51Hr42L8uQATqw7/4z70xcf4knb0k86ckhd+fIgB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KTlHHAAAA4wAAAA8AAAAAAAAAAAAAAAAAmAIAAGRy&#10;cy9kb3ducmV2LnhtbFBLBQYAAAAABAAEAPUAAACMAwAAAAA=&#10;" filled="f" stroked="f">
                      <v:textbo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التأثير الإيجابي</w:t>
                            </w:r>
                          </w:p>
                        </w:txbxContent>
                      </v:textbox>
                    </v:shape>
                  </v:group>
                  <v:group id="Group 703244965" o:spid="_x0000_s1828" style="position:absolute;top:16039;width:30216;height:7833;flip:x" coordorigin=",16039"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fhojyQAA&#10;AOIAAAAPAAAAAAAAAAAAAAAAAKoCAABkcnMvZG93bnJldi54bWxQSwUGAAAAAAQABAD6AAAAoAMA&#10;AAAA&#10;">
                    <v:group id="Group 1895380539" o:spid="_x0000_s1829" style="position:absolute;top:16426;width:25784;height:7041" coordorigin=",16426"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ZbPa7IAAAA&#10;4wAAAA8AAAAAAAAAAAAAAAAAqgIAAGRycy9kb3ducmV2LnhtbFBLBQYAAAAABAAEAPoAAACfAwAA&#10;AAA=&#10;">
                      <v:shape id="Freeform: Shape 1508596797" o:spid="_x0000_s1830" style="position:absolute;left:9053;top:7373;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6cgA&#10;AADjAAAADwAAAGRycy9kb3ducmV2LnhtbERPzWrCQBC+F/oOyxR6qxsrakxdpSgFBS9qLr1NsmM2&#10;mJ0N2VXj27uFgsf5/me+7G0jrtT52rGC4SABQVw6XXOlID/+fKQgfEDW2DgmBXfysFy8vswx0+7G&#10;e7oeQiViCPsMFZgQ2kxKXxqy6AeuJY7cyXUWQzy7SuoObzHcNvIzSSbSYs2xwWBLK0Pl+XCxCk6F&#10;3/2OiiI3W5+ud+fimA9Ha6Xe3/rvLxCB+vAU/7s3Os4fJ+l4NpnOpvD3UwRAL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X7TpyAAAAOMAAAAPAAAAAAAAAAAAAAAAAJgCAABk&#10;cnMvZG93bnJldi54bWxQSwUGAAAAAAQABAD1AAAAjQ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313226497" o:spid="_x0000_s1831" style="position:absolute;left:9690;top:7373;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UWKccA&#10;AADjAAAADwAAAGRycy9kb3ducmV2LnhtbERPT0/CMBS/m/AdmkfiTboNgjIpRE2MchS9cHuuj226&#10;vs62jO7bWxMSj+/3/6230XRiIOdbywryWQaCuLK65VrBx/vzzR0IH5A1dpZJwUgetpvJ1RpLbc/8&#10;RsM+1CKFsC9RQRNCX0rpq4YM+pntiRN3tM5gSKerpXZ4TuGmk0WWLaXBllNDgz09NVR9709GwdcO&#10;c3k4vdSfg4tj/Hk8LsY4KHU9jQ/3IALF8C++uF91mj/P50WxXKxu4e+nBI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1FinHAAAA4wAAAA8AAAAAAAAAAAAAAAAAmAIAAGRy&#10;cy9kb3ducmV2LnhtbFBLBQYAAAAABAAEAPUAAACM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57053860" o:spid="_x0000_s1832" style="position:absolute;left:22382;top:16039;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h0BccA&#10;AADhAAAADwAAAGRycy9kb3ducmV2LnhtbESPy4rCMBSG94LvEM7A7DSdSqt0jCKC4GIW3hYuzzTH&#10;Ntic1CZq5+0nC8Hlz3/jmy9724gHdd44VvA1TkAQl04brhScjpvRDIQPyBobx6TgjzwsF8PBHAvt&#10;nrynxyFUIo6wL1BBHUJbSOnLmiz6sWuJo3dxncUQZVdJ3eEzjttGpkmSS4uG40ONLa1rKq+Hu1XQ&#10;HHc/vXerm9Hb9dlkv2lu7qlSnx/96htEoD68w6/2VivIpkk2meWRIRJFGp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IdAXHAAAA4QAAAA8AAAAAAAAAAAAAAAAAmAIAAGRy&#10;cy9kb3ducmV2LnhtbFBLBQYAAAAABAAEAPUAAACMAwAAAAA=&#10;" fillcolor="#168489" strokecolor="#168489" strokeweight="1pt">
                      <v:stroke joinstyle="miter"/>
                    </v:oval>
                    <v:oval id="Oval 56391699" o:spid="_x0000_s1833" style="position:absolute;left:22791;top:16444;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oV1MgA&#10;AADhAAAADwAAAGRycy9kb3ducmV2LnhtbESPzWrDMBCE74W+g9hALyWR01ITO1FCf2gpuSXpocfF&#10;2lgm1q6R1MR9+6pQ6HGYmW+Y1Wb0vTpTiJ2wgfmsAEXciO24NfBxeJ0uQMWEbLEXJgPfFGGzvr5a&#10;YW3lwjs671OrMoRjjQZcSkOtdWwceYwzGYizd5TgMWUZWm0DXjLc9/quKErtseO84HCgZ0fNaf/l&#10;DfSFCHeLz7gN7mUUf+sOb+WTMTeT8XEJKtGY/sN/7Xdr4KG8r+ZlVcHvo/wG9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ChXUyAAAAOEAAAAPAAAAAAAAAAAAAAAAAJgCAABk&#10;cnMvZG93bnJldi54bWxQSwUGAAAAAAQABAD1AAAAjQMAAAAA&#10;" fillcolor="white [3212]" strokecolor="#0058a3" strokeweight="1pt">
                      <v:stroke joinstyle="miter"/>
                    </v:oval>
                    <v:shape id="TextBox 156" o:spid="_x0000_s1834" type="#_x0000_t202" style="position:absolute;left:1910;top:17918;width:21400;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xotsgA&#10;AADhAAAADwAAAGRycy9kb3ducmV2LnhtbESPQWvCQBSE7wX/w/IEb3XXoKlGVymVQk8WrQreHtln&#10;Esy+DdmtSf+9Wyj0OMzMN8xq09ta3Kn1lWMNk7ECQZw7U3Gh4fj1/jwH4QOywdoxafghD5v14GmF&#10;mXEd7+l+CIWIEPYZaihDaDIpfV6SRT92DXH0rq61GKJsC2la7CLc1jJRKpUWK44LJTb0VlJ+O3xb&#10;Dafd9XKeqs9ia2dN53ol2S6k1qNh/7oEEagP/+G/9ofRsEhf0mQ6S+D3UXwDcv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HGi2yAAAAOEAAAAPAAAAAAAAAAAAAAAAAJgCAABk&#10;cnMvZG93bnJldi54bWxQSwUGAAAAAAQABAD1AAAAjQMAAAAA&#10;" filled="f" stroked="f">
                      <v:textbo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الاستجابة للاحتياجات المتغيرة</w:t>
                            </w:r>
                          </w:p>
                        </w:txbxContent>
                      </v:textbox>
                    </v:shape>
                  </v:group>
                </v:group>
                <v:group id="Group 99043992" o:spid="_x0000_s1835" style="position:absolute;width:60432;height:7833"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P41LMoA&#10;AADhAAAADwAAAAAAAAAAAAAAAACqAgAAZHJzL2Rvd25yZXYueG1sUEsFBgAAAAAEAAQA+gAAAKED&#10;AAAAAA==&#10;">
                  <v:group id="Group 1569085263" o:spid="_x0000_s1836" style="position:absolute;left:30216;width:30216;height:7833" coordorigin="30216"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mwrXIAAAA&#10;4wAAAA8AAAAAAAAAAAAAAAAAqgIAAGRycy9kb3ducmV2LnhtbFBLBQYAAAAABAAEAPoAAACfAwAA&#10;AAA=&#10;">
                    <v:group id="Group 632928586" o:spid="_x0000_s1837" style="position:absolute;left:30216;top:387;width:25784;height:7041" coordorigin="30216,38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meKHLL&#10;AAAA4gAAAA8AAAAAAAAAAAAAAAAAqgIAAGRycy9kb3ducmV2LnhtbFBLBQYAAAAABAAEAPoAAACi&#10;AwAAAAA=&#10;">
                      <v:shape id="Freeform: Shape 1997558992" o:spid="_x0000_s1838" style="position:absolute;left:39269;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LXC8gA&#10;AADjAAAADwAAAGRycy9kb3ducmV2LnhtbERPzWrCQBC+F3yHZYTe6kbFNkldRZRCBS/VXHqbZMds&#10;MDsbsltN374rFDzO9z/L9WBbcaXeN44VTCcJCOLK6YZrBcXp4yUF4QOyxtYxKfglD+vV6GmJuXY3&#10;/qLrMdQihrDPUYEJocul9JUhi37iOuLInV1vMcSzr6Xu8RbDbStnSfIqLTYcGwx2tDVUXY4/VsG5&#10;9IfveVkWZu/T3eFSnorpfKfU83jYvIMINISH+N/9qeP8LHtbLNIsm8H9pwi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stcLyAAAAOMAAAAPAAAAAAAAAAAAAAAAAJgCAABk&#10;cnMvZG93bnJldi54bWxQSwUGAAAAAAQABAD1AAAAjQ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207846085" o:spid="_x0000_s1839" style="position:absolute;left:39906;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93MkA&#10;AADiAAAADwAAAGRycy9kb3ducmV2LnhtbESPwU7DMBBE70j8g7VI3KjdqrRRqFu1SAg40nLhtsTb&#10;JBCvg+2mzt9jJKQeRzPzRrPaJNuJgXxoHWuYThQI4sqZlmsN74enuwJEiMgGO8ekYaQAm/X11QpL&#10;4878RsM+1iJDOJSooYmxL6UMVUMWw8T1xNk7Om8xZulraTyeM9x2cqbUQlpsOS802NNjQ9X3/mQ1&#10;fL3iVH6cnuvPwacx/eyO8zENWt/epO0DiEgpXsL/7RejYaaWxXyhinv4u5Tv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2i93MkAAADiAAAADwAAAAAAAAAAAAAAAACYAgAA&#10;ZHJzL2Rvd25yZXYueG1sUEsFBgAAAAAEAAQA9QAAAI4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2132203194" o:spid="_x0000_s1840" style="position:absolute;left:52598;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JZRcoA&#10;AADjAAAADwAAAGRycy9kb3ducmV2LnhtbESPQWsCMRSE74X+h/AK3mp2oxXdGkUEwYOHVnvo8bl5&#10;7oZuXtZN1PXfN4WCx2FmvmHmy9414kpdsJ415MMMBHHpjeVKw9dh8zoFESKywcYzabhTgOXi+WmO&#10;hfE3/qTrPlYiQTgUqKGOsS2kDGVNDsPQt8TJO/nOYUyyq6Tp8JbgrpEqyybSoeW0UGNL65rKn/3F&#10;aWgOH7s++NXZmu36274d1cRelNaDl371DiJSHx/h//bWaFD5SKlslM/G8Pcp/QG5+A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9CWUXKAAAA4wAAAA8AAAAAAAAAAAAAAAAAmAIA&#10;AGRycy9kb3ducmV2LnhtbFBLBQYAAAAABAAEAPUAAACPAwAAAAA=&#10;" fillcolor="#168489" strokecolor="#168489" strokeweight="1pt">
                      <v:stroke joinstyle="miter"/>
                    </v:oval>
                    <v:oval id="Oval 1204402261" o:spid="_x0000_s1841" style="position:absolute;left:53007;top:405;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LUF8UA&#10;AADjAAAADwAAAGRycy9kb3ducmV2LnhtbERPzUoDMRC+C32HMAUvYpMuZSlr09Iqiniz9eBx2Iyb&#10;xc3MksR2fXsjCB7n+5/NbgqDOlNMvbCF5cKAIm7F9dxZeDs93q5BpYzscBAmC9+UYLedXW2wcXLh&#10;Vzofc6dKCKcGLficx0br1HoKmBYyEhfuQ2LAXM7YaRfxUsLDoCtjah2w59LgcaR7T+3n8StYGIwI&#10;9+v39BL9wyThxp+e6oO11/Npfwcq05T/xX/uZ1fmV2a1MlVVL+H3pwK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tQXxQAAAOMAAAAPAAAAAAAAAAAAAAAAAJgCAABkcnMv&#10;ZG93bnJldi54bWxQSwUGAAAAAAQABAD1AAAAigMAAAAA&#10;" fillcolor="white [3212]" strokecolor="#0058a3" strokeweight="1pt">
                      <v:stroke joinstyle="miter"/>
                    </v:oval>
                    <v:shape id="TextBox 191" o:spid="_x0000_s1842" type="#_x0000_t202" style="position:absolute;left:33395;top:1703;width:19717;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jOckA&#10;AADiAAAADwAAAGRycy9kb3ducmV2LnhtbESPQWvCQBSE74X+h+UVequ7thpidJWiCJ5amqrg7ZF9&#10;JsHs25BdTfrvu4WCx2FmvmEWq8E24kadrx1rGI8UCOLCmZpLDfvv7UsKwgdkg41j0vBDHlbLx4cF&#10;Zsb1/EW3PJQiQthnqKEKoc2k9EVFFv3ItcTRO7vOYoiyK6XpsI9w28hXpRJpsea4UGFL64qKS361&#10;Gg4f59Nxoj7LjZ22vRuUZDuTWj8/De9zEIGGcA//t3dGQ5K+pWo6niXwdyne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ZjjOckAAADiAAAADwAAAAAAAAAAAAAAAACYAgAA&#10;ZHJzL2Rvd25yZXYueG1sUEsFBgAAAAAEAAQA9QAAAI4DAAAAAA==&#10;" filled="f" stroked="f">
                      <v:textbo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الشفافية والوضوح</w:t>
                            </w:r>
                          </w:p>
                        </w:txbxContent>
                      </v:textbox>
                    </v:shape>
                  </v:group>
                  <v:group id="Group 1757297472" o:spid="_x0000_s1843" style="position:absolute;width:30216;height:7833;flip:x"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o1MN8cAAADj&#10;AAAADwAAAAAAAAAAAAAAAACqAgAAZHJzL2Rvd25yZXYueG1sUEsFBgAAAAAEAAQA+gAAAJ4DAAAA&#10;AA==&#10;">
                    <v:group id="Group 365894332" o:spid="_x0000_s1844" style="position:absolute;top:387;width:25784;height:7041" coordorigin=",38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hPgwLL&#10;AAAA4gAAAA8AAAAAAAAAAAAAAAAAqgIAAGRycy9kb3ducmV2LnhtbFBLBQYAAAAABAAEAPoAAACi&#10;AwAAAAA=&#10;">
                      <v:shape id="Freeform: Shape 1299554998" o:spid="_x0000_s1845" style="position:absolute;left:9053;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Kj8wA&#10;AADjAAAADwAAAGRycy9kb3ducmV2LnhtbESPQW/CMAyF75P4D5GRdhspMCbaEdA0NGmTuAx62c1t&#10;TFPROFWTQffv58OkHe33/N7nzW70nbrSENvABuazDBRxHWzLjYHy9PawBhUTssUuMBn4oQi77eRu&#10;g4UNN/6k6zE1SkI4FmjApdQXWsfakcc4Cz2xaOcweEwyDo22A94k3Hd6kWVP2mPL0uCwp1dH9eX4&#10;7Q2cq3j4WlZV6T7ien+4VKdyvtwbcz8dX55BJRrTv/nv+t0K/iLPV6vHPBdo+UkWoL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BnpKj8wAAADjAAAADwAAAAAAAAAAAAAAAACY&#10;AgAAZHJzL2Rvd25yZXYueG1sUEsFBgAAAAAEAAQA9QAAAJEDA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743208235" o:spid="_x0000_s1846" style="position:absolute;left:9690;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EHccA&#10;AADjAAAADwAAAGRycy9kb3ducmV2LnhtbERPT0/CMBS/k/gdmmfiDToGCpkUIiZGPYpcuD3WxzZd&#10;X0dbRvftrYmJx/f7/1abaFrRk/ONZQXTSQaCuLS64UrB/vNlvAThA7LG1jIpGMjDZn0zWmGh7ZU/&#10;qN+FSqQQ9gUqqEPoCil9WZNBP7EdceJO1hkM6XSV1A6vKdy0Ms+yB2mw4dRQY0fPNZXfu4tR8PWO&#10;U3m4vFbH3sUhnren+RB7pe5u49MjiEAx/Iv/3G86zV/MZ3m2zGf38PtTAk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dBB3HAAAA4wAAAA8AAAAAAAAAAAAAAAAAmAIAAGRy&#10;cy9kb3ducmV2LnhtbFBLBQYAAAAABAAEAPUAAACM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927152257" o:spid="_x0000_s1847" style="position:absolute;left:22382;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FLckA&#10;AADiAAAADwAAAGRycy9kb3ducmV2LnhtbESPQWsCMRSE70L/Q3hCb5o1sFpXo4hQ8NBDqx56fG6e&#10;u8HNy3YTdfvvm4LgcZiZb5jluneNuFEXrGcNk3EGgrj0xnKl4Xh4H72BCBHZYOOZNPxSgPXqZbDE&#10;wvg7f9FtHyuRIBwK1FDH2BZShrImh2HsW+LknX3nMCbZVdJ0eE9w10iVZVPp0HJaqLGlbU3lZX91&#10;GprD50cf/ObHmt322+YnNbVXpfXrsN8sQETq4zP8aO+MhrmaTXKl8hn8X0p3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ItFLckAAADiAAAADwAAAAAAAAAAAAAAAACYAgAA&#10;ZHJzL2Rvd25yZXYueG1sUEsFBgAAAAAEAAQA9QAAAI4DAAAAAA==&#10;" fillcolor="#168489" strokecolor="#168489" strokeweight="1pt">
                      <v:stroke joinstyle="miter"/>
                    </v:oval>
                    <v:oval id="Oval 1655218678" o:spid="_x0000_s1848" style="position:absolute;left:22791;top:405;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Uhv8kA&#10;AADjAAAADwAAAGRycy9kb3ducmV2LnhtbESPT0/DMAzF70h8h8hIXBBLN2mlKssm/giEuLFx4Gg1&#10;pqlo7CoJW/n2+IDE0X7P7/282c1xNEdKeRB2sFxUYIg78QP3Dt4PT9cNmFyQPY7C5OCHMuy252cb&#10;bL2c+I2O+9IbDeHcooNQytRam7tAEfNCJmLVPiVFLDqm3vqEJw2Po11VVW0jDqwNASd6CNR97b+j&#10;g7ES4aH5yK8pPM4Sr8Lhub537vJivrsFU2gu/+a/6xev+PV6vVo29Y1C60+6ALv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jUhv8kAAADjAAAADwAAAAAAAAAAAAAAAACYAgAA&#10;ZHJzL2Rvd25yZXYueG1sUEsFBgAAAAAEAAQA9QAAAI4DAAAAAA==&#10;" fillcolor="white [3212]" strokecolor="#0058a3" strokeweight="1pt">
                      <v:stroke joinstyle="miter"/>
                    </v:oval>
                    <v:shape id="TextBox 185" o:spid="_x0000_s1849" type="#_x0000_t202" style="position:absolute;left:2646;top:1729;width:20796;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3fsUA&#10;AADjAAAADwAAAGRycy9kb3ducmV2LnhtbERPX2vCMBB/F/Ydwg32polSpXZGGY6BT4q6CXs7mrMt&#10;ay6lyWz99kYQfLzf/1useluLC7W+cqxhPFIgiHNnKi40fB+/hikIH5AN1o5Jw5U8rJYvgwVmxnW8&#10;p8shFCKGsM9QQxlCk0np85Is+pFriCN3dq3FEM+2kKbFLobbWk6UmkmLFceGEhtal5T/Hf6thp/t&#10;+feUqF3xaadN53ol2c6l1m+v/cc7iEB9eIof7o2J81Ol0jRRyRjuP0UA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v/d+xQAAAOMAAAAPAAAAAAAAAAAAAAAAAJgCAABkcnMv&#10;ZG93bnJldi54bWxQSwUGAAAAAAQABAD1AAAAigMAAAAA&#10;" filled="f" stroked="f">
                      <v:textbo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المتعدد الاتجاهات</w:t>
                            </w:r>
                          </w:p>
                        </w:txbxContent>
                      </v:textbox>
                    </v:shape>
                  </v:group>
                </v:group>
                <v:group id="Group 1314879376" o:spid="_x0000_s1850" style="position:absolute;left:30216;top:8012;width:30216;height:7834" coordorigin="30216,8012"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UsUF9yQAA&#10;AOMAAAAPAAAAAAAAAAAAAAAAAKoCAABkcnMvZG93bnJldi54bWxQSwUGAAAAAAQABAD6AAAAoAMA&#10;AAAA&#10;">
                  <v:group id="Group 803474889" o:spid="_x0000_s1851" style="position:absolute;left:30216;top:8399;width:25784;height:7041" coordorigin="30216,8399"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zdqM/L&#10;AAAA4gAAAA8AAAAAAAAAAAAAAAAAqgIAAGRycy9kb3ducmV2LnhtbFBLBQYAAAAABAAEAPoAAACi&#10;AwAAAAA=&#10;">
                    <v:shape id="Freeform: Shape 877993892" o:spid="_x0000_s1852" style="position:absolute;left:39269;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vp8oA&#10;AADiAAAADwAAAGRycy9kb3ducmV2LnhtbESPQWvCQBSE7wX/w/IEb3WjgZqkrlIqggUv1Vx6e8k+&#10;s8Hs25BdNf333UKhx2FmvmHW29F24k6Dbx0rWMwTEMS10y03Csrz/jkD4QOyxs4xKfgmD9vN5GmN&#10;hXYP/qT7KTQiQtgXqMCE0BdS+tqQRT93PXH0Lm6wGKIcGqkHfES47eQySV6kxZbjgsGe3g3V19PN&#10;KrhU/viVVlVpPny2O16rc7lId0rNpuPbK4hAY/gP/7UPWkG2WuV5muVL+L0U74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Eq76fKAAAA4gAAAA8AAAAAAAAAAAAAAAAAmAIA&#10;AGRycy9kb3ducmV2LnhtbFBLBQYAAAAABAAEAPUAAACPAw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298815599" o:spid="_x0000_s1853" style="position:absolute;left:39906;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gxscA&#10;AADjAAAADwAAAGRycy9kb3ducmV2LnhtbERPvU7DMBDekfoO1iGxUScVRUmoWxUkBIy0XdiO+JoE&#10;4nOw3dR5e4yE1PG+/1ttounFSM53lhXk8wwEcW11x42Cw/75tgDhA7LG3jIpmMjDZj27WmGl7Znf&#10;adyFRqQQ9hUqaEMYKil93ZJBP7cDceKO1hkM6XSN1A7PKdz0cpFl99Jgx6mhxYGeWqq/dyej4OsN&#10;c/lxemk+Rxen+PN4vJviqNTNddw+gAgUw0X8737Vaf6iLIp8uSxL+PspAS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ToMbHAAAA4wAAAA8AAAAAAAAAAAAAAAAAmAIAAGRy&#10;cy9kb3ducmV2LnhtbFBLBQYAAAAABAAEAPUAAACM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767123031" o:spid="_x0000_s1854" style="position:absolute;left:52598;top:8012;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i8cA&#10;AADjAAAADwAAAGRycy9kb3ducmV2LnhtbERPS4vCMBC+C/6HMII3TVvZunSNIoLgwcP6OOxxthnb&#10;YDOpTdTuv98IC3uc7z2LVW8b8aDOG8cK0mkCgrh02nCl4HzaTt5B+ICssXFMCn7Iw2o5HCyw0O7J&#10;B3ocQyViCPsCFdQhtIWUvqzJop+6ljhyF9dZDPHsKqk7fMZw28gsSXJp0XBsqLGlTU3l9Xi3CprT&#10;5773bn0zerf5Mm/fWW7umVLjUb/+ABGoD//iP/dOx/nzfJ5ms2SWwuunCI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3YvHAAAA4wAAAA8AAAAAAAAAAAAAAAAAmAIAAGRy&#10;cy9kb3ducmV2LnhtbFBLBQYAAAAABAAEAPUAAACMAwAAAAA=&#10;" fillcolor="#168489" strokecolor="#168489" strokeweight="1pt">
                    <v:stroke joinstyle="miter"/>
                  </v:oval>
                  <v:oval id="Oval 1219564094" o:spid="_x0000_s1855" style="position:absolute;left:53007;top:8417;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3tm8YA&#10;AADjAAAADwAAAGRycy9kb3ducmV2LnhtbERPS0sDMRC+C/6HMIIXsUlLXdpt0+IDRXqz9eBx2Ew3&#10;i5uZJYnt+u+NIHic7z3r7Rh6daKYOmEL04kBRdyI67i18H54vl2AShnZYS9MFr4pwXZzebHG2smZ&#10;3+i0z60qIZxqtOBzHmqtU+MpYJrIQFy4o8SAuZyx1S7iuYSHXs+MqXTAjkuDx4EePTWf+69goTci&#10;3C0+0i76p1HCjT+8VA/WXl+N9ytQmcb8L/5zv7oyfzZd3lVzs5zD708FAL3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3tm8YAAADjAAAADwAAAAAAAAAAAAAAAACYAgAAZHJz&#10;L2Rvd25yZXYueG1sUEsFBgAAAAAEAAQA9QAAAIsDAAAAAA==&#10;" fillcolor="white [3212]" strokecolor="#0058a3" strokeweight="1pt">
                    <v:stroke joinstyle="miter"/>
                  </v:oval>
                  <v:shape id="TextBox 177" o:spid="_x0000_s1856" type="#_x0000_t202" style="position:absolute;left:32610;top:9491;width:19418;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HGMYA&#10;AADjAAAADwAAAGRycy9kb3ducmV2LnhtbERPS2vCQBC+C/6HZYTedDfSiEZXkZZCT5b6Am9DdkyC&#10;2dmQ3Zr037uFgsf53rPa9LYWd2p95VhDMlEgiHNnKi40HA8f4zkIH5AN1o5Jwy952KyHgxVmxnX8&#10;Tfd9KEQMYZ+hhjKEJpPS5yVZ9BPXEEfu6lqLIZ5tIU2LXQy3tZwqNZMWK44NJTb0VlJ+2/9YDafd&#10;9XJ+VV/Fu02bzvVKsl1IrV9G/XYJIlAfnuJ/96eJ89Usnc6TJEnh76cI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HGMYAAADjAAAADwAAAAAAAAAAAAAAAACYAgAAZHJz&#10;L2Rvd25yZXYueG1sUEsFBgAAAAAEAAQA9QAAAIsDAAAAAA==&#10;" filled="f" stroked="f">
                    <v:textbo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توقيت وتكرار التواصل</w:t>
                          </w:r>
                        </w:p>
                      </w:txbxContent>
                    </v:textbox>
                  </v:shape>
                </v:group>
                <v:group id="Group 6490158" o:spid="_x0000_s1857" style="position:absolute;top:8012;width:30216;height:7834;flip:x" coordorigin=",8012"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fcGRcQAAADgAAAA&#10;DwAAAAAAAAAAAAAAAACqAgAAZHJzL2Rvd25yZXYueG1sUEsFBgAAAAAEAAQA+gAAAJsDAAAAAA==&#10;">
                  <v:group id="Group 1424894013" o:spid="_x0000_s1858" style="position:absolute;top:8399;width:25784;height:7041" coordorigin=",8399"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Y+KfIAAAA&#10;4wAAAA8AAAAAAAAAAAAAAAAAqgIAAGRycy9kb3ducmV2LnhtbFBLBQYAAAAABAAEAPoAAACfAwAA&#10;AAA=&#10;">
                    <v:shape id="Freeform: Shape 1392355536" o:spid="_x0000_s1859" style="position:absolute;left:9053;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qu8MgA&#10;AADjAAAADwAAAGRycy9kb3ducmV2LnhtbERPT2vCMBS/D/Ydwht4m6mGiuuMMibCBl7UXnZ7bZ5N&#10;sXkpTabdt18GA4/v9/+tNqPrxJWG0HrWMJtmIIhrb1puNJSn3fMSRIjIBjvPpOGHAmzWjw8rLIy/&#10;8YGux9iIFMKhQA02xr6QMtSWHIap74kTd/aDw5jOoZFmwFsKd52cZ9lCOmw5NVjs6d1SfTl+Ow3n&#10;Kuy/VFWV9jMst/tLdSpnaqv15Gl8ewURaYx38b/7w6T56mWu8jxXC/j7KQE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eq7wyAAAAOMAAAAPAAAAAAAAAAAAAAAAAJgCAABk&#10;cnMvZG93bnJldi54bWxQSwUGAAAAAAQABAD1AAAAjQ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22887025" o:spid="_x0000_s1860" style="position:absolute;left:9690;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WiI8cA&#10;AADjAAAADwAAAGRycy9kb3ducmV2LnhtbERPT0/CMBS/k/gdmmfCDToWxGVSiJIQ8Ch68fZcH9t0&#10;fZ1tGd23tyYmHt/v/1tvo+nEQM63lhUs5hkI4srqlmsFb6/7WQHCB2SNnWVSMJKH7eZmssZS2yu/&#10;0HAKtUgh7EtU0ITQl1L6qiGDfm574sSdrTMY0ulqqR1eU7jpZJ5lK2mw5dTQYE+7hqqv08Uo+HzG&#10;hXy/HOqPwcUxfj+dl2MclJrexscHEIFi+Bf/uY86zV/leVHcZ/kd/P6UAJ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FoiPHAAAA4wAAAA8AAAAAAAAAAAAAAAAAmAIAAGRy&#10;cy9kb3ducmV2LnhtbFBLBQYAAAAABAAEAPUAAACM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956453813" o:spid="_x0000_s1861" style="position:absolute;left:22382;top:8012;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01MoA&#10;AADiAAAADwAAAGRycy9kb3ducmV2LnhtbESPQWvCQBSE70L/w/IKvenGaIJGVxGh4KGHqj30+Mw+&#10;k6XZt2l21fTfuwXB4zAz3zDLdW8bcaXOG8cKxqMEBHHptOFKwdfxfTgD4QOyxsYxKfgjD+vVy2CJ&#10;hXY33tP1ECoRIewLVFCH0BZS+rImi37kWuLonV1nMUTZVVJ3eItw28g0SXJp0XBcqLGlbU3lz+Fi&#10;FTTHz4/eu82v0bvtt8lOaW4uqVJvr/1mASJQH57hR3unFcyzfJpNZuMJ/F+Kd0C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wK9NTKAAAA4gAAAA8AAAAAAAAAAAAAAAAAmAIA&#10;AGRycy9kb3ducmV2LnhtbFBLBQYAAAAABAAEAPUAAACPAwAAAAA=&#10;" fillcolor="#168489" strokecolor="#168489" strokeweight="1pt">
                    <v:stroke joinstyle="miter"/>
                  </v:oval>
                  <v:oval id="Oval 851722635" o:spid="_x0000_s1862" style="position:absolute;left:22791;top:8417;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l318kA&#10;AADiAAAADwAAAGRycy9kb3ducmV2LnhtbESPT0vDQBTE7wW/w/IKXsRuGmkMsdviHxTxZuvB4yP7&#10;zIZm3wu7axu/vSsIPQ4z8xtmvZ38oI4UYi9sYLkoQBG3YnvuDHzsn69rUDEhWxyEycAPRdhuLmZr&#10;bKyc+J2Ou9SpDOHYoAGX0thoHVtHHuNCRuLsfUnwmLIMnbYBTxnuB10WRaU99pwXHI706Kg97L69&#10;gaEQ4b7+jG/BPU3ir9z+pXow5nI+3d+BSjSlc/i//WoN1KvlbVlWNyv4u5Tv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Xl318kAAADiAAAADwAAAAAAAAAAAAAAAACYAgAA&#10;ZHJzL2Rvd25yZXYueG1sUEsFBgAAAAAEAAQA9QAAAI4DAAAAAA==&#10;" fillcolor="white [3212]" strokecolor="#0058a3" strokeweight="1pt">
                    <v:stroke joinstyle="miter"/>
                  </v:oval>
                  <v:shape id="TextBox 171" o:spid="_x0000_s1863" type="#_x0000_t202" style="position:absolute;left:2103;top:9584;width:20720;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kDPscA&#10;AADjAAAADwAAAGRycy9kb3ducmV2LnhtbERPX2vCMBB/F/wO4YS9aVKnTqtRZGPg02ROB3s7mrMt&#10;NpfSZLZ+eyMM9ni//7fadLYSV2p86VhDMlIgiDNnSs41HL/eh3MQPiAbrByThht52Kz7vRWmxrX8&#10;SddDyEUMYZ+ihiKEOpXSZwVZ9CNXE0fu7BqLIZ5NLk2DbQy3lRwrNZMWS44NBdb0WlB2OfxaDaeP&#10;88/3RO3zNzutW9cpyXYhtX4adNsliEBd+Bf/uXcmzp/Nn5PpJBm/wOOnCIB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pAz7HAAAA4wAAAA8AAAAAAAAAAAAAAAAAmAIAAGRy&#10;cy9kb3ducmV2LnhtbFBLBQYAAAAABAAEAPUAAACMAwAAAAA=&#10;" filled="f" stroked="f">
                    <v:textbox>
                      <w:txbxContent>
                        <w:p w:rsidR="001338CC" w:rsidRDefault="001338CC" w:rsidP="00851F9F">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توظيف قنوات متعددة</w:t>
                          </w:r>
                        </w:p>
                      </w:txbxContent>
                    </v:textbox>
                  </v:shape>
                </v:group>
                <v:shape id="Graphic 24" o:spid="_x0000_s1864" type="#_x0000_t75" alt="Clock with solid fill" style="position:absolute;left:53805;top:9408;width:5455;height:5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eE/nLAAAA4wAAAA8AAABkcnMvZG93bnJldi54bWxEj0FLAzEUhO+C/yE8wZtN2qLbbpuWogge&#10;7KFV8PrYvO6u3bwsyWu7/fdGEDwOM/MNs1wPvlNniqkNbGE8MqCIq+Bari18frw+zEAlQXbYBSYL&#10;V0qwXt3eLLF04cI7Ou+lVhnCqUQLjUhfap2qhjymUeiJs3cI0aNkGWvtIl4y3Hd6YsyT9thyXmiw&#10;p+eGquP+5C105uV00O44i1+y3W3er/Jdb8Xa+7thswAlNMh/+K/95ixMTDGezh+LYgq/n/If0K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AHhP5ywAAAOMAAAAPAAAAAAAA&#10;AAAAAAAAAJ8CAABkcnMvZG93bnJldi54bWxQSwUGAAAAAAQABAD3AAAAlwMAAAAA&#10;">
                  <v:imagedata r:id="rId163" o:title="Clock with solid fill"/>
                  <v:path arrowok="t"/>
                </v:shape>
                <v:shape id="رسم 3" o:spid="_x0000_s1865" type="#_x0000_t75" alt="الجمهور المستهدف" style="position:absolute;left:1342;top:9073;width:5398;height:5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JuTDJAAAA4wAAAA8AAABkcnMvZG93bnJldi54bWxEj09LAzEUxO+C3yE8wZtN0mIra9MiQkEU&#10;D/2DXh+b52bp5mVN0u367Y0g9DjMzG+Y5Xr0nRgopjawAT1RIIjrYFtuDBz2m7sHECkjW+wCk4Ef&#10;SrBeXV8tsbLhzFsadrkRBcKpQgMu576SMtWOPKZJ6ImL9xWix1xkbKSNeC5w38mpUnPpseWy4LCn&#10;Z0f1cXfyBjputR/e3fajnsW342vzmb4VG3N7Mz49gsg05kv4v/1iDUy1vp/PFmqh4e9T+QNy9Qs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sm5MMkAAADjAAAADwAAAAAAAAAA&#10;AAAAAACfAgAAZHJzL2Rvd25yZXYueG1sUEsFBgAAAAAEAAQA9wAAAJUDAAAAAA==&#10;">
                  <v:imagedata r:id="rId164" o:title="الجمهور المستهدف"/>
                  <v:path arrowok="t"/>
                </v:shape>
                <v:shape id="Graphic 21" o:spid="_x0000_s1866" type="#_x0000_t75" alt="Group brainstorm with solid fill" style="position:absolute;left:53237;top:479;width:6592;height:6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mPMVlswAAADjAAAADwAAAAAA&#10;AAAAAAAAAACfAgAAZHJzL2Rvd25yZXYueG1sUEsFBgAAAAAEAAQA9wAAAJgDAAAAAA==&#10;">
                  <v:imagedata r:id="rId165" o:title="Group brainstorm with solid fill"/>
                </v:shape>
                <v:shape id="رسم 10" o:spid="_x0000_s1867" type="#_x0000_t75" alt="مراجعه العميل-من اليمين لليسار" style="position:absolute;left:1358;top:806;width:5366;height:5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CMjbLAAAA4gAAAA8AAABkcnMvZG93bnJldi54bWxEj09rwkAUxO+FfoflFbzVTQtqkrpKKyhC&#10;e/EP4vGZfWZTs29DdtXUT98VCj0OM/MbZjztbC0u1PrKsYKXfgKCuHC64lLBdjN/TkH4gKyxdkwK&#10;fsjDdPL4MMZcuyuv6LIOpYgQ9jkqMCE0uZS+MGTR911DHL2jay2GKNtS6havEW5r+ZokQ2mx4rhg&#10;sKGZoeK0PlsFg8PseKKwqxbZJ+2/TL35uC2/leo9de9vIAJ14T/8115qBeloNEjTbJjB/VK8A3Ly&#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NgjI2ywAAAOIAAAAPAAAAAAAA&#10;AAAAAAAAAJ8CAABkcnMvZG93bnJldi54bWxQSwUGAAAAAAQABAD3AAAAlwMAAAAA&#10;">
                  <v:imagedata r:id="rId166" o:title="مراجعه العميل-من اليمين لليسار"/>
                  <v:path arrowok="t"/>
                </v:shape>
                <v:shape id="Graphic 19" o:spid="_x0000_s1868" type="#_x0000_t75" alt="List with solid fill" style="position:absolute;left:1294;top:17372;width:5494;height:5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XmaPKAAAA4wAAAA8AAABkcnMvZG93bnJldi54bWxEj0FvwjAMhe+T9h8iT9ptpC1osI6AJqZN&#10;7IRgE2erMW21xqmSAGW/fj4gcbTf83uf58vBdepEIbaeDeSjDBRx5W3LtYGf74+nGaiYkC12nsnA&#10;hSIsF/d3cyytP/OWTrtUKwnhWKKBJqW+1DpWDTmMI98Ti3bwwWGSMdTaBjxLuOt0kWXP2mHL0tBg&#10;T6uGqt/d0Rl4D4xfe017f5hmx+Jvs/rcjC/GPD4Mb6+gEg3pZr5er63gF7P8JZ+MJwItP8kC9OI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kXmaPKAAAA4wAAAA8AAAAAAAAA&#10;AAAAAAAAnwIAAGRycy9kb3ducmV2LnhtbFBLBQYAAAAABAAEAPcAAACWAwAAAAA=&#10;">
                  <v:imagedata r:id="rId167" o:title="List with solid fill"/>
                  <v:path arrowok="t"/>
                </v:shape>
                <v:shape id="Graphic 83" o:spid="_x0000_s1869" type="#_x0000_t75" alt="Questions with solid fill" style="position:absolute;left:53541;top:17372;width:5984;height:5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1K8GcwAAADiAAAADwAAAAAA&#10;AAAAAAAAAACfAgAAZHJzL2Rvd25yZXYueG1sUEsFBgAAAAAEAAQA9wAAAJgDAAAAAA==&#10;">
                  <v:imagedata r:id="rId168" o:title="Questions with solid fill"/>
                  <v:path arrowok="t"/>
                </v:shape>
                <w10:wrap anchorx="pag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6E97BF5B" wp14:editId="76D16D8F">
                <wp:extent cx="5731510" cy="891540"/>
                <wp:effectExtent l="0" t="0" r="2540" b="22860"/>
                <wp:docPr id="1225042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20229456" name="مجموعة 47"/>
                        <wpg:cNvGrpSpPr/>
                        <wpg:grpSpPr>
                          <a:xfrm>
                            <a:off x="0" y="0"/>
                            <a:ext cx="5731510" cy="895351"/>
                            <a:chOff x="0" y="0"/>
                            <a:chExt cx="5878196" cy="918845"/>
                          </a:xfrm>
                        </wpg:grpSpPr>
                        <wpg:grpSp>
                          <wpg:cNvPr id="1960721863" name="مجموعة 48"/>
                          <wpg:cNvGrpSpPr/>
                          <wpg:grpSpPr>
                            <a:xfrm>
                              <a:off x="0" y="0"/>
                              <a:ext cx="5878196" cy="918845"/>
                              <a:chOff x="0" y="0"/>
                              <a:chExt cx="6240348" cy="919070"/>
                            </a:xfrm>
                          </wpg:grpSpPr>
                          <wpg:grpSp>
                            <wpg:cNvPr id="445958129" name="مجموعة 49"/>
                            <wpg:cNvGrpSpPr/>
                            <wpg:grpSpPr>
                              <a:xfrm>
                                <a:off x="0" y="169208"/>
                                <a:ext cx="5433072" cy="580613"/>
                                <a:chOff x="0" y="169208"/>
                                <a:chExt cx="5433072" cy="580613"/>
                              </a:xfrm>
                            </wpg:grpSpPr>
                            <wps:wsp>
                              <wps:cNvPr id="10014521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08412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4326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4620650" name="مربع نص 41"/>
                          <wps:cNvSpPr txBox="1"/>
                          <wps:spPr>
                            <a:xfrm>
                              <a:off x="204466" y="257055"/>
                              <a:ext cx="4615440" cy="389397"/>
                            </a:xfrm>
                            <a:prstGeom prst="rect">
                              <a:avLst/>
                            </a:prstGeom>
                            <a:noFill/>
                          </wps:spPr>
                          <wps:txbx>
                            <w:txbxContent>
                              <w:p w:rsidR="001338CC" w:rsidRPr="00C26B8B" w:rsidRDefault="001338CC" w:rsidP="00560E47">
                                <w:pPr>
                                  <w:rPr>
                                    <w:rFonts w:eastAsia="Calibri" w:hAnsi="Adobe Arabic" w:cs="Adobe Arabic"/>
                                    <w:b/>
                                    <w:bCs/>
                                    <w:color w:val="FFFFFF"/>
                                    <w:kern w:val="24"/>
                                    <w:sz w:val="36"/>
                                    <w:szCs w:val="36"/>
                                    <w:lang w:val="en-GB" w:bidi="ar-EG"/>
                                  </w:rPr>
                                </w:pPr>
                                <w:r w:rsidRPr="00C26B8B">
                                  <w:rPr>
                                    <w:rFonts w:eastAsia="Calibri" w:hAnsi="Adobe Arabic" w:cs="Adobe Arabic"/>
                                    <w:b/>
                                    <w:bCs/>
                                    <w:color w:val="FFFFFF"/>
                                    <w:kern w:val="24"/>
                                    <w:sz w:val="36"/>
                                    <w:szCs w:val="36"/>
                                    <w:rtl/>
                                    <w:lang w:bidi="ar-EG"/>
                                  </w:rPr>
                                  <w:t>الشفافية والوضوح:</w:t>
                                </w:r>
                              </w:p>
                            </w:txbxContent>
                          </wps:txbx>
                          <wps:bodyPr wrap="square" rtlCol="1">
                            <a:spAutoFit/>
                          </wps:bodyPr>
                        </wps:wsp>
                      </wpg:grpSp>
                      <pic:pic xmlns:pic="http://schemas.openxmlformats.org/drawingml/2006/picture">
                        <pic:nvPicPr>
                          <pic:cNvPr id="48489175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">
                <v:group id="مجموعة 47" o:spid="_x0000_s187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nGPP3IAAAA&#10;4wAAAA8AAAAAAAAAAAAAAAAAqgIAAGRycy9kb3ducmV2LnhtbFBLBQYAAAAABAAEAPoAAACfAwAA&#10;AAA=&#10;">
                  <v:group id="مجموعة 48" o:spid="_x0000_s187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v6nRLIAAAA&#10;4wAAAA8AAAAAAAAAAAAAAAAAqgIAAGRycy9kb3ducmV2LnhtbFBLBQYAAAAABAAEAPoAAACfAwAA&#10;AAA=&#10;">
                    <v:group id="مجموعة 49" o:spid="_x0000_s187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PnaL/L&#10;AAAA4gAAAA8AAAAAAAAAAAAAAAAAqgIAAGRycy9kb3ducmV2LnhtbFBLBQYAAAAABAAEAPoAAACi&#10;AwAAAAA=&#10;">
                      <v:shape id="شكل حر 50" o:spid="_x0000_s187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MAcoA&#10;AADjAAAADwAAAGRycy9kb3ducmV2LnhtbESPQWvCQBCF7wX/wzJCb3U3thGJriKCIKUHjS1eh+w0&#10;Cc3OhuxW03/fORR6nHlv3vtmvR19p240xDawhWxmQBFXwbVcW3i/HJ6WoGJCdtgFJgs/FGG7mTys&#10;sXDhzme6lalWEsKxQAtNSn2hdawa8hhnoScW7TMMHpOMQ63dgHcJ952eG7PQHluWhgZ72jdUfZXf&#10;3sLiNb+eTtUhP5fH57dI3n24kKx9nI67FahEY/o3/10fneAbk73k82wp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3izAH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mHMUA&#10;AADjAAAADwAAAGRycy9kb3ducmV2LnhtbERPS2sCMRC+F/ofwhS8SE1WVGRrFFEKHn3hedxMs0s3&#10;k3WTrtt/3whCj/O9Z7HqXS06akPlWUM2UiCIC28qthrOp8/3OYgQkQ3WnknDLwVYLV9fFpgbf+cD&#10;dcdoRQrhkKOGMsYmlzIUJTkMI98QJ+7Ltw5jOlsrTYv3FO5qOVZqJh1WnBpKbGhTUvF9/HEa8Ob2&#10;l6uPPnRXa7fDadMPzVTrwVu//gARqY//4qd7Z9L8mVLzSTbOJvD4KQE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pyYcxQAAAOMAAAAPAAAAAAAAAAAAAAAAAJgCAABkcnMv&#10;ZG93bnJldi54bWxQSwUGAAAAAAQABAD1AAAAigMAAAAA&#10;" fillcolor="#a5a5a5 [2092]" stroked="f" strokeweight="1pt">
                        <v:stroke joinstyle="miter"/>
                      </v:roundrect>
                    </v:group>
                    <v:oval id="شكل بيضاوي 52" o:spid="_x0000_s187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RxMoA&#10;AADiAAAADwAAAGRycy9kb3ducmV2LnhtbESPQWvCQBSE74X+h+UVeqsbU4mauopYChUqaNSeH9ln&#10;Esy+Ddmtif/eFQoeh5n5hpktelOLC7WusqxgOIhAEOdWV1woOOy/3iYgnEfWWFsmBVdysJg/P80w&#10;1bbjHV0yX4gAYZeigtL7JpXS5SUZdAPbEAfvZFuDPsi2kLrFLsBNLeMoSqTBisNCiQ2tSsrP2Z9R&#10;sD2fjtff9U+0KWyXJZ35jGO9V+r1pV9+gPDU+0f4v/2tFYzHo/c4mU6GcL8U7oCc3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tPkcTKAAAA4gAAAA8AAAAAAAAAAAAAAAAAmAIA&#10;AGRycy9kb3ducmV2LnhtbFBLBQYAAAAABAAEAPUAAACPAwAAAAA=&#10;" filled="f" strokecolor="#168489" strokeweight="1pt">
                      <v:stroke joinstyle="miter"/>
                    </v:oval>
                  </v:group>
                  <v:shape id="مربع نص 41" o:spid="_x0000_s1877"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sgMkA&#10;AADjAAAADwAAAGRycy9kb3ducmV2LnhtbESPQU/DMAyF70j8h8iTuLFkEytQlk0TDGkHLoxytxrT&#10;VGuSqjFr9+/nAxJH28/vvW+9nUKnzjTkNkULi7kBRbFOro2Nherr/f4JVGaMDrsUycKFMmw3tzdr&#10;LF0a4yedj9woMYm5RAueuS+1zrWngHmeeopy+0lDQJZxaLQbcBTz0OmlMYUO2EZJ8NjTq6f6dPwN&#10;FpjdbnGp9iEfvqePt9GbeoWVtXezafcCimnif/Hf98FJ/efHh2JpipVQCJMsQG+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VsgMkAAADjAAAADwAAAAAAAAAAAAAAAACYAgAA&#10;ZHJzL2Rvd25yZXYueG1sUEsFBgAAAAAEAAQA9QAAAI4DAAAAAA==&#10;" filled="f" stroked="f">
                    <v:textbox style="mso-fit-shape-to-text:t">
                      <w:txbxContent>
                        <w:p w:rsidR="001338CC" w:rsidRPr="00C26B8B" w:rsidRDefault="001338CC" w:rsidP="00560E47">
                          <w:pPr>
                            <w:rPr>
                              <w:rFonts w:eastAsia="Calibri" w:hAnsi="Adobe Arabic" w:cs="Adobe Arabic"/>
                              <w:b/>
                              <w:bCs/>
                              <w:color w:val="FFFFFF"/>
                              <w:kern w:val="24"/>
                              <w:sz w:val="36"/>
                              <w:szCs w:val="36"/>
                              <w:lang w:val="en-GB" w:bidi="ar-EG"/>
                            </w:rPr>
                          </w:pPr>
                          <w:r w:rsidRPr="00C26B8B">
                            <w:rPr>
                              <w:rFonts w:eastAsia="Calibri" w:hAnsi="Adobe Arabic" w:cs="Adobe Arabic"/>
                              <w:b/>
                              <w:bCs/>
                              <w:color w:val="FFFFFF"/>
                              <w:kern w:val="24"/>
                              <w:sz w:val="36"/>
                              <w:szCs w:val="36"/>
                              <w:rtl/>
                              <w:lang w:bidi="ar-EG"/>
                            </w:rPr>
                            <w:t>الشفافية والوضوح:</w:t>
                          </w:r>
                        </w:p>
                      </w:txbxContent>
                    </v:textbox>
                  </v:shape>
                </v:group>
                <v:shape id="صورة 54" o:spid="_x0000_s187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tllHMAAAA4gAAAA8AAABkcnMvZG93bnJldi54bWxEj8FOwzAQRO9I/IO1SNyoUygkDXUrQEVC&#10;6qlNizgu8ZKE2utgmzb8fY2ExHE0M280s8VgjTiQD51jBeNRBoK4drrjRsG2er4qQISIrNE4JgU/&#10;FGAxPz+bYandkdd02MRGJAiHEhW0MfallKFuyWIYuZ44eR/OW4xJ+kZqj8cEt0ZeZ9mdtNhxWmix&#10;p6eW6v3m2ypY+cf3z2n1aqqv9duyMDf5br9cKXV5MTzcg4g0xP/wX/tFK5gUk2I6zm9z+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hW2WUcwAAADiAAAADwAAAAAA&#10;AAAAAAAAAACfAgAAZHJzL2Rvd25yZXYueG1sUEsFBgAAAAAEAAQA9wAAAJg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إطلاع الموظفين على أسباب الحاجة للتغيير وأهدافه بشكل واضح.</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تقديم المعلومات الصحيحة والحقائق بصراحة وشفافية.</w:t>
      </w:r>
    </w:p>
    <w:p w:rsidR="00560E47" w:rsidRPr="00851F9F" w:rsidRDefault="00560E47" w:rsidP="00851F9F">
      <w:pPr>
        <w:rPr>
          <w:rFonts w:ascii="Sakkal Majalla" w:hAnsi="Sakkal Majalla"/>
          <w:sz w:val="34"/>
        </w:rPr>
      </w:pPr>
      <w:r w:rsidRPr="00851F9F">
        <w:rPr>
          <w:noProof/>
        </w:rPr>
        <mc:AlternateContent>
          <mc:Choice Requires="wpg">
            <w:drawing>
              <wp:inline distT="0" distB="0" distL="0" distR="0" wp14:anchorId="56BA446C" wp14:editId="17BA6CFA">
                <wp:extent cx="5731510" cy="891540"/>
                <wp:effectExtent l="0" t="0" r="2540" b="22860"/>
                <wp:docPr id="443280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352600" name="مجموعة 47"/>
                        <wpg:cNvGrpSpPr/>
                        <wpg:grpSpPr>
                          <a:xfrm>
                            <a:off x="0" y="0"/>
                            <a:ext cx="5731510" cy="895351"/>
                            <a:chOff x="0" y="0"/>
                            <a:chExt cx="5878196" cy="918845"/>
                          </a:xfrm>
                        </wpg:grpSpPr>
                        <wpg:grpSp>
                          <wpg:cNvPr id="255074569" name="مجموعة 48"/>
                          <wpg:cNvGrpSpPr/>
                          <wpg:grpSpPr>
                            <a:xfrm>
                              <a:off x="0" y="0"/>
                              <a:ext cx="5878196" cy="918845"/>
                              <a:chOff x="0" y="0"/>
                              <a:chExt cx="6240348" cy="919070"/>
                            </a:xfrm>
                          </wpg:grpSpPr>
                          <wpg:grpSp>
                            <wpg:cNvPr id="595961198" name="مجموعة 49"/>
                            <wpg:cNvGrpSpPr/>
                            <wpg:grpSpPr>
                              <a:xfrm>
                                <a:off x="0" y="169208"/>
                                <a:ext cx="5433072" cy="580613"/>
                                <a:chOff x="0" y="169208"/>
                                <a:chExt cx="5433072" cy="580613"/>
                              </a:xfrm>
                            </wpg:grpSpPr>
                            <wps:wsp>
                              <wps:cNvPr id="1989846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2119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28310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6332494"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المتعدد الاتجاهات:</w:t>
                                </w:r>
                              </w:p>
                            </w:txbxContent>
                          </wps:txbx>
                          <wps:bodyPr wrap="square" rtlCol="1">
                            <a:spAutoFit/>
                          </wps:bodyPr>
                        </wps:wsp>
                      </wpg:grpSp>
                      <pic:pic xmlns:pic="http://schemas.openxmlformats.org/drawingml/2006/picture">
                        <pic:nvPicPr>
                          <pic:cNvPr id="9333981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">
                <v:group id="مجموعة 47" o:spid="_x0000_s188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GpmDu&#10;zAAAAOMAAAAPAAAAAAAAAAAAAAAAAKoCAABkcnMvZG93bnJldi54bWxQSwUGAAAAAAQABAD6AAAA&#10;owMAAAAA&#10;">
                  <v:group id="مجموعة 48" o:spid="_x0000_s188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kXX5bL&#10;AAAA4gAAAA8AAAAAAAAAAAAAAAAAqgIAAGRycy9kb3ducmV2LnhtbFBLBQYAAAAABAAEAPoAAACi&#10;AwAAAAA=&#10;">
                    <v:group id="مجموعة 49" o:spid="_x0000_s188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sc8s7IAAAA&#10;4gAAAA8AAAAAAAAAAAAAAAAAqgIAAGRycy9kb3ducmV2LnhtbFBLBQYAAAAABAAEAPoAAACfAwAA&#10;AAA=&#10;">
                      <v:shape id="شكل حر 50" o:spid="_x0000_s188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2v8oA&#10;AADjAAAADwAAAGRycy9kb3ducmV2LnhtbESPQWvCQBCF70L/wzJCb7qxNSGmrlIKgkgPGlt6HbLT&#10;JDQ7G7JbTf995yB4nHlv3vtmvR1dpy40hNazgcU8AUVcedtybeDjvJvloEJEtth5JgN/FGC7eZis&#10;sbD+yie6lLFWEsKhQANNjH2hdagachjmvicW7dsPDqOMQ63tgFcJd51+SpJMO2xZGhrs6a2h6qf8&#10;dQayQ/p1PFa79FTun98DOftpfTTmcTq+voCKNMa7+Xa9t4K/ylf5MstTgZafZAF68w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2/9r/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wKWcYA&#10;AADjAAAADwAAAGRycy9kb3ducmV2LnhtbERPX2vCMBB/F/wO4YS9yExb7OY6o8hE2KO6seezuaVl&#10;zaU2sXbffhkIPt7v/y3Xg21ET52vHStIZwkI4tLpmo2Cz4/d4wKED8gaG8ek4Jc8rFfj0RIL7a58&#10;oP4YjIgh7AtUUIXQFlL6siKLfuZa4sh9u85iiGdnpO7wGsNtI7MkeZIWa44NFbb0VlH5c7xYBXi2&#10;+6+TC873J2O207wdpjpX6mEybF5BBBrCXXxzv+s4P19kafoyz57h/6cI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wKWcYAAADjAAAADwAAAAAAAAAAAAAAAACYAgAAZHJz&#10;L2Rvd25yZXYueG1sUEsFBgAAAAAEAAQA9QAAAIsDAAAAAA==&#10;" fillcolor="#a5a5a5 [2092]" stroked="f" strokeweight="1pt">
                        <v:stroke joinstyle="miter"/>
                      </v:roundrect>
                    </v:group>
                    <v:oval id="شكل بيضاوي 52" o:spid="_x0000_s188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GqkMoA&#10;AADiAAAADwAAAGRycy9kb3ducmV2LnhtbESPzWrDMBCE74G+g9hCb4kUtzXGiRJKQ6CFFlrn57xY&#10;G9vEWhlLjZ23rwqFHIeZ+YZZrkfbigv1vnGsYT5TIIhLZxquNOx322kGwgdkg61j0nAlD+vV3WSJ&#10;uXEDf9OlCJWIEPY5aqhD6HIpfVmTRT9zHXH0Tq63GKLsK2l6HCLctjJRKpUWG44LNXb0WlN5Ln6s&#10;hq/z6XA9vn+oz8oNRTrYTZKYndYP9+PLAkSgMdzC/+03oyFLk+xxrp6f4O9SvA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hhqpDKAAAA4gAAAA8AAAAAAAAAAAAAAAAAmAIA&#10;AGRycy9kb3ducmV2LnhtbFBLBQYAAAAABAAEAPUAAACPAwAAAAA=&#10;" filled="f" strokecolor="#168489" strokeweight="1pt">
                      <v:stroke joinstyle="miter"/>
                    </v:oval>
                  </v:group>
                  <v:shape id="مربع نص 41" o:spid="_x0000_s188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IBB8YA&#10;AADjAAAADwAAAGRycy9kb3ducmV2LnhtbERPS0vDQBC+C/0PyxS82U1fQWO3pVSFHry0xvuQHbOh&#10;2dmQHZv037uC4HG+92x2o2/VlfrYBDYwn2WgiKtgG64NlB9vD4+goiBbbAOTgRtF2G0ndxssbBj4&#10;RNez1CqFcCzQgBPpCq1j5chjnIWOOHFfofco6exrbXscUrhv9SLLcu2x4dTgsKODo+py/vYGROx+&#10;fitffTx+ju8vg8uqNZbG3E/H/TMooVH+xX/uo03z83W+XC5WTyv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IBB8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التواصل المتعدد الاتجاهات:</w:t>
                          </w:r>
                        </w:p>
                      </w:txbxContent>
                    </v:textbox>
                  </v:shape>
                </v:group>
                <v:shape id="صورة 54" o:spid="_x0000_s188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iRRjLAAAA4gAAAA8AAABkcnMvZG93bnJldi54bWxEj0FLw0AUhO+C/2F5gje7iQGbxG6LSgWh&#10;pzYqHp/ZZxK7+zburm38925B8DjMzDfMYjVZIw7kw+BYQT7LQBC3Tg/cKXhuHq9KECEiazSOScEP&#10;BVgtz88WWGt35C0ddrETCcKhRgV9jGMtZWh7shhmbiRO3ofzFmOSvpPa4zHBrZHXWXYjLQ6cFnoc&#10;6aGndr/7tgo2/v79s2peTfO1fVuXppi/7NcbpS4vprtbEJGm+B/+az9pBVVRFFWZz3M4XUp3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IokUYywAAAOIAAAAPAAAAAAAA&#10;AAAAAAAAAJ8CAABkcnMvZG93bnJldi54bWxQSwUGAAAAAAQABAD3AAAAlwM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إتاحة الفرصة للموظفين للتعبير عن مخاوفهم واستفساراتهم.</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الاستماع بعناية واتخاذ ردود فعل مناسبة على تعليقات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63163B7D" wp14:editId="154F8F68">
                <wp:extent cx="5731510" cy="891540"/>
                <wp:effectExtent l="0" t="0" r="2540" b="22860"/>
                <wp:docPr id="4704280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0336877" name="مجموعة 47"/>
                        <wpg:cNvGrpSpPr/>
                        <wpg:grpSpPr>
                          <a:xfrm>
                            <a:off x="0" y="0"/>
                            <a:ext cx="5731510" cy="895351"/>
                            <a:chOff x="0" y="0"/>
                            <a:chExt cx="5878196" cy="918845"/>
                          </a:xfrm>
                        </wpg:grpSpPr>
                        <wpg:grpSp>
                          <wpg:cNvPr id="2057689881" name="مجموعة 48"/>
                          <wpg:cNvGrpSpPr/>
                          <wpg:grpSpPr>
                            <a:xfrm>
                              <a:off x="0" y="0"/>
                              <a:ext cx="5878196" cy="918845"/>
                              <a:chOff x="0" y="0"/>
                              <a:chExt cx="6240348" cy="919070"/>
                            </a:xfrm>
                          </wpg:grpSpPr>
                          <wpg:grpSp>
                            <wpg:cNvPr id="443582996" name="مجموعة 49"/>
                            <wpg:cNvGrpSpPr/>
                            <wpg:grpSpPr>
                              <a:xfrm>
                                <a:off x="0" y="169208"/>
                                <a:ext cx="5433072" cy="580613"/>
                                <a:chOff x="0" y="169208"/>
                                <a:chExt cx="5433072" cy="580613"/>
                              </a:xfrm>
                            </wpg:grpSpPr>
                            <wps:wsp>
                              <wps:cNvPr id="13558232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20992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15640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613740"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توقيت وتكرار التواصل:</w:t>
                                </w:r>
                              </w:p>
                            </w:txbxContent>
                          </wps:txbx>
                          <wps:bodyPr wrap="square" rtlCol="1">
                            <a:spAutoFit/>
                          </wps:bodyPr>
                        </wps:wsp>
                      </wpg:grpSp>
                      <pic:pic xmlns:pic="http://schemas.openxmlformats.org/drawingml/2006/picture">
                        <pic:nvPicPr>
                          <pic:cNvPr id="166450832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">
                <v:group id="مجموعة 47" o:spid="_x0000_s188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tDJSsyQAA&#10;AOMAAAAPAAAAAAAAAAAAAAAAAKoCAABkcnMvZG93bnJldi54bWxQSwUGAAAAAAQABAD6AAAAoAMA&#10;AAAA&#10;">
                  <v:group id="مجموعة 48" o:spid="_x0000_s189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Y2BnnL&#10;AAAA4wAAAA8AAAAAAAAAAAAAAAAAqgIAAGRycy9kb3ducmV2LnhtbFBLBQYAAAAABAAEAPoAAACi&#10;AwAAAAA=&#10;">
                    <v:group id="مجموعة 49" o:spid="_x0000_s189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wyTezL&#10;AAAA4gAAAA8AAAAAAAAAAAAAAAAAqgIAAGRycy9kb3ducmV2LnhtbFBLBQYAAAAABAAEAPoAAACi&#10;AwAAAAA=&#10;">
                      <v:shape id="شكل حر 50" o:spid="_x0000_s189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5S5cUA&#10;AADjAAAADwAAAGRycy9kb3ducmV2LnhtbERPzYrCMBC+L/gOYQRva7otLVKNsiwIIh60Kl6HZmyL&#10;zaQ0Wa1vv1kQPM73P4vVYFpxp941lhV8TSMQxKXVDVcKTsf15wyE88gaW8uk4EkOVsvRxwJzbR98&#10;oHvhKxFC2OWooPa+y6V0ZU0G3dR2xIG72t6gD2dfSd3jI4SbVsZRlEmDDYeGGjv6qam8Fb9GQbZN&#10;L/t9uU4PxSbZOTL6rK1XajIevucgPA3+LX65NzrMT9J0FidxnMH/TwE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lLl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Bk8gA&#10;AADiAAAADwAAAGRycy9kb3ducmV2LnhtbESPQWvCQBSE7wX/w/KEXkQ3TYlozEaKpdBja8XzM/vc&#10;BLNvY3aN6b/vFgo9DjPzDVNsR9uKgXrfOFbwtEhAEFdON2wUHL7e5isQPiBrbB2Tgm/ysC0nDwXm&#10;2t35k4Z9MCJC2OeooA6hy6X0VU0W/cJ1xNE7u95iiLI3Uvd4j3DbyjRJltJiw3Ghxo52NVWX/c0q&#10;wKv9OJ5ccH44GfM6y7pxpjOlHqfjywZEoDH8h//a71pBlqbJep2unuH3UrwDsv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qkGTyAAAAOIAAAAPAAAAAAAAAAAAAAAAAJgCAABk&#10;cnMvZG93bnJldi54bWxQSwUGAAAAAAQABAD1AAAAjQMAAAAA&#10;" fillcolor="#a5a5a5 [2092]" stroked="f" strokeweight="1pt">
                        <v:stroke joinstyle="miter"/>
                      </v:roundrect>
                    </v:group>
                    <v:oval id="شكل بيضاوي 52" o:spid="_x0000_s189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hn1soA&#10;AADjAAAADwAAAGRycy9kb3ducmV2LnhtbESPQUvDQBCF74L/YRnBm91NqEHSbktRBAUFm6rnITtN&#10;QrOzIbs26b93DoLHmXnz3vvW29n36kxj7AJbyBYGFHEdXMeNhc/D890DqJiQHfaBycKFImw311dr&#10;LF2YeE/nKjVKTDiWaKFNaSi1jnVLHuMiDMRyO4bRY5JxbLQbcRJz3+vcmEJ77FgSWhzosaX6VP14&#10;Cx+n49fl+/XNvDdhqorJP+W5O1h7ezPvVqASzelf/Pf94qR+tszui6UxQiFMsgC9+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Q4Z9bKAAAA4wAAAA8AAAAAAAAAAAAAAAAAmAIA&#10;AGRycy9kb3ducmV2LnhtbFBLBQYAAAAABAAEAPUAAACPAwAAAAA=&#10;" filled="f" strokecolor="#168489" strokeweight="1pt">
                      <v:stroke joinstyle="miter"/>
                    </v:oval>
                  </v:group>
                  <v:shape id="مربع نص 41" o:spid="_x0000_s189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55k8QA&#10;AADiAAAADwAAAGRycy9kb3ducmV2LnhtbERPS0vDQBC+C/6HZQRvdpOqVWK3pfiAHry0xvuQHbPB&#10;7GzIjk36752D4PHje6+3c+zNicbcJXZQLgowxE3yHbcO6o+3m0cwWZA99onJwZkybDeXF2usfJr4&#10;QKejtEZDOFfoIIgMlbW5CRQxL9JArNxXGiOKwrG1fsRJw2Nvl0WxshE71oaAAz0Har6PP9GBiN+V&#10;5/o15v3n/P4yhaK5x9q566t59wRGaJZ/8Z9773X+slyVtw93ekIvKQa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eeZPEAAAA4gAAAA8AAAAAAAAAAAAAAAAAmAIAAGRycy9k&#10;b3ducmV2LnhtbFBLBQYAAAAABAAEAPUAAACJAw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توقيت وتكرار التواصل:</w:t>
                          </w:r>
                        </w:p>
                      </w:txbxContent>
                    </v:textbox>
                  </v:shape>
                </v:group>
                <v:shape id="صورة 54" o:spid="_x0000_s189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EnvLJAAAA4wAAAA8AAABkcnMvZG93bnJldi54bWxET19PwjAQfzfxOzRn4pt0gM45KUQNJiY8&#10;wcD4eK7nNmmvs60wvz01MfHxfv9vthisEQfyoXOsYDzKQBDXTnfcKNhWz1cFiBCRNRrHpOCHAizm&#10;52czLLU78poOm9iIFMKhRAVtjH0pZahbshhGridO3IfzFmM6fSO1x2MKt0ZOsiyXFjtODS329NRS&#10;vd98WwUr//j+eVe9mupr/bYszPR2t1+ulLq8GB7uQUQa4r/4z/2i0/w8v77JiulkDL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0Se8skAAADjAAAADwAAAAAAAAAA&#10;AAAAAACfAgAAZHJzL2Rvd25yZXYueG1sUEsFBgAAAAAEAAQA9wAAAJU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المحافظة على استمرارية التواصل وتكراره بشكل منتظم.</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lastRenderedPageBreak/>
        <w:t>توقيت التواصل بما يتناسب مع كل مرحلة من مراحل التغيير.</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5A24504" wp14:editId="2EF523BB">
                <wp:extent cx="5731510" cy="891540"/>
                <wp:effectExtent l="0" t="0" r="2540" b="22860"/>
                <wp:docPr id="5026532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55746559" name="مجموعة 47"/>
                        <wpg:cNvGrpSpPr/>
                        <wpg:grpSpPr>
                          <a:xfrm>
                            <a:off x="0" y="0"/>
                            <a:ext cx="5731510" cy="895351"/>
                            <a:chOff x="0" y="0"/>
                            <a:chExt cx="5878196" cy="918845"/>
                          </a:xfrm>
                        </wpg:grpSpPr>
                        <wpg:grpSp>
                          <wpg:cNvPr id="689778044" name="مجموعة 48"/>
                          <wpg:cNvGrpSpPr/>
                          <wpg:grpSpPr>
                            <a:xfrm>
                              <a:off x="0" y="0"/>
                              <a:ext cx="5878196" cy="918845"/>
                              <a:chOff x="0" y="0"/>
                              <a:chExt cx="6240348" cy="919070"/>
                            </a:xfrm>
                          </wpg:grpSpPr>
                          <wpg:grpSp>
                            <wpg:cNvPr id="133233995" name="مجموعة 49"/>
                            <wpg:cNvGrpSpPr/>
                            <wpg:grpSpPr>
                              <a:xfrm>
                                <a:off x="0" y="169208"/>
                                <a:ext cx="5433072" cy="580613"/>
                                <a:chOff x="0" y="169208"/>
                                <a:chExt cx="5433072" cy="580613"/>
                              </a:xfrm>
                            </wpg:grpSpPr>
                            <wps:wsp>
                              <wps:cNvPr id="824834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700291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76257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904068"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توظيف قنوات متعددة:</w:t>
                                </w:r>
                              </w:p>
                            </w:txbxContent>
                          </wps:txbx>
                          <wps:bodyPr wrap="square" rtlCol="1">
                            <a:spAutoFit/>
                          </wps:bodyPr>
                        </wps:wsp>
                      </wpg:grpSp>
                      <pic:pic xmlns:pic="http://schemas.openxmlformats.org/drawingml/2006/picture">
                        <pic:nvPicPr>
                          <pic:cNvPr id="144144837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MgqsssICAAA3h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189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0spCuyQAA&#10;AOMAAAAPAAAAAAAAAAAAAAAAAKoCAABkcnMvZG93bnJldi54bWxQSwUGAAAAAAQABAD6AAAAoAMA&#10;AAAA&#10;">
                  <v:group id="مجموعة 48" o:spid="_x0000_s189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IaV+zL&#10;AAAA4gAAAA8AAAAAAAAAAAAAAAAAqgIAAGRycy9kb3ducmV2LnhtbFBLBQYAAAAABAAEAPoAAACi&#10;AwAAAAA=&#10;">
                    <v:group id="مجموعة 49" o:spid="_x0000_s190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fVOccAAADi&#10;AAAADwAAAAAAAAAAAAAAAACqAgAAZHJzL2Rvd25yZXYueG1sUEsFBgAAAAAEAAQA+gAAAJ4DAAAA&#10;AA==&#10;">
                      <v:shape id="شكل حر 50" o:spid="_x0000_s190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OmsYA&#10;AADhAAAADwAAAGRycy9kb3ducmV2LnhtbESPQYvCMBSE74L/ITzBm6ZqlVKNIguCyB60Kl4fzbMt&#10;Ni+lyWr992ZhYY/DzHzDrDadqcWTWldZVjAZRyCIc6srLhRczrtRAsJ5ZI21ZVLwJgebdb+3wlTb&#10;F5/omflCBAi7FBWU3jeplC4vyaAb24Y4eHfbGvRBtoXULb4C3NRyGkULabDisFBiQ18l5Y/sxyhY&#10;HOa34zHfzU/ZfvbtyOirtl6p4aDbLkF46vx/+K+91wqSaZzM4jiG30fhDc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OmsYAAADh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i3MkA&#10;AADiAAAADwAAAGRycy9kb3ducmV2LnhtbESPT2sCMRTE74LfITyhF6nJbrF/tkYplYLHVqXn5+Y1&#10;u3Tzst3Edf32Rih4HGbmN8xiNbhG9NSF2rOGbKZAEJfe1Gw17Hcf988gQkQ22HgmDWcKsFqORwss&#10;jD/xF/XbaEWCcChQQxVjW0gZyoochplviZP34zuHMcnOStPhKcFdI3OlHqXDmtNChS29V1T+bo9O&#10;A/65z++Djz70B2vX03k7TM1c67vJ8PYKItIQb+H/9sZoeHhSKn/J8gyul9IdkM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Sfi3MkAAADiAAAADwAAAAAAAAAAAAAAAACYAgAA&#10;ZHJzL2Rvd25yZXYueG1sUEsFBgAAAAAEAAQA9QAAAI4DAAAAAA==&#10;" fillcolor="#a5a5a5 [2092]" stroked="f" strokeweight="1pt">
                        <v:stroke joinstyle="miter"/>
                      </v:roundrect>
                    </v:group>
                    <v:oval id="شكل بيضاوي 52" o:spid="_x0000_s190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7m8cA&#10;AADjAAAADwAAAGRycy9kb3ducmV2LnhtbERPX2vCMBB/H/gdwgm+zdSCrXRGGY6BgoNZ3Z6P5myL&#10;zaU00dZvbwYDH+/3/5brwTTiRp2rLSuYTSMQxIXVNZcKTsfP1wUI55E1NpZJwZ0crFejlyVm2vZ8&#10;oFvuSxFC2GWooPK+zaR0RUUG3dS2xIE7286gD2dXSt1hH8JNI+MoSqTBmkNDhS1tKiou+dUo+L6c&#10;f+6/u330Vdo+T3rzEcf6qNRkPLy/gfA0+Kf4373VYX4yT5N4ni5S+PspAC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u5vHAAAA4wAAAA8AAAAAAAAAAAAAAAAAmAIAAGRy&#10;cy9kb3ducmV2LnhtbFBLBQYAAAAABAAEAPUAAACMAwAAAAA=&#10;" filled="f" strokecolor="#168489" strokeweight="1pt">
                      <v:stroke joinstyle="miter"/>
                    </v:oval>
                  </v:group>
                  <v:shape id="مربع نص 41" o:spid="_x0000_s190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TYtcUA&#10;AADiAAAADwAAAGRycy9kb3ducmV2LnhtbERPTU8CMRC9m/gfmiHxJi0GERYKIaIJBy/iep9sh+2G&#10;7XSzHdnl39uDiceX973ZjaFVV+pTE9nCbGpAEVfRNVxbKL/eH5egkiA7bCOThRsl2G3v7zZYuDjw&#10;J11PUqscwqlAC16kK7ROlaeAaRo74sydYx9QMuxr7Xoccnho9ZMxCx2w4dzgsaNXT9Xl9BMsiLj9&#10;7Fa+hXT8Hj8OgzfVM5bWPkzG/RqU0Cj/4j/30Vl4WS1XZm4WeXO+lO+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RNi1xQAAAOIAAAAPAAAAAAAAAAAAAAAAAJgCAABkcnMv&#10;ZG93bnJldi54bWxQSwUGAAAAAAQABAD1AAAAig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توظيف قنوات متعددة:</w:t>
                          </w:r>
                        </w:p>
                      </w:txbxContent>
                    </v:textbox>
                  </v:shape>
                </v:group>
                <v:shape id="صورة 54" o:spid="_x0000_s190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aoOXMAAAA4wAAAA8AAABkcnMvZG93bnJldi54bWxET9FOAjEQfDfxH5o14U16CMp5UogYTEx4&#10;ghPi43pd7k7a7dlWOP/empiYzMvu7MzszBa9NeJEPrSOFYyGGQjiyumWawWv5fN1DiJEZI3GMSn4&#10;pgCL+eXFDAvtzryh0zbWIplwKFBBE2NXSBmqhiyGoeuIE3dw3mJMo6+l9nhO5tbImyy7kxZbTgkN&#10;dvTUUHXcflkFa798/7gv96b83LytcjOe7o6rtVKDq/7xAUSkPv4f/6lfdHp/MknIx9Nb+O2UFiDn&#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bVqg5cwAAADjAAAADwAAAAAA&#10;AAAAAAAAAACfAgAAZHJzL2Rvd25yZXYueG1sUEsFBgAAAAAEAAQA9wAAAJg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استخدام مجموعة متنوعة من قنوات التواصل (اجتماعات، رسائل، منشورات، إلخ).</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مراعاة تفضيلات الموظفين وقدراتهم في اختيار قنوات التواصل.</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4C8E7F1" wp14:editId="283BC841">
                <wp:extent cx="5731510" cy="891540"/>
                <wp:effectExtent l="0" t="0" r="2540" b="22860"/>
                <wp:docPr id="9282548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24341677" name="مجموعة 47"/>
                        <wpg:cNvGrpSpPr/>
                        <wpg:grpSpPr>
                          <a:xfrm>
                            <a:off x="0" y="0"/>
                            <a:ext cx="5731510" cy="895351"/>
                            <a:chOff x="0" y="0"/>
                            <a:chExt cx="5878196" cy="918845"/>
                          </a:xfrm>
                        </wpg:grpSpPr>
                        <wpg:grpSp>
                          <wpg:cNvPr id="1736249702" name="مجموعة 48"/>
                          <wpg:cNvGrpSpPr/>
                          <wpg:grpSpPr>
                            <a:xfrm>
                              <a:off x="0" y="0"/>
                              <a:ext cx="5878196" cy="918845"/>
                              <a:chOff x="0" y="0"/>
                              <a:chExt cx="6240348" cy="919070"/>
                            </a:xfrm>
                          </wpg:grpSpPr>
                          <wpg:grpSp>
                            <wpg:cNvPr id="282072257" name="مجموعة 49"/>
                            <wpg:cNvGrpSpPr/>
                            <wpg:grpSpPr>
                              <a:xfrm>
                                <a:off x="0" y="169208"/>
                                <a:ext cx="5433072" cy="580613"/>
                                <a:chOff x="0" y="169208"/>
                                <a:chExt cx="5433072" cy="580613"/>
                              </a:xfrm>
                            </wpg:grpSpPr>
                            <wps:wsp>
                              <wps:cNvPr id="6323318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5271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02909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0856466"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التركيز على التأثير الإيجابي:</w:t>
                                </w:r>
                              </w:p>
                            </w:txbxContent>
                          </wps:txbx>
                          <wps:bodyPr wrap="square" rtlCol="1">
                            <a:spAutoFit/>
                          </wps:bodyPr>
                        </wps:wsp>
                      </wpg:grpSp>
                      <pic:pic xmlns:pic="http://schemas.openxmlformats.org/drawingml/2006/picture">
                        <pic:nvPicPr>
                          <pic:cNvPr id="122808775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TmJCQgAAOA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tGTmJCQgAAOA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190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jQoj&#10;zAAAAOMAAAAPAAAAAAAAAAAAAAAAAKoCAABkcnMvZG93bnJldi54bWxQSwUGAAAAAAQABAD6AAAA&#10;owMAAAAA&#10;">
                  <v:group id="مجموعة 48" o:spid="_x0000_s190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7vE+yQAA&#10;AOMAAAAPAAAAAAAAAAAAAAAAAKoCAABkcnMvZG93bnJldi54bWxQSwUGAAAAAAQABAD6AAAAoAMA&#10;AAAA&#10;">
                    <v:group id="مجموعة 49" o:spid="_x0000_s190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EyWU8oA&#10;AADiAAAADwAAAAAAAAAAAAAAAACqAgAAZHJzL2Rvd25yZXYueG1sUEsFBgAAAAAEAAQA+gAAAKED&#10;AAAAAA==&#10;">
                      <v:shape id="شكل حر 50" o:spid="_x0000_s191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iMcA&#10;AADiAAAADwAAAGRycy9kb3ducmV2LnhtbESPT4vCMBTE7wt+h/AEb2v6B0W6RhFBENmDVsXro3nb&#10;FpuX0kTtfnsjCB6Hmd8MM1/2phF36lxtWUE8jkAQF1bXXCo4HTffMxDOI2tsLJOCf3KwXAy+5php&#10;++AD3XNfilDCLkMFlfdtJqUrKjLoxrYlDt6f7Qz6ILtS6g4fodw0MomiqTRYc1iosKV1RcU1vxkF&#10;093kst8Xm8kh36a/jow+a+uVGg371Q8IT73/hN/0VgcuTdI0niUxvC6FOyAX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SF4j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dvEccA&#10;AADhAAAADwAAAGRycy9kb3ducmV2LnhtbESPQWvCQBSE7wX/w/IEL6IbLdEQXUUqhR5bFc/P7HMT&#10;zL6N2W1M/323UPA4zMw3zHrb21p01PrKsYLZNAFBXDhdsVFwOr5PMhA+IGusHZOCH/Kw3Qxe1phr&#10;9+Av6g7BiAhhn6OCMoQml9IXJVn0U9cQR+/qWoshytZI3eIjwm0t50mykBYrjgslNvRWUnE7fFsF&#10;eLef54sLzncXY/bjtOnHOlVqNOx3KxCB+vAM/7c/tIIsS+fL2esS/h7FN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HbxHHAAAA4QAAAA8AAAAAAAAAAAAAAAAAmAIAAGRy&#10;cy9kb3ducmV2LnhtbFBLBQYAAAAABAAEAPUAAACMAwAAAAA=&#10;" fillcolor="#a5a5a5 [2092]" stroked="f" strokeweight="1pt">
                        <v:stroke joinstyle="miter"/>
                      </v:roundrect>
                    </v:group>
                    <v:oval id="شكل بيضاوي 52" o:spid="_x0000_s191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8z8sA&#10;AADjAAAADwAAAGRycy9kb3ducmV2LnhtbESPQUvDQBCF70L/wzKCN7tr1NLGbktRBAUFm7aeh+w0&#10;Cc3OhuzapP/eOQgeZ+bNe+9brkffqjP1sQls4W5qQBGXwTVcWdjvXm/noGJCdtgGJgsXirBeTa6W&#10;mLsw8JbORaqUmHDM0UKdUpdrHcuaPMZp6Ijldgy9xyRjX2nX4yDmvtWZMTPtsWFJqLGj55rKU/Hj&#10;LXydjofL9/uH+azCUMwG/5JlbmftzfW4eQKVaEz/4r/vNyf1H+5NtjCLR6EQJlmAXv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w5/zPywAAAOMAAAAPAAAAAAAAAAAAAAAAAJgC&#10;AABkcnMvZG93bnJldi54bWxQSwUGAAAAAAQABAD1AAAAkAMAAAAA&#10;" filled="f" strokecolor="#168489" strokeweight="1pt">
                      <v:stroke joinstyle="miter"/>
                    </v:oval>
                  </v:group>
                  <v:shape id="مربع نص 41" o:spid="_x0000_s191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0HMsYA&#10;AADjAAAADwAAAGRycy9kb3ducmV2LnhtbERPS2vDMAy+D/YfjAa7rXbHGtqsbil7QA+7rM3uIlbj&#10;0FgOsdak/34eDHbU99Z6O4VOXWhIbWQL85kBRVxH13JjoTq+PyxBJUF22EUmC1dKsN3c3qyxdHHk&#10;T7ocpFE5hFOJFrxIX2qdak8B0yz2xJk7xSGg5HNotBtwzOGh04/GFDpgy7nBY08vnurz4TtYEHG7&#10;+bV6C2n/NX28jt7UC6ysvb+bds+ghCb5F/+59y7PX63MclE8FQ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0HM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التركيز على التأثير الإيجابي:</w:t>
                          </w:r>
                        </w:p>
                      </w:txbxContent>
                    </v:textbox>
                  </v:shape>
                </v:group>
                <v:shape id="صورة 54" o:spid="_x0000_s191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iCP7JAAAA4wAAAA8AAABkcnMvZG93bnJldi54bWxET19LwzAQfxf8DuEE31y6irbWZUNlgrCn&#10;rW74eDZnW5dcahK3+u0XQfDxfv9vthitEQfyoXesYDrJQBA3TvfcKnitn69KECEiazSOScEPBVjM&#10;z89mWGl35DUdNrEVKYRDhQq6GIdKytB0ZDFM3ECcuA/nLcZ0+lZqj8cUbo3Ms+xWWuw5NXQ40FNH&#10;zX7zbRWs/OP75129M/XX+m1Zmutiu1+ulLq8GB/uQUQa47/4z/2i0/w8L7OyKG6m8PtTAkDOT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8+II/skAAADjAAAADwAAAAAAAAAA&#10;AAAAAACfAgAAZHJzL2Rvd25yZXYueG1sUEsFBgAAAAAEAAQA9wAAAJU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التأكيد على الفوائد المتوقعة من التغيير وربطها بأهداف الموظفين.</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تعزيز الثقة والشعور بالتمكين والملكية لدى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79A408E" wp14:editId="27554ED7">
                <wp:extent cx="5731510" cy="891540"/>
                <wp:effectExtent l="0" t="0" r="2540" b="22860"/>
                <wp:docPr id="16634484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86003521" name="مجموعة 47"/>
                        <wpg:cNvGrpSpPr/>
                        <wpg:grpSpPr>
                          <a:xfrm>
                            <a:off x="0" y="0"/>
                            <a:ext cx="5731510" cy="895351"/>
                            <a:chOff x="0" y="0"/>
                            <a:chExt cx="5878196" cy="918845"/>
                          </a:xfrm>
                        </wpg:grpSpPr>
                        <wpg:grpSp>
                          <wpg:cNvPr id="805615791" name="مجموعة 48"/>
                          <wpg:cNvGrpSpPr/>
                          <wpg:grpSpPr>
                            <a:xfrm>
                              <a:off x="0" y="0"/>
                              <a:ext cx="5878196" cy="918845"/>
                              <a:chOff x="0" y="0"/>
                              <a:chExt cx="6240348" cy="919070"/>
                            </a:xfrm>
                          </wpg:grpSpPr>
                          <wpg:grpSp>
                            <wpg:cNvPr id="1310710974" name="مجموعة 49"/>
                            <wpg:cNvGrpSpPr/>
                            <wpg:grpSpPr>
                              <a:xfrm>
                                <a:off x="0" y="169208"/>
                                <a:ext cx="5433072" cy="580613"/>
                                <a:chOff x="0" y="169208"/>
                                <a:chExt cx="5433072" cy="580613"/>
                              </a:xfrm>
                            </wpg:grpSpPr>
                            <wps:wsp>
                              <wps:cNvPr id="16464284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09635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16659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8422015"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الاستجابة للاحتياجات المتغيرة:</w:t>
                                </w:r>
                              </w:p>
                            </w:txbxContent>
                          </wps:txbx>
                          <wps:bodyPr wrap="square" rtlCol="1">
                            <a:spAutoFit/>
                          </wps:bodyPr>
                        </wps:wsp>
                      </wpg:grpSp>
                      <pic:pic xmlns:pic="http://schemas.openxmlformats.org/drawingml/2006/picture">
                        <pic:nvPicPr>
                          <pic:cNvPr id="203298528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Kd58AMOCAAA4x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191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JMz2DIAAAA&#10;4wAAAA8AAAAAAAAAAAAAAAAAqgIAAGRycy9kb3ducmV2LnhtbFBLBQYAAAAABAAEAPoAAACfAwAA&#10;AAA=&#10;">
                  <v:group id="مجموعة 48" o:spid="_x0000_s191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9YjHLL&#10;AAAA4gAAAA8AAAAAAAAAAAAAAAAAqgIAAGRycy9kb3ducmV2LnhtbFBLBQYAAAAABAAEAPoAAACi&#10;AwAAAAA=&#10;">
                    <v:group id="مجموعة 49" o:spid="_x0000_s191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b4SryQAA&#10;AOMAAAAPAAAAAAAAAAAAAAAAAKoCAABkcnMvZG93bnJldi54bWxQSwUGAAAAAAQABAD6AAAAoAMA&#10;AAAA&#10;">
                      <v:shape id="شكل حر 50" o:spid="_x0000_s191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F0MYA&#10;AADjAAAADwAAAGRycy9kb3ducmV2LnhtbERPzWrCQBC+C77DMkJvutEmwaauIoIgpQeNitchO01C&#10;s7Mhu2r69l1B8Djf/yxWvWnEjTpXW1YwnUQgiAuray4VnI7b8RyE88gaG8uk4I8crJbDwQIzbe98&#10;oFvuSxFC2GWooPK+zaR0RUUG3cS2xIH7sZ1BH86ulLrDewg3jZxFUSoN1hwaKmxpU1Hxm1+NgvQr&#10;uez3xTY55Lv3b0dGn7X1Sr2N+vUnCE+9f4mf7p0O89M4jWfz+COBx08BAL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F0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2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ItcYA&#10;AADjAAAADwAAAGRycy9kb3ducmV2LnhtbERPX2vCMBB/H+w7hBv4IjPVUpmdaRmK4OPmxOezOdOy&#10;5tI1sdZvvwwGe7zf/1uXo23FQL1vHCuYzxIQxJXTDRsFx8/d8wsIH5A1to5JwZ08lMXjwxpz7W78&#10;QcMhGBFD2OeooA6hy6X0VU0W/cx1xJG7uN5iiGdvpO7xFsNtKxdJspQWG44NNXa0qan6OlytAvy2&#10;76ezC84PZ2O206wbpzpTavI0vr2CCDSGf/Gfe6/j/EWWrJZplqbw+1ME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jItcYAAADjAAAADwAAAAAAAAAAAAAAAACYAgAAZHJz&#10;L2Rvd25yZXYueG1sUEsFBgAAAAAEAAQA9QAAAIsDAAAAAA==&#10;" fillcolor="#a5a5a5 [2092]" stroked="f" strokeweight="1pt">
                        <v:stroke joinstyle="miter"/>
                      </v:roundrect>
                    </v:group>
                    <v:oval id="شكل بيضاوي 52" o:spid="_x0000_s192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ycjMsA&#10;AADjAAAADwAAAGRycy9kb3ducmV2LnhtbESPUUvDMBSF3wX/Q7gD31yyopnrlg1RBAUHs5s+X5q7&#10;tqy5KU1cu39vBMHHwznnO5zVZnStOFMfGs8GZlMFgrj0tuHKwGH/cvsAIkRki61nMnChAJv19dUK&#10;c+sH/qBzESuRIBxyNFDH2OVShrImh2HqO+LkHX3vMCbZV9L2OCS4a2WmlJYOG04LNXb0VFN5Kr6d&#10;gd3p+Hn5entX28oPhR7cc5bZvTE3k/FxCSLSGP/Df+1XayBT85nW9wt9B7+f0h+Q6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nJyMywAAAOMAAAAPAAAAAAAAAAAAAAAAAJgC&#10;AABkcnMvZG93bnJldi54bWxQSwUGAAAAAAQABAD1AAAAkAMAAAAA&#10;" filled="f" strokecolor="#168489" strokeweight="1pt">
                      <v:stroke joinstyle="miter"/>
                    </v:oval>
                  </v:group>
                  <v:shape id="مربع نص 41" o:spid="_x0000_s192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qss8gA&#10;AADiAAAADwAAAGRycy9kb3ducmV2LnhtbESPzWrDMBCE74W+g9hCb41kk4TgRgmhP5BDL03c+2Jt&#10;LVNrZaxt7Lx9VSj0OMzMN8x2P4deXWhMXWQLxcKAIm6i67i1UJ9fHzagkiA77COThSsl2O9ub7ZY&#10;uTjxO11O0qoM4VShBS8yVFqnxlPAtIgDcfY+4xhQshxb7UacMjz0ujRmrQN2nBc8DvTkqfk6fQcL&#10;Iu5QXOuXkI4f89vz5E2zwtra+7v58AhKaJb/8F/76Cysl5tlWZpiBb+X8h3Qu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uqyz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C26B8B">
                            <w:rPr>
                              <w:rFonts w:eastAsia="Calibri" w:hAnsi="Adobe Arabic" w:cs="Adobe Arabic"/>
                              <w:b/>
                              <w:bCs/>
                              <w:color w:val="FFFFFF"/>
                              <w:kern w:val="24"/>
                              <w:sz w:val="36"/>
                              <w:szCs w:val="36"/>
                              <w:rtl/>
                              <w:lang w:bidi="ar-EG"/>
                            </w:rPr>
                            <w:t>الاستجابة للاحتياجات المتغيرة:</w:t>
                          </w:r>
                        </w:p>
                      </w:txbxContent>
                    </v:textbox>
                  </v:shape>
                </v:group>
                <v:shape id="صورة 54" o:spid="_x0000_s192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FGgAgMwAAADjAAAADwAAAAAA&#10;AAAAAAAAAACfAgAAZHJzL2Rvd25yZXYueG1sUEsFBgAAAAAEAAQA9wAAAJg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المرونة في التعامل مع تغير احتياجات الموظفين خلال مراحل التغيير.</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إجراء تعديلات في استراتيجية التواصل وفقًا لذلك.</w:t>
      </w:r>
    </w:p>
    <w:p w:rsidR="00560E47" w:rsidRDefault="00560E47" w:rsidP="00560E47">
      <w:r w:rsidRPr="00B928E9">
        <w:rPr>
          <w:rtl/>
        </w:rPr>
        <w:t>إن التزام المنظمة بهذه الممارسات للتواصل الفعال يساهم بشكل كبير في إدارة عمليات التغيير بنجاح وتخفيف مقاومة الموظفين له.</w:t>
      </w:r>
    </w:p>
    <w:p w:rsidR="00560E47" w:rsidRPr="00B928E9" w:rsidRDefault="00560E47" w:rsidP="00851F9F">
      <w:pPr>
        <w:pageBreakBefore/>
      </w:pPr>
      <w:r w:rsidRPr="002A078C">
        <w:rPr>
          <w:rFonts w:ascii="Sakkal Majalla" w:hAnsi="Sakkal Majalla"/>
          <w:noProof/>
          <w:color w:val="002060"/>
          <w:sz w:val="34"/>
        </w:rPr>
        <w:lastRenderedPageBreak/>
        <mc:AlternateContent>
          <mc:Choice Requires="wpg">
            <w:drawing>
              <wp:inline distT="0" distB="0" distL="0" distR="0" wp14:anchorId="5CD430B2" wp14:editId="5FAC2FFA">
                <wp:extent cx="5731510" cy="895350"/>
                <wp:effectExtent l="0" t="0" r="21590" b="19050"/>
                <wp:docPr id="196555859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6047863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20500696" name="مجموعة 39"/>
                        <wpg:cNvGrpSpPr/>
                        <wpg:grpSpPr>
                          <a:xfrm>
                            <a:off x="0" y="0"/>
                            <a:ext cx="5731510" cy="895350"/>
                            <a:chOff x="0" y="0"/>
                            <a:chExt cx="5878196" cy="918845"/>
                          </a:xfrm>
                        </wpg:grpSpPr>
                        <wpg:grpSp>
                          <wpg:cNvPr id="1622485527" name="مجموعة 40"/>
                          <wpg:cNvGrpSpPr/>
                          <wpg:grpSpPr>
                            <a:xfrm>
                              <a:off x="0" y="0"/>
                              <a:ext cx="5878196" cy="918845"/>
                              <a:chOff x="0" y="0"/>
                              <a:chExt cx="6240348" cy="919070"/>
                            </a:xfrm>
                          </wpg:grpSpPr>
                          <wpg:grpSp>
                            <wpg:cNvPr id="1385318176" name="مجموعة 41"/>
                            <wpg:cNvGrpSpPr/>
                            <wpg:grpSpPr>
                              <a:xfrm>
                                <a:off x="0" y="169208"/>
                                <a:ext cx="5433072" cy="580613"/>
                                <a:chOff x="0" y="169208"/>
                                <a:chExt cx="5433072" cy="580613"/>
                              </a:xfrm>
                            </wpg:grpSpPr>
                            <wps:wsp>
                              <wps:cNvPr id="34562925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267510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03817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7304528" name="مربع نص 41"/>
                          <wps:cNvSpPr txBox="1"/>
                          <wps:spPr>
                            <a:xfrm>
                              <a:off x="204484" y="256929"/>
                              <a:ext cx="4616071" cy="387740"/>
                            </a:xfrm>
                            <a:prstGeom prst="rect">
                              <a:avLst/>
                            </a:prstGeom>
                            <a:noFill/>
                          </wps:spPr>
                          <wps:txbx>
                            <w:txbxContent>
                              <w:p w:rsidR="001338CC" w:rsidRPr="00851F9F" w:rsidRDefault="001338CC" w:rsidP="00851F9F">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التعامل مع مقاومة التغيير</w:t>
                                </w:r>
                              </w:p>
                            </w:txbxContent>
                          </wps:txbx>
                          <wps:bodyPr wrap="square" rtlCol="1">
                            <a:spAutoFit/>
                          </wps:bodyPr>
                        </wps:wsp>
                      </wpg:grpSp>
                    </wpg:wgp>
                  </a:graphicData>
                </a:graphic>
              </wp:inline>
            </w:drawing>
          </mc:Choice>
          <mc:Fallback>
            <w:pict>
              <v:group id="_x0000_s19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">
                <v:shape id="صورة 38" o:spid="_x0000_s192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nY03HAAAA4wAAAA8AAABkcnMvZG93bnJldi54bWxET19rwjAQfxf2HcINfNN0q1TpjCKisJcx&#10;rcJej+Zsis2la7LafftlIPh4v/+3XA+2ET11vnas4GWagCAuna65UnA+7ScLED4ga2wck4Jf8rBe&#10;PY2WmGt34yP1RahEDGGfowITQptL6UtDFv3UtcSRu7jOYohnV0nd4S2G20a+JkkmLdYcGwy2tDVU&#10;XosfqyDd9cMu3X5++C/Tnr4Lu6n98aDU+HnYvIEINISH+O5+13F+liWz+SJLZ/D/UwRAr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3nY03HAAAA4wAAAA8AAAAAAAAAAAAA&#10;AAAAnwIAAGRycy9kb3ducmV2LnhtbFBLBQYAAAAABAAEAPcAAACTAwAAAAA=&#10;">
                  <v:imagedata r:id="rId66" o:title=""/>
                </v:shape>
                <v:group id="مجموعة 39" o:spid="_x0000_s192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j1qFfL&#10;AAAA4wAAAA8AAAAAAAAAAAAAAAAAqgIAAGRycy9kb3ducmV2LnhtbFBLBQYAAAAABAAEAPoAAACi&#10;AwAAAAA=&#10;">
                  <v:group id="مجموعة 40" o:spid="_x0000_s192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Sa7byQAA&#10;AOMAAAAPAAAAAAAAAAAAAAAAAKoCAABkcnMvZG93bnJldi54bWxQSwUGAAAAAAQABAD6AAAAoAMA&#10;AAAA&#10;">
                    <v:group id="مجموعة 41" o:spid="_x0000_s192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P43vLIAAAA&#10;4wAAAA8AAAAAAAAAAAAAAAAAqgIAAGRycy9kb3ducmV2LnhtbFBLBQYAAAAABAAEAPoAAACfAwAA&#10;AAA=&#10;">
                      <v:shape id="شكل حر 42" o:spid="_x0000_s192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AISckA&#10;AADiAAAADwAAAGRycy9kb3ducmV2LnhtbESPwW7CMBBE75X6D9ZW4gY2IZA2xSCEqNoDF2g/YBVv&#10;45R4ncYG0r+vKyH1OJqZN5rlenCtuFAfGs8aphMFgrjypuFaw8f7y/gRRIjIBlvPpOGHAqxX93dL&#10;LI2/8oEux1iLBOFQogYbY1dKGSpLDsPEd8TJ+/S9w5hkX0vT4zXBXSszpRbSYcNpwWJHW0vV6Xh2&#10;GozKdy4vXgvafu+t+pqaeJoZrUcPw+YZRKQh/odv7TejYZbPF9lTNi/g71K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qAISc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3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Ji8sA&#10;AADiAAAADwAAAGRycy9kb3ducmV2LnhtbESPQUsDMRSE70L/Q3gFbzbpolvZNi1VqEjtQVvR62Pz&#10;uruYvCybtLv990YQehxm5htmsRqcFWfqQuNZw3SiQBCX3jRcafg8bO4eQYSIbNB6Jg0XCrBajm4W&#10;WBjf8wed97ESCcKhQA11jG0hZShrchgmviVO3tF3DmOSXSVNh32COyszpXLpsOG0UGNLzzWVP/uT&#10;0zB735z68JIftk9fdtco+73O3ljr2/GwnoOINMRr+L/9ajRkWT57mKr8Hv4upTsgl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20mLywAAAOIAAAAPAAAAAAAAAAAAAAAAAJgC&#10;AABkcnMvZG93bnJldi54bWxQSwUGAAAAAAQABAD1AAAAkAMAAAAA&#10;" fillcolor="#168489" stroked="f" strokeweight="1pt">
                        <v:stroke joinstyle="miter"/>
                      </v:roundrect>
                    </v:group>
                    <v:oval id="شكل بيضاوي 44" o:spid="_x0000_s193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qTp8cA&#10;AADjAAAADwAAAGRycy9kb3ducmV2LnhtbERPX2vCMBB/H+w7hBvsbaad0kk1yhiMiSDDuA9wNmdT&#10;bS5dk2n37Rdh4OP9/t98ObhWnKkPjWcF+SgDQVx503Ct4Gv3/jQFESKywdYzKfilAMvF/d0cS+Mv&#10;vKWzjrVIIRxKVGBj7EopQ2XJYRj5jjhxB987jOnsa2l6vKRw18rnLCukw4ZTg8WO3ixVJ/3jFOhh&#10;pz8/DrX0G23X+/zov912pdTjw/A6AxFpiDfxv3tl0vxxkY2n+cukgOtPCQC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Kk6fHAAAA4wAAAA8AAAAAAAAAAAAAAAAAmAIAAGRy&#10;cy9kb3ducmV2LnhtbFBLBQYAAAAABAAEAPUAAACMAwAAAAA=&#10;" filled="f" strokecolor="#a5a5a5 [2092]" strokeweight="1pt">
                      <v:stroke joinstyle="miter"/>
                    </v:oval>
                  </v:group>
                  <v:shape id="مربع نص 41" o:spid="_x0000_s193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mn8UA&#10;AADiAAAADwAAAGRycy9kb3ducmV2LnhtbERPPU/DMBDdkfgP1iGxUbuBUhTqVlWhUgcWSthP8RFH&#10;xOcovjbpv68HJMan973aTKFTZxpSG9nCfGZAEdfRtdxYqL72Dy+gkiA77CKThQsl2Kxvb1ZYujjy&#10;J52P0qgcwqlEC16kL7VOtaeAaRZ74sz9xCGgZDg02g045vDQ6cKYZx2w5dzgsaedp/r3eAoWRNx2&#10;fqneQzp8Tx9vozf1Aitr7++m7SsooUn+xX/ug7OwLJaP5mlR5M35Ur4D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GafxQAAAOIAAAAPAAAAAAAAAAAAAAAAAJgCAABkcnMv&#10;ZG93bnJldi54bWxQSwUGAAAAAAQABAD1AAAAigMAAAAA&#10;" filled="f" stroked="f">
                    <v:textbox style="mso-fit-shape-to-text:t">
                      <w:txbxContent>
                        <w:p w:rsidR="001338CC" w:rsidRPr="00851F9F" w:rsidRDefault="001338CC" w:rsidP="00851F9F">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التعامل مع مقاومة التغيير</w:t>
                          </w:r>
                        </w:p>
                      </w:txbxContent>
                    </v:textbox>
                  </v:shape>
                </v:group>
                <w10:wrap anchorx="page"/>
                <w10:anchorlock/>
              </v:group>
            </w:pict>
          </mc:Fallback>
        </mc:AlternateContent>
      </w:r>
    </w:p>
    <w:p w:rsidR="00560E47" w:rsidRDefault="00560E47" w:rsidP="00560E47">
      <w:r w:rsidRPr="00B928E9">
        <w:rPr>
          <w:rtl/>
        </w:rPr>
        <w:t>التعامل الناجح مع مقاومة التغيير يُعد أحد أهم التحديات التي تواجه المنظمات خلال عمليات التغيير. فيما يلي بعض الممارسات الفع</w:t>
      </w:r>
      <w:r>
        <w:rPr>
          <w:rFonts w:hint="cs"/>
          <w:rtl/>
        </w:rPr>
        <w:t>ّ</w:t>
      </w:r>
      <w:r w:rsidRPr="00B928E9">
        <w:rPr>
          <w:rtl/>
        </w:rPr>
        <w:t>الة في التعامل مع هذه المقاومة:</w:t>
      </w:r>
    </w:p>
    <w:p w:rsidR="00851F9F" w:rsidRDefault="00851F9F" w:rsidP="00851F9F">
      <w:r w:rsidRPr="00851F9F">
        <w:rPr>
          <w:noProof/>
        </w:rPr>
        <mc:AlternateContent>
          <mc:Choice Requires="wpg">
            <w:drawing>
              <wp:inline distT="0" distB="0" distL="0" distR="0" wp14:anchorId="67443800" wp14:editId="76B9FFE9">
                <wp:extent cx="5812574" cy="2212017"/>
                <wp:effectExtent l="133350" t="133350" r="74295" b="188595"/>
                <wp:docPr id="791958349" name="Group 1"/>
                <wp:cNvGraphicFramePr/>
                <a:graphic xmlns:a="http://schemas.openxmlformats.org/drawingml/2006/main">
                  <a:graphicData uri="http://schemas.microsoft.com/office/word/2010/wordprocessingGroup">
                    <wpg:wgp>
                      <wpg:cNvGrpSpPr/>
                      <wpg:grpSpPr>
                        <a:xfrm>
                          <a:off x="0" y="0"/>
                          <a:ext cx="5812574" cy="2212017"/>
                          <a:chOff x="0" y="0"/>
                          <a:chExt cx="5812574" cy="2212017"/>
                        </a:xfrm>
                      </wpg:grpSpPr>
                      <pic:pic xmlns:pic="http://schemas.openxmlformats.org/drawingml/2006/picture">
                        <pic:nvPicPr>
                          <pic:cNvPr id="1259806779" name="Graphic 117" descr="Downward trend graph with solid fill"/>
                          <pic:cNvPicPr>
                            <a:picLocks noChangeAspect="1"/>
                          </pic:cNvPicPr>
                        </pic:nvPicPr>
                        <pic:blipFill>
                          <a:blip r:embed="rId16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0"/>
                              </a:ext>
                            </a:extLst>
                          </a:blip>
                          <a:stretch>
                            <a:fillRect/>
                          </a:stretch>
                        </pic:blipFill>
                        <pic:spPr>
                          <a:xfrm>
                            <a:off x="365047" y="0"/>
                            <a:ext cx="512677" cy="512677"/>
                          </a:xfrm>
                          <a:prstGeom prst="rect">
                            <a:avLst/>
                          </a:prstGeom>
                        </pic:spPr>
                      </pic:pic>
                      <pic:pic xmlns:pic="http://schemas.openxmlformats.org/drawingml/2006/picture">
                        <pic:nvPicPr>
                          <pic:cNvPr id="323905341" name="Graphic 13" descr="Coins with solid fill"/>
                          <pic:cNvPicPr>
                            <a:picLocks noChangeAspect="1"/>
                          </pic:cNvPicPr>
                        </pic:nvPicPr>
                        <pic:blipFill>
                          <a:blip r:embed="rId17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2"/>
                              </a:ext>
                            </a:extLst>
                          </a:blip>
                          <a:stretch>
                            <a:fillRect/>
                          </a:stretch>
                        </pic:blipFill>
                        <pic:spPr>
                          <a:xfrm>
                            <a:off x="2725612" y="996828"/>
                            <a:ext cx="432634" cy="432634"/>
                          </a:xfrm>
                          <a:prstGeom prst="rect">
                            <a:avLst/>
                          </a:prstGeom>
                        </pic:spPr>
                      </pic:pic>
                      <pic:pic xmlns:pic="http://schemas.openxmlformats.org/drawingml/2006/picture">
                        <pic:nvPicPr>
                          <pic:cNvPr id="1809946635" name="رسم 6" descr="مصافحة باليد"/>
                          <pic:cNvPicPr>
                            <a:picLocks noChangeAspect="1"/>
                          </pic:cNvPicPr>
                        </pic:nvPicPr>
                        <pic:blipFill>
                          <a:blip r:embed="rId17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4"/>
                              </a:ext>
                            </a:extLst>
                          </a:blip>
                          <a:stretch>
                            <a:fillRect/>
                          </a:stretch>
                        </pic:blipFill>
                        <pic:spPr>
                          <a:xfrm>
                            <a:off x="1137445" y="1036928"/>
                            <a:ext cx="586171" cy="586171"/>
                          </a:xfrm>
                          <a:prstGeom prst="rect">
                            <a:avLst/>
                          </a:prstGeom>
                        </pic:spPr>
                      </pic:pic>
                      <pic:pic xmlns:pic="http://schemas.openxmlformats.org/drawingml/2006/picture">
                        <pic:nvPicPr>
                          <pic:cNvPr id="882051488" name="رسم 10" descr="مراجعه العميل-من اليمين لليسار"/>
                          <pic:cNvPicPr>
                            <a:picLocks noChangeAspect="1"/>
                          </pic:cNvPicPr>
                        </pic:nvPicPr>
                        <pic:blipFill>
                          <a:blip r:embed="rId17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9"/>
                              </a:ext>
                            </a:extLst>
                          </a:blip>
                          <a:stretch>
                            <a:fillRect/>
                          </a:stretch>
                        </pic:blipFill>
                        <pic:spPr>
                          <a:xfrm>
                            <a:off x="3387717" y="84560"/>
                            <a:ext cx="487035" cy="487035"/>
                          </a:xfrm>
                          <a:prstGeom prst="rect">
                            <a:avLst/>
                          </a:prstGeom>
                        </pic:spPr>
                      </pic:pic>
                      <pic:pic xmlns:pic="http://schemas.openxmlformats.org/drawingml/2006/picture">
                        <pic:nvPicPr>
                          <pic:cNvPr id="316879847" name="Graphic 31" descr="Questions with solid fill"/>
                          <pic:cNvPicPr>
                            <a:picLocks noChangeAspect="1"/>
                          </pic:cNvPicPr>
                        </pic:nvPicPr>
                        <pic:blipFill>
                          <a:blip r:embed="rId17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4911662" y="76751"/>
                            <a:ext cx="451309" cy="451309"/>
                          </a:xfrm>
                          <a:prstGeom prst="rect">
                            <a:avLst/>
                          </a:prstGeom>
                        </pic:spPr>
                      </pic:pic>
                      <pic:pic xmlns:pic="http://schemas.openxmlformats.org/drawingml/2006/picture">
                        <pic:nvPicPr>
                          <pic:cNvPr id="1870979753" name="Graphic 21" descr="Group brainstorm with solid fill"/>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8"/>
                              </a:ext>
                            </a:extLst>
                          </a:blip>
                          <a:stretch>
                            <a:fillRect/>
                          </a:stretch>
                        </pic:blipFill>
                        <pic:spPr>
                          <a:xfrm>
                            <a:off x="1881772" y="0"/>
                            <a:ext cx="569179" cy="552122"/>
                          </a:xfrm>
                          <a:prstGeom prst="rect">
                            <a:avLst/>
                          </a:prstGeom>
                        </pic:spPr>
                      </pic:pic>
                      <wpg:grpSp>
                        <wpg:cNvPr id="67010477" name="مجموعة 93"/>
                        <wpg:cNvGrpSpPr/>
                        <wpg:grpSpPr>
                          <a:xfrm>
                            <a:off x="3797188" y="1071984"/>
                            <a:ext cx="1165225" cy="1140033"/>
                            <a:chOff x="3797186" y="1071984"/>
                            <a:chExt cx="1199805" cy="1173956"/>
                          </a:xfrm>
                        </wpg:grpSpPr>
                        <wps:wsp>
                          <wps:cNvPr id="339261331" name="مستطيل: زوايا مستديرة 100"/>
                          <wps:cNvSpPr/>
                          <wps:spPr>
                            <a:xfrm rot="18900000">
                              <a:off x="3818322" y="107198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134499859" name="مربع نص 163"/>
                          <wps:cNvSpPr txBox="1"/>
                          <wps:spPr>
                            <a:xfrm>
                              <a:off x="3797186" y="1523084"/>
                              <a:ext cx="1199805" cy="617931"/>
                            </a:xfrm>
                            <a:prstGeom prst="rect">
                              <a:avLst/>
                            </a:prstGeom>
                            <a:noFill/>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تقديم الدعم والتدريب</w:t>
                                </w:r>
                              </w:p>
                            </w:txbxContent>
                          </wps:txbx>
                          <wps:bodyPr wrap="square" rtlCol="1">
                            <a:spAutoFit/>
                          </wps:bodyPr>
                        </wps:wsp>
                      </wpg:grpSp>
                      <wpg:grpSp>
                        <wpg:cNvPr id="724586189" name="مجموعة 94"/>
                        <wpg:cNvGrpSpPr/>
                        <wpg:grpSpPr>
                          <a:xfrm>
                            <a:off x="2287663" y="1071984"/>
                            <a:ext cx="1179195" cy="1140033"/>
                            <a:chOff x="2287662" y="1071984"/>
                            <a:chExt cx="1214190" cy="1173956"/>
                          </a:xfrm>
                        </wpg:grpSpPr>
                        <wps:wsp>
                          <wps:cNvPr id="1288786027" name="مستطيل: زوايا مستديرة 98"/>
                          <wps:cNvSpPr/>
                          <wps:spPr>
                            <a:xfrm rot="18900000">
                              <a:off x="2324603" y="107198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14279579" name="مربع نص 166"/>
                          <wps:cNvSpPr txBox="1"/>
                          <wps:spPr>
                            <a:xfrm>
                              <a:off x="2287662" y="1508014"/>
                              <a:ext cx="1214190" cy="617931"/>
                            </a:xfrm>
                            <a:prstGeom prst="rect">
                              <a:avLst/>
                            </a:prstGeom>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الاحتفاء بالنجاحات المبكرة</w:t>
                                </w:r>
                              </w:p>
                            </w:txbxContent>
                          </wps:txbx>
                          <wps:bodyPr wrap="square" rtlCol="1">
                            <a:spAutoFit/>
                          </wps:bodyPr>
                        </wps:wsp>
                      </wpg:grpSp>
                      <wpg:grpSp>
                        <wpg:cNvPr id="531544917" name="مجموعة 95"/>
                        <wpg:cNvGrpSpPr/>
                        <wpg:grpSpPr>
                          <a:xfrm>
                            <a:off x="718024" y="1071984"/>
                            <a:ext cx="1350645" cy="1140033"/>
                            <a:chOff x="718021" y="1071984"/>
                            <a:chExt cx="1390727" cy="1173956"/>
                          </a:xfrm>
                        </wpg:grpSpPr>
                        <wps:wsp>
                          <wps:cNvPr id="1868277618" name="مستطيل: زوايا مستديرة 96"/>
                          <wps:cNvSpPr/>
                          <wps:spPr>
                            <a:xfrm rot="18900000">
                              <a:off x="818157" y="107198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939474791" name="مربع نص 169"/>
                          <wps:cNvSpPr txBox="1"/>
                          <wps:spPr>
                            <a:xfrm>
                              <a:off x="718021" y="1522865"/>
                              <a:ext cx="1390727" cy="617931"/>
                            </a:xfrm>
                            <a:prstGeom prst="rect">
                              <a:avLst/>
                            </a:prstGeom>
                            <a:noFill/>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المقاومة الشديدة</w:t>
                                </w:r>
                              </w:p>
                            </w:txbxContent>
                          </wps:txbx>
                          <wps:bodyPr wrap="square" rtlCol="1">
                            <a:spAutoFit/>
                          </wps:bodyPr>
                        </wps:wsp>
                      </wpg:grpSp>
                      <wpg:grpSp>
                        <wpg:cNvPr id="1502645340" name="Group 1502645340"/>
                        <wpg:cNvGrpSpPr/>
                        <wpg:grpSpPr>
                          <a:xfrm>
                            <a:off x="0" y="42388"/>
                            <a:ext cx="5812574" cy="1140036"/>
                            <a:chOff x="0" y="42388"/>
                            <a:chExt cx="5812574" cy="1140036"/>
                          </a:xfrm>
                        </wpg:grpSpPr>
                        <wpg:grpSp>
                          <wpg:cNvPr id="459728786" name="مجموعة 89"/>
                          <wpg:cNvGrpSpPr/>
                          <wpg:grpSpPr>
                            <a:xfrm>
                              <a:off x="4428274" y="42388"/>
                              <a:ext cx="1384300" cy="1140036"/>
                              <a:chOff x="4428272" y="42388"/>
                              <a:chExt cx="1425382" cy="1173956"/>
                            </a:xfrm>
                          </wpg:grpSpPr>
                          <wps:wsp>
                            <wps:cNvPr id="1158388110" name="مستطيل: زوايا مستديرة 108"/>
                            <wps:cNvSpPr/>
                            <wps:spPr>
                              <a:xfrm rot="18900000">
                                <a:off x="4569601"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806916559" name="مربع نص 150"/>
                            <wps:cNvSpPr txBox="1"/>
                            <wps:spPr>
                              <a:xfrm>
                                <a:off x="4428272" y="500473"/>
                                <a:ext cx="1425382" cy="356372"/>
                              </a:xfrm>
                              <a:prstGeom prst="rect">
                                <a:avLst/>
                              </a:prstGeom>
                              <a:noFill/>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فهم أسباب المقاومة</w:t>
                                  </w:r>
                                </w:p>
                              </w:txbxContent>
                            </wps:txbx>
                            <wps:bodyPr wrap="square" rtlCol="1">
                              <a:spAutoFit/>
                            </wps:bodyPr>
                          </wps:wsp>
                        </wpg:grpSp>
                        <wpg:grpSp>
                          <wpg:cNvPr id="73378168" name="مجموعة 90"/>
                          <wpg:cNvGrpSpPr/>
                          <wpg:grpSpPr>
                            <a:xfrm>
                              <a:off x="3014456" y="42388"/>
                              <a:ext cx="1203325" cy="1140031"/>
                              <a:chOff x="3014450" y="42388"/>
                              <a:chExt cx="1239036" cy="1173956"/>
                            </a:xfrm>
                          </wpg:grpSpPr>
                          <wps:wsp>
                            <wps:cNvPr id="842499332" name="مستطيل: زوايا مستديرة 106"/>
                            <wps:cNvSpPr/>
                            <wps:spPr>
                              <a:xfrm rot="18900000">
                                <a:off x="3058525"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42211150" name="مربع نص 154"/>
                            <wps:cNvSpPr txBox="1"/>
                            <wps:spPr>
                              <a:xfrm>
                                <a:off x="3014450" y="478568"/>
                                <a:ext cx="1239036" cy="617932"/>
                              </a:xfrm>
                              <a:prstGeom prst="rect">
                                <a:avLst/>
                              </a:prstGeom>
                              <a:noFill/>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الشفاف والمفتوح</w:t>
                                  </w:r>
                                </w:p>
                              </w:txbxContent>
                            </wps:txbx>
                            <wps:bodyPr wrap="square" rtlCol="1">
                              <a:spAutoFit/>
                            </wps:bodyPr>
                          </wps:wsp>
                        </wpg:grpSp>
                        <wpg:grpSp>
                          <wpg:cNvPr id="1176630192" name="مجموعة 91"/>
                          <wpg:cNvGrpSpPr/>
                          <wpg:grpSpPr>
                            <a:xfrm>
                              <a:off x="1429216" y="42388"/>
                              <a:ext cx="1391285" cy="1140032"/>
                              <a:chOff x="1429213" y="42388"/>
                              <a:chExt cx="1432575" cy="1173956"/>
                            </a:xfrm>
                          </wpg:grpSpPr>
                          <wps:wsp>
                            <wps:cNvPr id="1028015935" name="مستطيل: زوايا مستديرة 104"/>
                            <wps:cNvSpPr/>
                            <wps:spPr>
                              <a:xfrm rot="18900000">
                                <a:off x="1567059"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43499022" name="مربع نص 157"/>
                            <wps:cNvSpPr txBox="1"/>
                            <wps:spPr>
                              <a:xfrm>
                                <a:off x="1429213" y="526597"/>
                                <a:ext cx="1432575" cy="356373"/>
                              </a:xfrm>
                              <a:prstGeom prst="rect">
                                <a:avLst/>
                              </a:prstGeom>
                              <a:noFill/>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الثقة والالتزام</w:t>
                                  </w:r>
                                </w:p>
                              </w:txbxContent>
                            </wps:txbx>
                            <wps:bodyPr wrap="square" rtlCol="1">
                              <a:spAutoFit/>
                            </wps:bodyPr>
                          </wps:wsp>
                        </wpg:grpSp>
                        <wpg:grpSp>
                          <wpg:cNvPr id="883795648" name="مجموعة 92"/>
                          <wpg:cNvGrpSpPr/>
                          <wpg:grpSpPr>
                            <a:xfrm>
                              <a:off x="0" y="42388"/>
                              <a:ext cx="1217930" cy="1140033"/>
                              <a:chOff x="0" y="42388"/>
                              <a:chExt cx="1254074" cy="1173956"/>
                            </a:xfrm>
                          </wpg:grpSpPr>
                          <wps:wsp>
                            <wps:cNvPr id="1420220335" name="مستطيل: زوايا مستديرة 102"/>
                            <wps:cNvSpPr/>
                            <wps:spPr>
                              <a:xfrm rot="18900000">
                                <a:off x="56450" y="4238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09399768" name="مربع نص 160"/>
                            <wps:cNvSpPr txBox="1"/>
                            <wps:spPr>
                              <a:xfrm>
                                <a:off x="0" y="436246"/>
                                <a:ext cx="1254074" cy="617931"/>
                              </a:xfrm>
                              <a:prstGeom prst="rect">
                                <a:avLst/>
                              </a:prstGeom>
                            </wps:spPr>
                            <wps:txbx>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التغيير تدريجيًا</w:t>
                                  </w:r>
                                </w:p>
                              </w:txbxContent>
                            </wps:txbx>
                            <wps:bodyPr wrap="square" rtlCol="1">
                              <a:spAutoFit/>
                            </wps:bodyPr>
                          </wps:wsp>
                        </wpg:grpSp>
                      </wpg:grpSp>
                      <pic:pic xmlns:pic="http://schemas.openxmlformats.org/drawingml/2006/picture">
                        <pic:nvPicPr>
                          <pic:cNvPr id="1595693132" name="Graphic 75" descr="Classroom with solid fill"/>
                          <pic:cNvPicPr>
                            <a:picLocks noChangeAspect="1"/>
                          </pic:cNvPicPr>
                        </pic:nvPicPr>
                        <pic:blipFill>
                          <a:blip r:embed="rId1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8"/>
                              </a:ext>
                            </a:extLst>
                          </a:blip>
                          <a:stretch>
                            <a:fillRect/>
                          </a:stretch>
                        </pic:blipFill>
                        <pic:spPr>
                          <a:xfrm>
                            <a:off x="4071083" y="1091456"/>
                            <a:ext cx="499223" cy="499223"/>
                          </a:xfrm>
                          <a:prstGeom prst="rect">
                            <a:avLst/>
                          </a:prstGeom>
                        </pic:spPr>
                      </pic:pic>
                    </wpg:wgp>
                  </a:graphicData>
                </a:graphic>
              </wp:inline>
            </w:drawing>
          </mc:Choice>
          <mc:Fallback>
            <w:pict>
              <v:group id="Group 1" o:spid="_x0000_s1933" style="width:457.7pt;height:174.15pt;mso-position-horizontal-relative:char;mso-position-vertical-relative:line" coordsize="58125,22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">
                <v:shape id="Graphic 117" o:spid="_x0000_s1934" type="#_x0000_t75" alt="Downward trend graph with solid fill" style="position:absolute;left:3650;width:5127;height:5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EtdnHAAAA4wAAAA8AAABkcnMvZG93bnJldi54bWxET0tLw0AQvgv+h2UEb3bTgE0Tuy0iCD3o&#10;oQ9yHrNjEpudDdkxTf+9KxR6nO89q83kOjXSEFrPBuazBBRx5W3LtYHj4f1pCSoIssXOMxm4UIDN&#10;+v5uhYX1Z97RuJdaxRAOBRpoRPpC61A15DDMfE8cuW8/OJR4DrW2A55juOt0miQL7bDl2NBgT28N&#10;Vaf9rzNQYnn4/PKZlOnuePkYXf6z7cWYx4fp9QWU0CQ38dW9tXF++pwvk0WW5fD/UwRA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3EtdnHAAAA4wAAAA8AAAAAAAAAAAAA&#10;AAAAnwIAAGRycy9kb3ducmV2LnhtbFBLBQYAAAAABAAEAPcAAACTAwAAAAA=&#10;">
                  <v:imagedata r:id="rId179" o:title="Downward trend graph with solid fill"/>
                  <v:path arrowok="t"/>
                </v:shape>
                <v:shape id="Graphic 13" o:spid="_x0000_s1935" type="#_x0000_t75" alt="Coins with solid fill" style="position:absolute;left:27256;top:9968;width:4326;height:4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lSRTKAAAA4gAAAA8AAABkcnMvZG93bnJldi54bWxEj0FPAjEUhO8k/ofmmXiDdnfVyEohImi4&#10;ApLg7bl97m7cvm7aAuu/tyYmHicz801mthhsJ87kQ+tYQzZRIIgrZ1quNbztX8YPIEJENtg5Jg3f&#10;FGAxvxrNsDTuwls672ItEoRDiRqaGPtSylA1ZDFMXE+cvE/nLcYkfS2Nx0uC207mSt1Liy2nhQZ7&#10;em6o+tqdrAaV7df+43hcde/b/JUOZr1ceqX1zfXw9Agi0hD/w3/tjdFQ5MVU3RW3GfxeSndAz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JlSRTKAAAA4gAAAA8AAAAAAAAA&#10;AAAAAAAAnwIAAGRycy9kb3ducmV2LnhtbFBLBQYAAAAABAAEAPcAAACWAwAAAAA=&#10;">
                  <v:imagedata r:id="rId180" o:title="Coins with solid fill"/>
                  <v:path arrowok="t"/>
                </v:shape>
                <v:shape id="رسم 6" o:spid="_x0000_s1936" type="#_x0000_t75" alt="مصافحة باليد" style="position:absolute;left:11374;top:10369;width:5862;height:5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B16rJAAAA4wAAAA8AAABkcnMvZG93bnJldi54bWxETztvwjAQ3pH4D9YhdQMHaKOQYhBq1Yqh&#10;C48ObEd8TaLE5yg2JPDr60pIHe9733Ldm1pcqXWlZQXTSQSCOLO65FzB8fAxTkA4j6yxtkwKbuRg&#10;vRoOlphq2/GOrnufixDCLkUFhfdNKqXLCjLoJrYhDtyPbQ36cLa51C12IdzUchZFsTRYcmgosKG3&#10;grJqfzEKygtX92p+6j7fN9V5e9BJ/338Uupp1G9eQXjq/b/44d7qMD+JFovnOJ6/wN9PAQC5+g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4HXqskAAADjAAAADwAAAAAAAAAA&#10;AAAAAACfAgAAZHJzL2Rvd25yZXYueG1sUEsFBgAAAAAEAAQA9wAAAJUDAAAAAA==&#10;">
                  <v:imagedata r:id="rId181" o:title="مصافحة باليد"/>
                  <v:path arrowok="t"/>
                </v:shape>
                <v:shape id="رسم 10" o:spid="_x0000_s1937" type="#_x0000_t75" alt="مراجعه العميل-من اليمين لليسار" style="position:absolute;left:33877;top:845;width:4870;height:4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GSObIAAAA4gAAAA8AAABkcnMvZG93bnJldi54bWxET01PwkAQvZv4HzZj4k22EMWmsBBCosGT&#10;ETSG29Ad2sbubLM70sKvdw8mHF/e93w5uFadKMTGs4HxKANFXHrbcGXgc/fykIOKgmyx9UwGzhRh&#10;ubi9mWNhfc8fdNpKpVIIxwIN1CJdoXUsa3IYR74jTtzRB4eSYKi0DdincNfqSZZNtcOGU0ONHa1r&#10;Kn+2v87A22X6rV83X/1w2O+En1fv6yDamPu7YTUDJTTIVfzv3lgDeT7JnsaPedqcLqU7oB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ARkjmyAAAAOIAAAAPAAAAAAAAAAAA&#10;AAAAAJ8CAABkcnMvZG93bnJldi54bWxQSwUGAAAAAAQABAD3AAAAlAMAAAAA&#10;">
                  <v:imagedata r:id="rId182" o:title="مراجعه العميل-من اليمين لليسار"/>
                  <v:path arrowok="t"/>
                </v:shape>
                <v:shape id="Graphic 31" o:spid="_x0000_s1938" type="#_x0000_t75" alt="Questions with solid fill" style="position:absolute;left:49116;top:767;width:4513;height:45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G32PJAAAA4gAAAA8AAABkcnMvZG93bnJldi54bWxEj9FqwkAURN8L/sNyC33TjbYkaeoqoi2I&#10;L2KaD7hkr0kwezdmV41/3xWEPg4zc4aZLwfTiiv1rrGsYDqJQBCXVjdcKSh+f8YpCOeRNbaWScGd&#10;HCwXo5c5Ztre+EDX3FciQNhlqKD2vsukdGVNBt3EdsTBO9reoA+yr6Tu8RbgppWzKIqlwYbDQo0d&#10;rWsqT/nFKGi36f28SoqC9Pcx329cfOJip9Tb67D6AuFp8P/hZ3urFbxP4zT5TD8SeFwKd0Au/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gbfY8kAAADiAAAADwAAAAAAAAAA&#10;AAAAAACfAgAAZHJzL2Rvd25yZXYueG1sUEsFBgAAAAAEAAQA9wAAAJUDAAAAAA==&#10;">
                  <v:imagedata r:id="rId183" o:title="Questions with solid fill"/>
                  <v:path arrowok="t"/>
                </v:shape>
                <v:shape id="Graphic 21" o:spid="_x0000_s1939" type="#_x0000_t75" alt="Group brainstorm with solid fill" style="position:absolute;left:18817;width:5692;height:5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62SHGAAAA4wAAAA8AAABkcnMvZG93bnJldi54bWxET0trwkAQvhf8D8sIvdWNtualq4ggeNUK&#10;pbdpdpoEs7Mxu5r477uC0ON871muB9OIG3WutqxgOolAEBdW11wqOH3u3lIQziNrbCyTgjs5WK9G&#10;L0vMte35QLejL0UIYZejgsr7NpfSFRUZdBPbEgfu13YGfTi7UuoO+xBuGjmLolgarDk0VNjStqLi&#10;fLwaBYdN+n25nOOT3vdf6Uc8kz/zTCr1Oh42CxCeBv8vfrr3OsxPkyhLsmT+Do+fAgBy9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PrZIcYAAADjAAAADwAAAAAAAAAAAAAA&#10;AACfAgAAZHJzL2Rvd25yZXYueG1sUEsFBgAAAAAEAAQA9wAAAJIDAAAAAA==&#10;">
                  <v:imagedata r:id="rId86" o:title="Group brainstorm with solid fill"/>
                </v:shape>
                <v:group id="مجموعة 93" o:spid="_x0000_s1940" style="position:absolute;left:37971;top:10719;width:11653;height:11401" coordorigin="37971,10719" coordsize="11998,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28YcyMoA&#10;AADhAAAADwAAAAAAAAAAAAAAAACqAgAAZHJzL2Rvd25yZXYueG1sUEsFBgAAAAAEAAQA+gAAAKED&#10;AAAAAA==&#10;">
                  <v:roundrect id="مستطيل: زوايا مستديرة 100" o:spid="_x0000_s1941" style="position:absolute;left:38183;top:10719;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ZEOswA&#10;AADiAAAADwAAAGRycy9kb3ducmV2LnhtbESPQUsDMRSE70L/Q3gFbzbZri3u2rS0oljwIK1Senxs&#10;nrtLNy9LEtvVX28EweMwM98wi9VgO3EmH1rHGrKJAkFcOdNyreH97enmDkSIyAY7x6ThiwKslqOr&#10;BZbGXXhH532sRYJwKFFDE2NfShmqhiyGieuJk/fhvMWYpK+l8XhJcNvJqVJzabHltNBgTw8NVaf9&#10;p9XwuNvObtVLEdvn140vNrPD8VtZra/Hw/oeRKQh/of/2lujIc+L6TzL8wx+L6U7IJ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UZEOswAAADiAAAADwAAAAAAAAAAAAAAAACY&#10;AgAAZHJzL2Rvd25yZXYueG1sUEsFBgAAAAAEAAQA9QAAAJEDAAAAAA==&#10;" filled="f" strokecolor="#a0c9ca" strokeweight="2.25pt">
                    <v:stroke joinstyle="miter"/>
                  </v:roundrect>
                  <v:shape id="مربع نص 163" o:spid="_x0000_s1942" type="#_x0000_t202" style="position:absolute;left:37971;top:15230;width:11998;height:6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4WsYA&#10;AADjAAAADwAAAGRycy9kb3ducmV2LnhtbERPzUrDQBC+C77DMgVvdhPbShO7LcUq9ODFGu9DdsyG&#10;ZmdDdmzSt3cFweN8/7PZTb5TFxpiG9hAPs9AEdfBttwYqD5e79egoiBb7AKTgStF2G1vbzZY2jDy&#10;O11O0qgUwrFEA06kL7WOtSOPcR564sR9hcGjpHNotB1wTOG+0w9Z9qg9tpwaHPb07Kg+n769ARG7&#10;z6/Vi4/Hz+ntMLqsXmFlzN1s2j+BEprkX/znPto0P18sl0WxXhX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4WsYAAADjAAAADwAAAAAAAAAAAAAAAACYAgAAZHJz&#10;L2Rvd25yZXYueG1sUEsFBgAAAAAEAAQA9QAAAIsDA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تقديم الدعم والتدريب</w:t>
                          </w:r>
                        </w:p>
                      </w:txbxContent>
                    </v:textbox>
                  </v:shape>
                </v:group>
                <v:group id="مجموعة 94" o:spid="_x0000_s1943" style="position:absolute;left:22876;top:10719;width:11792;height:11401" coordorigin="22876,10719" coordsize="12141,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BDMSnL&#10;AAAA4gAAAA8AAAAAAAAAAAAAAAAAqgIAAGRycy9kb3ducmV2LnhtbFBLBQYAAAAABAAEAPoAAACi&#10;AwAAAAA=&#10;">
                  <v:roundrect id="مستطيل: زوايا مستديرة 98" o:spid="_x0000_s1944" style="position:absolute;left:23246;top:10719;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Z5/8kA&#10;AADjAAAADwAAAGRycy9kb3ducmV2LnhtbERPX2vCMBB/F/Ydwg32psnK1NoZRWVDwYehG2OPR3Nr&#10;y5pLSTLt9ukXQdjj/f7ffNnbVpzIh8axhvuRAkFcOtNwpeHt9XmYgwgR2WDrmDT8UIDl4mYwx8K4&#10;Mx/odIyVSCEcCtRQx9gVUoayJoth5DrixH06bzGm01fSeDyncNvKTKmJtNhwaqixo01N5dfx22p4&#10;OuzGD2o/i832Ze1n6/H7x6+yWt/d9qtHEJH6+C++uncmzc/yfJpPVDaFy08JALn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MZ5/8kAAADjAAAADwAAAAAAAAAAAAAAAACYAgAA&#10;ZHJzL2Rvd25yZXYueG1sUEsFBgAAAAAEAAQA9QAAAI4DAAAAAA==&#10;" filled="f" strokecolor="#a0c9ca" strokeweight="2.25pt">
                    <v:stroke joinstyle="miter"/>
                  </v:roundrect>
                  <v:shape id="مربع نص 166" o:spid="_x0000_s1945" type="#_x0000_t202" style="position:absolute;left:22876;top:15080;width:12142;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kH48YA&#10;AADjAAAADwAAAGRycy9kb3ducmV2LnhtbERPzUrDQBC+C32HZQre7CbFWhO7LaUq9ODFGu9DdsyG&#10;ZmdDdmzSt3cFweN8/7PZTb5TFxpiG9hAvshAEdfBttwYqD5e7x5BRUG22AUmA1eKsNvObjZY2jDy&#10;O11O0qgUwrFEA06kL7WOtSOPcRF64sR9hcGjpHNotB1wTOG+08sse9AeW04NDns6OKrPp29vQMTu&#10;82v14uPxc3p7Hl1Wr7Ay5nY+7Z9ACU3yL/5zH22aX+T3y3WxWh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kH48YAAADjAAAADwAAAAAAAAAAAAAAAACYAgAAZHJz&#10;L2Rvd25yZXYueG1sUEsFBgAAAAAEAAQA9QAAAIsDA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الاحتفاء بالنجاحات المبكرة</w:t>
                          </w:r>
                        </w:p>
                      </w:txbxContent>
                    </v:textbox>
                  </v:shape>
                </v:group>
                <v:group id="مجموعة 95" o:spid="_x0000_s1946" style="position:absolute;left:7180;top:10719;width:13506;height:11401" coordorigin="7180,10719" coordsize="13907,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pxvoLL&#10;AAAA4gAAAA8AAAAAAAAAAAAAAAAAqgIAAGRycy9kb3ducmV2LnhtbFBLBQYAAAAABAAEAPoAAACi&#10;AwAAAAA=&#10;">
                  <v:roundrect id="مستطيل: زوايا مستديرة 96" o:spid="_x0000_s1947" style="position:absolute;left:8181;top:10719;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gyyM0A&#10;AADjAAAADwAAAGRycy9kb3ducmV2LnhtbESPQU/DMAyF70j8h8hI3FiyiXVdWTYxBGISB7SBEEer&#10;MW1F41RJ2Aq/Hh+QONrv+b3Pq83oe3WkmLrAFqYTA4q4Dq7jxsLry8NVCSplZId9YLLwTQk26/Oz&#10;FVYunHhPx0NulIRwqtBCm/NQaZ3qljymSRiIRfsI0WOWMTbaRTxJuO/1zJhCe+xYGloc6K6l+vPw&#10;5S3c73fza/O0zN3j8zYut/O39x/jrb28GG9vQGUa87/573rnBL8sytliUUwFWn6SBej1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eYMsjNAAAA4wAAAA8AAAAAAAAAAAAAAAAA&#10;mAIAAGRycy9kb3ducmV2LnhtbFBLBQYAAAAABAAEAPUAAACSAwAAAAA=&#10;" filled="f" strokecolor="#a0c9ca" strokeweight="2.25pt">
                    <v:stroke joinstyle="miter"/>
                  </v:roundrect>
                  <v:shape id="مربع نص 169" o:spid="_x0000_s1948" type="#_x0000_t202" style="position:absolute;left:7180;top:15228;width:13907;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0DskA&#10;AADiAAAADwAAAGRycy9kb3ducmV2LnhtbESPzU7DMBCE70i8g7WVuFEnUCgJdauKH6kHLpRwX8VL&#10;HDVeR/HSpG+PK1XiOJqZbzSrzeQ7daQhtoEN5PMMFHEdbMuNgerr/fYJVBRki11gMnCiCJv19dUK&#10;SxtG/qTjXhqVIBxLNOBE+lLrWDvyGOehJ07eTxg8SpJDo+2AY4L7Tt9l2aP22HJacNjTi6P6sP/1&#10;BkTsNj9Vbz7uvqeP19Fl9QNWxtzMpu0zKKFJ/sOX9s4aKO6LxXKxLHI4X0p3QK//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w0DskAAADiAAAADwAAAAAAAAAAAAAAAACYAgAA&#10;ZHJzL2Rvd25yZXYueG1sUEsFBgAAAAAEAAQA9QAAAI4DA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المقاومة الشديدة</w:t>
                          </w:r>
                        </w:p>
                      </w:txbxContent>
                    </v:textbox>
                  </v:shape>
                </v:group>
                <v:group id="Group 1502645340" o:spid="_x0000_s1949" style="position:absolute;top:423;width:58125;height:11401" coordorigin=",423" coordsize="58125,1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yPBJf&#10;zAAAAOMAAAAPAAAAAAAAAAAAAAAAAKoCAABkcnMvZG93bnJldi54bWxQSwUGAAAAAAQABAD6AAAA&#10;owMAAAAA&#10;">
                  <v:group id="مجموعة 89" o:spid="_x0000_s1950" style="position:absolute;left:44282;top:423;width:13843;height:11401" coordorigin="44282,423" coordsize="14253,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Osp3jL&#10;AAAA4gAAAA8AAAAAAAAAAAAAAAAAqgIAAGRycy9kb3ducmV2LnhtbFBLBQYAAAAABAAEAPoAAACi&#10;AwAAAAA=&#10;">
                    <v:roundrect id="مستطيل: زوايا مستديرة 108" o:spid="_x0000_s1951" style="position:absolute;left:45696;top:423;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DdrcwA&#10;AADjAAAADwAAAGRycy9kb3ducmV2LnhtbESPQU/DMAyF70j8h8hI3FhSoKgryyaGQEzaAW0gxNFq&#10;TFvROFUStsKvxwckjraf33vfYjX5QR0opj6whWJmQBE3wfXcWnh9ebyoQKWM7HAITBa+KcFqeXqy&#10;wNqFI+/osM+tEhNONVroch5rrVPTkcc0CyOx3D5C9JhljK12EY9i7gd9acyN9tizJHQ40n1Hzef+&#10;y1t42G3Ka7Od5/7peR3n6/Lt/cd4a8/PprtbUJmm/C/++944qV+U1VVVFYVQCJMsQC9/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4EDdrcwAAADjAAAADwAAAAAAAAAAAAAAAACY&#10;AgAAZHJzL2Rvd25yZXYueG1sUEsFBgAAAAAEAAQA9QAAAJEDAAAAAA==&#10;" filled="f" strokecolor="#a0c9ca" strokeweight="2.25pt">
                      <v:stroke joinstyle="miter"/>
                    </v:roundrect>
                    <v:shape id="مربع نص 150" o:spid="_x0000_s1952" type="#_x0000_t202" style="position:absolute;left:44282;top:5004;width:14254;height:3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ZhsUA&#10;AADjAAAADwAAAGRycy9kb3ducmV2LnhtbERPS0vDQBC+C/6HZQRvdjdCQhu7LcUH9ODFGu9DdswG&#10;s7MhOzbpv3cFweN879nulzCoM02pj2yhWBlQxG10PXcWmveXuzWoJMgOh8hk4UIJ9rvrqy3WLs78&#10;RueTdCqHcKrRghcZa61T6ylgWsWROHOfcQoo+Zw67Sacc3gY9L0xlQ7Yc27wONKjp/br9B0siLhD&#10;cWmeQzp+LK9PszdtiY21tzfL4QGU0CL/4j/30eX5a1NtiqosN/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pmGxQAAAOMAAAAPAAAAAAAAAAAAAAAAAJgCAABkcnMv&#10;ZG93bnJldi54bWxQSwUGAAAAAAQABAD1AAAAigM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فهم أسباب المقاومة</w:t>
                            </w:r>
                          </w:p>
                        </w:txbxContent>
                      </v:textbox>
                    </v:shape>
                  </v:group>
                  <v:group id="مجموعة 90" o:spid="_x0000_s1953" style="position:absolute;left:30144;top:423;width:12033;height:11401" coordorigin="30144,423" coordsize="12390,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R3XwxgAAAOEA&#10;AAAPAAAAAAAAAAAAAAAAAKoCAABkcnMvZG93bnJldi54bWxQSwUGAAAAAAQABAD6AAAAnQMAAAAA&#10;">
                    <v:roundrect id="مستطيل: زوايا مستديرة 106" o:spid="_x0000_s1954" style="position:absolute;left:30585;top:423;width:11739;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sWLswA&#10;AADiAAAADwAAAGRycy9kb3ducmV2LnhtbESPQUsDMRSE70L/Q3gFbzbpdivdtWmxoljwIK1Senxs&#10;nrtLNy9LEtvVX28EweMwM98wy/VgO3EmH1rHGqYTBYK4cqblWsP729PNAkSIyAY7x6ThiwKsV6Or&#10;JZbGXXhH532sRYJwKFFDE2NfShmqhiyGieuJk/fhvMWYpK+l8XhJcNvJTKlbabHltNBgTw8NVaf9&#10;p9XwuNvOc/VSxPb5deOLzfxw/FZW6+vxcH8HItIQ/8N/7a3RsMizvChmswx+L6U7IF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esWLswAAADiAAAADwAAAAAAAAAAAAAAAACY&#10;AgAAZHJzL2Rvd25yZXYueG1sUEsFBgAAAAAEAAQA9QAAAJEDAAAAAA==&#10;" filled="f" strokecolor="#a0c9ca" strokeweight="2.25pt">
                      <v:stroke joinstyle="miter"/>
                    </v:roundrect>
                    <v:shape id="مربع نص 154" o:spid="_x0000_s1955" type="#_x0000_t202" style="position:absolute;left:30144;top:4785;width:12390;height:6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MU8gA&#10;AADjAAAADwAAAGRycy9kb3ducmV2LnhtbESPT0/DMAzF70h8h8hI3FiSiiFUlk0Tf6QduLCVu9WY&#10;pqJxqsas3bcnBySOtp/fe7/NbomDOtOU+8QO7MqAIm6T77lz0Jze7h5BZUH2OCQmBxfKsNteX22w&#10;9mnmDzofpVPFhHONDoLIWGud20AR8yqNxOX2laaIUsap037CuZjHQVfGPOiIPZeEgCM9B2q/jz/R&#10;gYjf20vzGvPhc3l/mYNp19g4d3uz7J9ACS3yL/77PvhS39xXlbV2XSgKU1m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wAxTyAAAAOMAAAAPAAAAAAAAAAAAAAAAAJgCAABk&#10;cnMvZG93bnJldi54bWxQSwUGAAAAAAQABAD1AAAAjQM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الشفاف والمفتوح</w:t>
                            </w:r>
                          </w:p>
                        </w:txbxContent>
                      </v:textbox>
                    </v:shape>
                  </v:group>
                  <v:group id="مجموعة 91" o:spid="_x0000_s1956" style="position:absolute;left:14292;top:423;width:13913;height:11401" coordorigin="14292,423" coordsize="14325,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U927UyQAA&#10;AOMAAAAPAAAAAAAAAAAAAAAAAKoCAABkcnMvZG93bnJldi54bWxQSwUGAAAAAAQABAD6AAAAoAMA&#10;AAAA&#10;">
                    <v:roundrect id="مستطيل: زوايا مستديرة 104" o:spid="_x0000_s1957" style="position:absolute;left:15670;top:423;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NO8kA&#10;AADjAAAADwAAAGRycy9kb3ducmV2LnhtbERPX0vDMBB/F/wO4YS9uaSblbUuHU4mDvYgmyI+Hs3Z&#10;FptLSbKt+umNIPh4v/+3XI22FyfyoXOsIZsqEMS1Mx03Gl5fHq8XIEJENtg7Jg1fFGBVXV4ssTTu&#10;zHs6HWIjUgiHEjW0MQ6llKFuyWKYuoE4cR/OW4zp9I00Hs8p3PZyptSttNhxamhxoIeW6s/D0WrY&#10;7Lf5jdoVsXt6Xvtinb+9fyur9eRqvL8DEWmM/+I/99ak+Wq2UFlezHP4/SkBIK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gvNO8kAAADjAAAADwAAAAAAAAAAAAAAAACYAgAA&#10;ZHJzL2Rvd25yZXYueG1sUEsFBgAAAAAEAAQA9QAAAI4DAAAAAA==&#10;" filled="f" strokecolor="#a0c9ca" strokeweight="2.25pt">
                      <v:stroke joinstyle="miter"/>
                    </v:roundrect>
                    <v:shape id="مربع نص 157" o:spid="_x0000_s1958" type="#_x0000_t202" style="position:absolute;left:14292;top:5265;width:14325;height:3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dC4sUA&#10;AADiAAAADwAAAGRycy9kb3ducmV2LnhtbERPS0vDQBC+C/6HZQRvdrexik27LcUH9OClNd6H7DQb&#10;zM6G7Nik/94VBI8f33u9nUKnzjSkNrKF+cyAIq6ja7mxUH283T2BSoLssItMFi6UYLu5vlpj6eLI&#10;BzofpVE5hFOJFrxIX2qdak8B0yz2xJk7xSGgZDg02g045vDQ6cKYRx2w5dzgsadnT/XX8TtYEHG7&#10;+aV6DWn/Ob2/jN7UD1hZe3sz7VaghCb5F/+59y7PX9wvlktTFPB7KW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0LixQAAAOIAAAAPAAAAAAAAAAAAAAAAAJgCAABkcnMv&#10;ZG93bnJldi54bWxQSwUGAAAAAAQABAD1AAAAigM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الثقة والالتزام</w:t>
                            </w:r>
                          </w:p>
                        </w:txbxContent>
                      </v:textbox>
                    </v:shape>
                  </v:group>
                  <v:group id="مجموعة 92" o:spid="_x0000_s1959" style="position:absolute;top:423;width:12179;height:11401" coordorigin=",423" coordsize="12540,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WbsbIAAAA&#10;4gAAAA8AAAAAAAAAAAAAAAAAqgIAAGRycy9kb3ducmV2LnhtbFBLBQYAAAAABAAEAPoAAACfAwAA&#10;AAA=&#10;">
                    <v:roundrect id="مستطيل: زوايا مستديرة 102" o:spid="_x0000_s1960" style="position:absolute;left:564;top:423;width:11740;height:11740;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1fskA&#10;AADjAAAADwAAAGRycy9kb3ducmV2LnhtbERPX0vDMBB/H/gdwgl7c4ndKq42HW4oDvYgmyI+Hs3Z&#10;FptLSeJW/fRGEPZ4v/9XrkbbiyP50DnWcD1TIIhrZzpuNLy+PF7dgggR2WDvmDR8U4BVdTEpsTDu&#10;xHs6HmIjUgiHAjW0MQ6FlKFuyWKYuYE4cR/OW4zp9I00Hk8p3PYyU+pGWuw4NbQ40Kal+vPwZTU8&#10;7Lf5Qu2WsXt6XvvlOn97/1FW6+nleH8HItIYz+J/99ak+YtMZZmaz3P4+ykBI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g41fskAAADjAAAADwAAAAAAAAAAAAAAAACYAgAA&#10;ZHJzL2Rvd25yZXYueG1sUEsFBgAAAAAEAAQA9QAAAI4DAAAAAA==&#10;" filled="f" strokecolor="#a0c9ca" strokeweight="2.25pt">
                      <v:stroke joinstyle="miter"/>
                    </v:roundrect>
                    <v:shape id="مربع نص 160" o:spid="_x0000_s1961" type="#_x0000_t202" style="position:absolute;top:4362;width:12540;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Zd8sUA&#10;AADiAAAADwAAAGRycy9kb3ducmV2LnhtbERPO0/DMBDekfofrKvERu0W0ZJQt6p4SB1YKGE/xUcc&#10;NT5H8dGk/x4PSIyfvvd2P4VOXWhIbWQLy4UBRVxH13Jjofp8u3sElQTZYReZLFwpwX43u9li6eLI&#10;H3Q5SaNyCKcSLXiRvtQ61Z4CpkXsiTP3HYeAkuHQaDfgmMNDp1fGrHXAlnODx56ePdXn00+wIOIO&#10;y2v1GtLxa3p/Gb2pH7Cy9nY+HZ5ACU3yL/5zH52FjSnui2KzzpvzpXwH9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l3yxQAAAOIAAAAPAAAAAAAAAAAAAAAAAJgCAABkcnMv&#10;ZG93bnJldi54bWxQSwUGAAAAAAQABAD1AAAAigMAAAAA&#10;" filled="f" stroked="f">
                      <v:textbox style="mso-fit-shape-to-text:t">
                        <w:txbxContent>
                          <w:p w:rsidR="001338CC" w:rsidRDefault="001338CC" w:rsidP="00851F9F">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إدارة التغيير تدريجيًا</w:t>
                            </w:r>
                          </w:p>
                        </w:txbxContent>
                      </v:textbox>
                    </v:shape>
                  </v:group>
                </v:group>
                <v:shape id="Graphic 75" o:spid="_x0000_s1962" type="#_x0000_t75" alt="Classroom with solid fill" style="position:absolute;left:40710;top:10914;width:4993;height:49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qMXGAAAA4wAAAA8AAABkcnMvZG93bnJldi54bWxET19rwjAQfxf8DuGEvWlapaKdUZwgCPNh&#10;1rHno7m1xebSJVG7b78IAx/v9/9Wm9604kbON5YVpJMEBHFpdcOVgs/zfrwA4QOyxtYyKfglD5v1&#10;cLDCXNs7n+hWhErEEPY5KqhD6HIpfVmTQT+xHXHkvq0zGOLpKqkd3mO4aeU0SebSYMOxocaOdjWV&#10;l+JqFGTBp+eP5vjj6fB2endlgdevQqmXUb99BRGoD0/xv/ug4/xsmc2Xs3Q2hcdPEQC5/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n+oxcYAAADjAAAADwAAAAAAAAAAAAAA&#10;AACfAgAAZHJzL2Rvd25yZXYueG1sUEsFBgAAAAAEAAQA9wAAAJIDAAAAAA==&#10;">
                  <v:imagedata r:id="rId184" o:title="Classroom with solid fill"/>
                  <v:path arrowok="t"/>
                </v:shape>
                <w10:wrap anchorx="page"/>
                <w10:anchorlock/>
              </v:group>
            </w:pict>
          </mc:Fallback>
        </mc:AlternateContent>
      </w:r>
    </w:p>
    <w:p w:rsidR="00560E47" w:rsidRPr="00B928E9" w:rsidRDefault="00560E47" w:rsidP="00560E47">
      <w:r w:rsidRPr="002A078C">
        <w:rPr>
          <w:rFonts w:ascii="Sakkal Majalla" w:hAnsi="Sakkal Majalla"/>
          <w:noProof/>
          <w:sz w:val="34"/>
        </w:rPr>
        <mc:AlternateContent>
          <mc:Choice Requires="wpg">
            <w:drawing>
              <wp:inline distT="0" distB="0" distL="0" distR="0" wp14:anchorId="0A2ED1F0" wp14:editId="68AABEB5">
                <wp:extent cx="5731510" cy="891540"/>
                <wp:effectExtent l="0" t="0" r="2540" b="22860"/>
                <wp:docPr id="2098773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72360734" name="مجموعة 47"/>
                        <wpg:cNvGrpSpPr/>
                        <wpg:grpSpPr>
                          <a:xfrm>
                            <a:off x="0" y="0"/>
                            <a:ext cx="5731510" cy="895351"/>
                            <a:chOff x="0" y="0"/>
                            <a:chExt cx="5878196" cy="918845"/>
                          </a:xfrm>
                        </wpg:grpSpPr>
                        <wpg:grpSp>
                          <wpg:cNvPr id="51271932" name="مجموعة 48"/>
                          <wpg:cNvGrpSpPr/>
                          <wpg:grpSpPr>
                            <a:xfrm>
                              <a:off x="0" y="0"/>
                              <a:ext cx="5878196" cy="918845"/>
                              <a:chOff x="0" y="0"/>
                              <a:chExt cx="6240348" cy="919070"/>
                            </a:xfrm>
                          </wpg:grpSpPr>
                          <wpg:grpSp>
                            <wpg:cNvPr id="1381864254" name="مجموعة 49"/>
                            <wpg:cNvGrpSpPr/>
                            <wpg:grpSpPr>
                              <a:xfrm>
                                <a:off x="0" y="169208"/>
                                <a:ext cx="5433072" cy="580613"/>
                                <a:chOff x="0" y="169208"/>
                                <a:chExt cx="5433072" cy="580613"/>
                              </a:xfrm>
                            </wpg:grpSpPr>
                            <wps:wsp>
                              <wps:cNvPr id="13160209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43478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53237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7775580"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فهم أسباب المقاومة:</w:t>
                                </w:r>
                              </w:p>
                            </w:txbxContent>
                          </wps:txbx>
                          <wps:bodyPr wrap="square" rtlCol="1">
                            <a:spAutoFit/>
                          </wps:bodyPr>
                        </wps:wsp>
                      </wpg:grpSp>
                      <pic:pic xmlns:pic="http://schemas.openxmlformats.org/drawingml/2006/picture">
                        <pic:nvPicPr>
                          <pic:cNvPr id="142524630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1noCAgAAN8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NerWegICAAA3x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19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JZ1yTL&#10;AAAA4gAAAA8AAAAAAAAAAAAAAAAAqgIAAGRycy9kb3ducmV2LnhtbFBLBQYAAAAABAAEAPoAAACi&#10;AwAAAAA=&#10;">
                  <v:group id="مجموعة 48" o:spid="_x0000_s19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4bOAtMoA&#10;AADhAAAADwAAAAAAAAAAAAAAAACqAgAAZHJzL2Rvd25yZXYueG1sUEsFBgAAAAAEAAQA+gAAAKED&#10;AAAAAA==&#10;">
                    <v:group id="مجموعة 49" o:spid="_x0000_s19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k9gTIAAAA&#10;4wAAAA8AAAAAAAAAAAAAAAAAqgIAAGRycy9kb3ducmV2LnhtbFBLBQYAAAAABAAEAPoAAACfAwAA&#10;AAA=&#10;">
                      <v:shape id="شكل حر 50" o:spid="_x0000_s19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dVsoA&#10;AADjAAAADwAAAGRycy9kb3ducmV2LnhtbESPQWvCQBCF7wX/wzJCb3VXxVBTVykFQUoPmiq9Dtkx&#10;CWZnQ3ar6b/vHASPM/PmvfetNoNv1ZX62AS2MJ0YUMRlcA1XFo7f25dXUDEhO2wDk4U/irBZj55W&#10;mLtw4wNdi1QpMeGYo4U6pS7XOpY1eYyT0BHL7Rx6j0nGvtKux5uY+1bPjMm0x4YlocaOPmoqL8Wv&#10;t5B9Ln72+3K7OBS7+Vck704uJGufx8P7G6hEQ3qI7987J/Xn08zMzHIpFMIkC9Dr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36HVb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eDPsUA&#10;AADiAAAADwAAAGRycy9kb3ducmV2LnhtbERPTWvCQBC9C/6HZQQvUjdabSV1lVIp9Ght6XnMTjfB&#10;7GzMrjH+e+dQ6PHxvtfb3teqozZWgQ3Mphko4iLYip2B76/3hxWomJAt1oHJwI0ibDfDwRpzG678&#10;Sd0hOSUhHHM0UKbU5FrHoiSPcRoaYuF+Q+sxCWydti1eJdzXep5lT9pjxdJQYkNvJRWnw8UbwLPf&#10;/xxDCrE7OrebLJt+YpfGjEf96wuoRH36F/+5P6zMny0eF8+rTDbLJcG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14M+xQAAAOIAAAAPAAAAAAAAAAAAAAAAAJgCAABkcnMv&#10;ZG93bnJldi54bWxQSwUGAAAAAAQABAD1AAAAigMAAAAA&#10;" fillcolor="#a5a5a5 [2092]" stroked="f" strokeweight="1pt">
                        <v:stroke joinstyle="miter"/>
                      </v:roundrect>
                    </v:group>
                    <v:oval id="شكل بيضاوي 52" o:spid="_x0000_s19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DB/swA&#10;AADjAAAADwAAAGRycy9kb3ducmV2LnhtbESPQWvCQBCF70L/wzIFb3XTiNamrlIqQgsW2tj2PGTH&#10;JJidDdnVxH/vHAoeZ96b975ZrgfXqDN1ofZs4HGSgCIuvK25NPCz3z4sQIWIbLHxTAYuFGC9uhst&#10;MbO+528657FUEsIhQwNVjG2mdSgqchgmviUW7eA7h1HGrtS2w17CXaPTJJlrhzVLQ4UtvVVUHPOT&#10;M/B1PPxe/j52yWfp+3zeu02a2r0x4/vh9QVUpCHezP/X71bwF7PZNJ0+PQu0/CQL0Ksr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aDB/swAAADjAAAADwAAAAAAAAAAAAAAAACY&#10;AgAAZHJzL2Rvd25yZXYueG1sUEsFBgAAAAAEAAQA9QAAAJEDAAAAAA==&#10;" filled="f" strokecolor="#168489" strokeweight="1pt">
                      <v:stroke joinstyle="miter"/>
                    </v:oval>
                  </v:group>
                  <v:shape id="مربع نص 41" o:spid="_x0000_s197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QbEMcA&#10;AADiAAAADwAAAGRycy9kb3ducmV2LnhtbESPTU/CQBCG7yb+h82QeJMthlosLISIJhy8iPU+6Q7d&#10;hu5s0x1p+ffuwcTjm/crz2Y3+U5daYhtYAOLeQaKuA625cZA9fX+uAIVBdliF5gM3CjCbnt/t8HS&#10;hpE/6XqSRqURjiUacCJ9qXWsHXmM89ATJ+8cBo+S5NBoO+CYxn2nn7LsWXtsOT047OnVUX05/XgD&#10;Ina/uFVvPh6/p4/D6LI6x8qYh9m0X4MSmuQ//Nc+WgMvy6Io8nyVIBJSwgG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0GxDHAAAA4gAAAA8AAAAAAAAAAAAAAAAAmAIAAGRy&#10;cy9kb3ducmV2LnhtbFBLBQYAAAAABAAEAPUAAACMAw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فهم أسباب المقاومة:</w:t>
                          </w:r>
                        </w:p>
                      </w:txbxContent>
                    </v:textbox>
                  </v:shape>
                </v:group>
                <v:shape id="صورة 54" o:spid="_x0000_s197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i6kHJAAAA4wAAAA8AAABkcnMvZG93bnJldi54bWxET19PwjAQfzfxOzRn4pt0DkSYFKIGExOe&#10;YGp4PNZzm7TX2VaY396akPB4v/83W/TWiAP50DpWcDvIQBBXTrdcK3grX24mIEJE1mgck4JfCrCY&#10;X17MsNDuyGs6bGItUgiHAhU0MXaFlKFqyGIYuI44cZ/OW4zp9LXUHo8p3BqZZ9lYWmw5NTTY0XND&#10;1X7zYxWs/NPua1p+mPJ7vV1OzPD+fb9cKXV91T8+gIjUx7P45H7Vaf4ov8tH42E2hf+fEgBy/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GLqQckAAADjAAAADwAAAAAAAAAA&#10;AAAAAACfAgAAZHJzL2Rvd25yZXYueG1sUEsFBgAAAAAEAAQA9wAAAJU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التعرف على مصادر المقاومة المختلفة (خوف، عدم يقين، مصالح شخصية، إلخ).</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تحليل المخاوف والاحتياجات الكامنة وراء مقاومة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2B883391" wp14:editId="66E882D0">
                <wp:extent cx="5731510" cy="891540"/>
                <wp:effectExtent l="0" t="0" r="2540" b="22860"/>
                <wp:docPr id="69893228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64606103" name="مجموعة 47"/>
                        <wpg:cNvGrpSpPr/>
                        <wpg:grpSpPr>
                          <a:xfrm>
                            <a:off x="0" y="0"/>
                            <a:ext cx="5731510" cy="895351"/>
                            <a:chOff x="0" y="0"/>
                            <a:chExt cx="5878196" cy="918845"/>
                          </a:xfrm>
                        </wpg:grpSpPr>
                        <wpg:grpSp>
                          <wpg:cNvPr id="1281057676" name="مجموعة 48"/>
                          <wpg:cNvGrpSpPr/>
                          <wpg:grpSpPr>
                            <a:xfrm>
                              <a:off x="0" y="0"/>
                              <a:ext cx="5878196" cy="918845"/>
                              <a:chOff x="0" y="0"/>
                              <a:chExt cx="6240348" cy="919070"/>
                            </a:xfrm>
                          </wpg:grpSpPr>
                          <wpg:grpSp>
                            <wpg:cNvPr id="1882755403" name="مجموعة 49"/>
                            <wpg:cNvGrpSpPr/>
                            <wpg:grpSpPr>
                              <a:xfrm>
                                <a:off x="0" y="169208"/>
                                <a:ext cx="5433072" cy="580613"/>
                                <a:chOff x="0" y="169208"/>
                                <a:chExt cx="5433072" cy="580613"/>
                              </a:xfrm>
                            </wpg:grpSpPr>
                            <wps:wsp>
                              <wps:cNvPr id="16724938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31639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07891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732571"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التواصل الشفاف والمفتوح:</w:t>
                                </w:r>
                              </w:p>
                            </w:txbxContent>
                          </wps:txbx>
                          <wps:bodyPr wrap="square" rtlCol="1">
                            <a:spAutoFit/>
                          </wps:bodyPr>
                        </wps:wsp>
                      </wpg:grpSp>
                      <pic:pic xmlns:pic="http://schemas.openxmlformats.org/drawingml/2006/picture">
                        <pic:nvPicPr>
                          <pic:cNvPr id="12327130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UGPGMAcIAADg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19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HRt1/IAAAA&#10;4wAAAA8AAAAAAAAAAAAAAAAAqgIAAGRycy9kb3ducmV2LnhtbFBLBQYAAAAABAAEAPoAAACfAwAA&#10;AAA=&#10;">
                  <v:group id="مجموعة 48" o:spid="_x0000_s19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1q/yrIAAAA&#10;4wAAAA8AAAAAAAAAAAAAAAAAqgIAAGRycy9kb3ducmV2LnhtbFBLBQYAAAAABAAEAPoAAACfAwAA&#10;AAA=&#10;">
                    <v:group id="مجموعة 49" o:spid="_x0000_s19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b8YbyQAA&#10;AOMAAAAPAAAAAAAAAAAAAAAAAKoCAABkcnMvZG93bnJldi54bWxQSwUGAAAAAAQABAD6AAAAoAMA&#10;AAAA&#10;">
                      <v:shape id="شكل حر 50" o:spid="_x0000_s19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FM58cA&#10;AADjAAAADwAAAGRycy9kb3ducmV2LnhtbERPzWrCQBC+C77DMoI33VRrjGlWKYWASA+atngdstMk&#10;NDsbsqumb+8WhB7n+59sN5hWXKl3jWUFT/MIBHFpdcOVgs+PfJaAcB5ZY2uZFPySg912PMow1fbG&#10;J7oWvhIhhF2KCmrvu1RKV9Zk0M1tRxy4b9sb9OHsK6l7vIVw08pFFMXSYMOhocaO3moqf4qLURAf&#10;VufjscxXp2K/fHdk9Je2XqnpZHh9AeFp8P/ih3uvw/x4vXjeLJNkDX8/BQDk9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BTOf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8OzcMA&#10;AADhAAAADwAAAGRycy9kb3ducmV2LnhtbERPy4rCMBTdC/MP4Q64EU2domg1yjCD4NIXrq/NNS02&#10;N50mU+vfm4Xg8nDey3VnK9FS40vHCsajBARx7nTJRsHpuBnOQPiArLFyTAoe5GG9+ugtMdPuzntq&#10;D8GIGMI+QwVFCHUmpc8LsuhHriaO3NU1FkOEjZG6wXsMt5X8SpKptFhybCiwpp+C8tvh3yrAP7s7&#10;X1xwvr0Y8zuY1N1AT5Tqf3bfCxCBuvAWv9xbrSBNx9N0PouT46P4Bu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8OzcMAAADhAAAADwAAAAAAAAAAAAAAAACYAgAAZHJzL2Rv&#10;d25yZXYueG1sUEsFBgAAAAAEAAQA9QAAAIgDAAAAAA==&#10;" fillcolor="#a5a5a5 [2092]" stroked="f" strokeweight="1pt">
                        <v:stroke joinstyle="miter"/>
                      </v:roundrect>
                    </v:group>
                    <v:oval id="شكل بيضاوي 52" o:spid="_x0000_s19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BCfMgA&#10;AADjAAAADwAAAGRycy9kb3ducmV2LnhtbERP3WvCMBB/H/g/hBP2NpMW5kdnFHEMNnCgddvz0Zxt&#10;sbmUJrP1v1+EgY/3+77lerCNuFDna8cakokCQVw4U3Op4ev49jQH4QOywcYxabiSh/Vq9LDEzLie&#10;D3TJQyliCPsMNVQhtJmUvqjIop+4ljhyJ9dZDPHsSmk67GO4bWSq1FRarDk2VNjStqLinP9aDfvz&#10;6fv687FTn6Xr82lvX9PUHLV+HA+bFxCBhnAX/7vfTZz/vFCz+SJJZnD7KQI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MEJ8yAAAAOMAAAAPAAAAAAAAAAAAAAAAAJgCAABk&#10;cnMvZG93bnJldi54bWxQSwUGAAAAAAQABAD1AAAAjQMAAAAA&#10;" filled="f" strokecolor="#168489" strokeweight="1pt">
                      <v:stroke joinstyle="miter"/>
                    </v:oval>
                  </v:group>
                  <v:shape id="مربع نص 41" o:spid="_x0000_s197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7ET8cA&#10;AADhAAAADwAAAGRycy9kb3ducmV2LnhtbESPzWrDMBCE74W8g9hCb43slPzgRgkhbSGHXJo498Xa&#10;WqbWyljb2Hn7qhDocZiZb5j1dvStulIfm8AG8mkGirgKtuHaQHn+eF6BioJssQ1MBm4UYbuZPKyx&#10;sGHgT7qepFYJwrFAA06kK7SOlSOPcRo64uR9hd6jJNnX2vY4JLhv9SzLFtpjw2nBYUd7R9X36ccb&#10;ELG7/Fa++3i4jMe3wWXVHEtjnh7H3SsooVH+w/f2wRpY5MuX2XyZw9+j9Ab0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uxE/HAAAA4QAAAA8AAAAAAAAAAAAAAAAAmAIAAGRy&#10;cy9kb3ducmV2LnhtbFBLBQYAAAAABAAEAPUAAACMAw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التواصل الشفاف والمفتوح:</w:t>
                          </w:r>
                        </w:p>
                      </w:txbxContent>
                    </v:textbox>
                  </v:shape>
                </v:group>
                <v:shape id="صورة 54" o:spid="_x0000_s19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va0nIAAAA4wAAAA8AAABkcnMvZG93bnJldi54bWxET0tLAzEQvgv+hzCCN5t9gFvXpkWlgtBT&#10;uyoex824uzaZrEls139vCoLH+d6zWE3WiAP5MDhWkM8yEMSt0wN3Cp6bx6s5iBCRNRrHpOCHAqyW&#10;52cLrLU78pYOu9iJFMKhRgV9jGMtZWh7shhmbiRO3IfzFmM6fSe1x2MKt0YWWXYtLQ6cGnoc6aGn&#10;dr/7tgo2/v7986Z5Nc3X9m09N2X1sl9vlLq8mO5uQUSa4r/4z/2k0/yiLKq8zKocTj8lAO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Zr2tJyAAAAOMAAAAPAAAAAAAAAAAA&#10;AAAAAJ8CAABkcnMvZG93bnJldi54bWxQSwUGAAAAAAQABAD3AAAAlAM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 xml:space="preserve">إشراك الموظفين في عملية التغيير </w:t>
      </w:r>
      <w:r w:rsidRPr="00851F9F">
        <w:rPr>
          <w:rFonts w:ascii="Sakkal Majalla" w:hAnsi="Sakkal Majalla" w:cs="Sakkal Majalla" w:hint="cs"/>
          <w:sz w:val="34"/>
          <w:szCs w:val="34"/>
          <w:rtl/>
        </w:rPr>
        <w:t>واطلاعهم</w:t>
      </w:r>
      <w:r w:rsidRPr="00851F9F">
        <w:rPr>
          <w:rFonts w:ascii="Sakkal Majalla" w:hAnsi="Sakkal Majalla" w:cs="Sakkal Majalla"/>
          <w:sz w:val="34"/>
          <w:szCs w:val="34"/>
          <w:rtl/>
        </w:rPr>
        <w:t xml:space="preserve"> على خطط التنفيذ.</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الاستماع إلى مخاوفهم وتعليقاتهم والتعامل معها بجدية.</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C36FBB3" wp14:editId="7268E06D">
                <wp:extent cx="5731510" cy="891540"/>
                <wp:effectExtent l="0" t="0" r="2540" b="22860"/>
                <wp:docPr id="18469945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00153998" name="مجموعة 47"/>
                        <wpg:cNvGrpSpPr/>
                        <wpg:grpSpPr>
                          <a:xfrm>
                            <a:off x="0" y="0"/>
                            <a:ext cx="5731510" cy="895351"/>
                            <a:chOff x="0" y="0"/>
                            <a:chExt cx="5878196" cy="918845"/>
                          </a:xfrm>
                        </wpg:grpSpPr>
                        <wpg:grpSp>
                          <wpg:cNvPr id="368867589" name="مجموعة 48"/>
                          <wpg:cNvGrpSpPr/>
                          <wpg:grpSpPr>
                            <a:xfrm>
                              <a:off x="0" y="0"/>
                              <a:ext cx="5878196" cy="918845"/>
                              <a:chOff x="0" y="0"/>
                              <a:chExt cx="6240348" cy="919070"/>
                            </a:xfrm>
                          </wpg:grpSpPr>
                          <wpg:grpSp>
                            <wpg:cNvPr id="197927598" name="مجموعة 49"/>
                            <wpg:cNvGrpSpPr/>
                            <wpg:grpSpPr>
                              <a:xfrm>
                                <a:off x="0" y="169208"/>
                                <a:ext cx="5433072" cy="580613"/>
                                <a:chOff x="0" y="169208"/>
                                <a:chExt cx="5433072" cy="580613"/>
                              </a:xfrm>
                            </wpg:grpSpPr>
                            <wps:wsp>
                              <wps:cNvPr id="7995272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510834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15778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4067705"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بناء الثقة والالتزام:</w:t>
                                </w:r>
                              </w:p>
                            </w:txbxContent>
                          </wps:txbx>
                          <wps:bodyPr wrap="square" rtlCol="1">
                            <a:spAutoFit/>
                          </wps:bodyPr>
                        </wps:wsp>
                      </wpg:grpSp>
                      <pic:pic xmlns:pic="http://schemas.openxmlformats.org/drawingml/2006/picture">
                        <pic:nvPicPr>
                          <pic:cNvPr id="49004463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">
                <v:group id="مجموعة 47" o:spid="_x0000_s19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XP/Lh&#10;zAAAAOMAAAAPAAAAAAAAAAAAAAAAAKoCAABkcnMvZG93bnJldi54bWxQSwUGAAAAAAQABAD6AAAA&#10;owMAAAAA&#10;">
                  <v:group id="مجموعة 48" o:spid="_x0000_s19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vdJgDL&#10;AAAA4gAAAA8AAAAAAAAAAAAAAAAAqgIAAGRycy9kb3ducmV2LnhtbFBLBQYAAAAABAAEAPoAAACi&#10;AwAAAAA=&#10;">
                    <v:group id="مجموعة 49" o:spid="_x0000_s19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LrGrIAAAA&#10;4gAAAA8AAAAAAAAAAAAAAAAAqgIAAGRycy9kb3ducmV2LnhtbFBLBQYAAAAABAAEAPoAAACfAwAA&#10;AAA=&#10;">
                      <v:shape id="شكل حر 50" o:spid="_x0000_s19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d598gA&#10;AADiAAAADwAAAGRycy9kb3ducmV2LnhtbESPT4vCMBTE78J+h/CEvWlql/qnGmURBFk8aHfF66N5&#10;tsXmpTRRu9/eCILHYWZ+wyxWnanFjVpXWVYwGkYgiHOrKy4U/P1uBlMQziNrrC2Tgn9ysFp+9BaY&#10;anvnA90yX4gAYZeigtL7JpXS5SUZdEPbEAfvbFuDPsi2kLrFe4CbWsZRNJYGKw4LJTa0Lim/ZFej&#10;YPyTnPb7fJMcsu3XzpHRR229Up/97nsOwlPn3+FXe6sVTGazJJ7EUQLPS+EO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Z3n3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ui1MgA&#10;AADiAAAADwAAAGRycy9kb3ducmV2LnhtbESPQWvCQBSE70L/w/IKvYhuYo1KdJXSUvBorXh+Zp+b&#10;YPZtmt3G9N93BcHjMDPfMKtNb2vRUesrxwrScQKCuHC6YqPg8P05WoDwAVlj7ZgU/JGHzfppsMJc&#10;uyt/UbcPRkQI+xwVlCE0uZS+KMmiH7uGOHpn11oMUbZG6havEW5rOUmSmbRYcVwosaH3korL/tcq&#10;wB+7O55ccL47GfMxzJp+qDOlXp77tyWIQH14hO/trVYwz9Jk8TpNJ3C7FO+AX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a6LUyAAAAOIAAAAPAAAAAAAAAAAAAAAAAJgCAABk&#10;cnMvZG93bnJldi54bWxQSwUGAAAAAAQABAD1AAAAjQMAAAAA&#10;" fillcolor="#a5a5a5 [2092]" stroked="f" strokeweight="1pt">
                        <v:stroke joinstyle="miter"/>
                      </v:roundrect>
                    </v:group>
                    <v:oval id="شكل بيضاوي 52" o:spid="_x0000_s19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cbO8sA&#10;AADjAAAADwAAAGRycy9kb3ducmV2LnhtbESPT0vDQBDF74LfYZmCN7vb0H+k3RZRCgoKmqrnITtN&#10;QrOzIbs26bd3DoLHmffmvd9s96Nv1YX62AS2MJsaUMRlcA1XFj6Ph/s1qJiQHbaBycKVIux3tzdb&#10;zF0Y+IMuRaqUhHDM0UKdUpdrHcuaPMZp6IhFO4XeY5Kxr7TrcZBw3+rMmKX22LA01NjRY03lufjx&#10;Ft7Pp6/r98ureavCUCwH/5Rl7mjt3WR82IBKNKZ/89/1sxP8hZktVqv1XKDlJ1mA3v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JJxs7ywAAAOMAAAAPAAAAAAAAAAAAAAAAAJgC&#10;AABkcnMvZG93bnJldi54bWxQSwUGAAAAAAQABAD1AAAAkAMAAAAA&#10;" filled="f" strokecolor="#168489" strokeweight="1pt">
                      <v:stroke joinstyle="miter"/>
                    </v:oval>
                  </v:group>
                  <v:shape id="مربع نص 41" o:spid="_x0000_s198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6qTcgA&#10;AADiAAAADwAAAGRycy9kb3ducmV2LnhtbESPzWrDMBCE74W+g9hCb42UUifBjRJCfyCHXpq498Xa&#10;WCbWyljb2Hn7qlDocZiZb5j1dgqdutCQ2sgW5jMDiriOruXGQnV8f1iBSoLssItMFq6UYLu5vVlj&#10;6eLIn3Q5SKMyhFOJFrxIX2qdak8B0yz2xNk7xSGgZDk02g04Znjo9KMxCx2w5bzgsacXT/X58B0s&#10;iLjd/Fq9hbT/mj5eR2/qAitr7++m3TMooUn+w3/tvbOwKp7MYrk0Bf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rqpN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بناء الثقة والالتزام:</w:t>
                          </w:r>
                        </w:p>
                      </w:txbxContent>
                    </v:textbox>
                  </v:shape>
                </v:group>
                <v:shape id="صورة 54" o:spid="_x0000_s19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k2oXLAAAA4gAAAA8AAABkcnMvZG93bnJldi54bWxEj0FLAzEUhO+C/yE8wZtNtEvtrk2LSgWh&#10;p3ZVPD43z921ycuaxHb990YQPA4z8w2zWI3OigOF2HvWcDlRIIgbb3puNTzVDxdzEDEhG7SeScM3&#10;RVgtT08WWBl/5C0ddqkVGcKxQg1dSkMlZWw6chgnfiDO3rsPDlOWoZUm4DHDnZVXSs2kw57zQocD&#10;3XfU7HdfTsMm3L19lPWLrT+3r+u5nV4/79cbrc/PxtsbEInG9B/+az8aDUWpVFHMpiX8Xsp3QC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iZNqFywAAAOIAAAAPAAAAAAAA&#10;AAAAAAAAAJ8CAABkcnMvZG93bnJldi54bWxQSwUGAAAAAAQABAD3AAAAlwM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إظهار الاهتمام بالموظفين وتطوير علاقات إيجابية معهم.</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lastRenderedPageBreak/>
        <w:t>تعزيز المشاركة والتمكين والشعور بالملكية لدى الموظفين.</w:t>
      </w:r>
    </w:p>
    <w:p w:rsidR="00560E47" w:rsidRPr="00B928E9" w:rsidRDefault="00560E47" w:rsidP="00560E47">
      <w:r w:rsidRPr="002A078C">
        <w:rPr>
          <w:rFonts w:ascii="Sakkal Majalla" w:hAnsi="Sakkal Majalla"/>
          <w:noProof/>
          <w:sz w:val="34"/>
        </w:rPr>
        <mc:AlternateContent>
          <mc:Choice Requires="wpg">
            <w:drawing>
              <wp:inline distT="0" distB="0" distL="0" distR="0" wp14:anchorId="308F6BEA" wp14:editId="37C52458">
                <wp:extent cx="5731510" cy="891540"/>
                <wp:effectExtent l="0" t="0" r="2540" b="22860"/>
                <wp:docPr id="3845449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69766414" name="مجموعة 47"/>
                        <wpg:cNvGrpSpPr/>
                        <wpg:grpSpPr>
                          <a:xfrm>
                            <a:off x="0" y="0"/>
                            <a:ext cx="5731510" cy="895351"/>
                            <a:chOff x="0" y="0"/>
                            <a:chExt cx="5878196" cy="918845"/>
                          </a:xfrm>
                        </wpg:grpSpPr>
                        <wpg:grpSp>
                          <wpg:cNvPr id="1520077901" name="مجموعة 48"/>
                          <wpg:cNvGrpSpPr/>
                          <wpg:grpSpPr>
                            <a:xfrm>
                              <a:off x="0" y="0"/>
                              <a:ext cx="5878196" cy="918845"/>
                              <a:chOff x="0" y="0"/>
                              <a:chExt cx="6240348" cy="919070"/>
                            </a:xfrm>
                          </wpg:grpSpPr>
                          <wpg:grpSp>
                            <wpg:cNvPr id="1452007155" name="مجموعة 49"/>
                            <wpg:cNvGrpSpPr/>
                            <wpg:grpSpPr>
                              <a:xfrm>
                                <a:off x="0" y="169208"/>
                                <a:ext cx="5433072" cy="580613"/>
                                <a:chOff x="0" y="169208"/>
                                <a:chExt cx="5433072" cy="580613"/>
                              </a:xfrm>
                            </wpg:grpSpPr>
                            <wps:wsp>
                              <wps:cNvPr id="20829930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86453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7956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6306493"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التغيير تدريجيًا:</w:t>
                                </w:r>
                              </w:p>
                            </w:txbxContent>
                          </wps:txbx>
                          <wps:bodyPr wrap="square" rtlCol="1">
                            <a:spAutoFit/>
                          </wps:bodyPr>
                        </wps:wsp>
                      </wpg:grpSp>
                      <pic:pic xmlns:pic="http://schemas.openxmlformats.org/drawingml/2006/picture">
                        <pic:nvPicPr>
                          <pic:cNvPr id="52720149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">
                <v:group id="مجموعة 47" o:spid="_x0000_s19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L0G5DL&#10;AAAA4gAAAA8AAAAAAAAAAAAAAAAAqgIAAGRycy9kb3ducmV2LnhtbFBLBQYAAAAABAAEAPoAAACi&#10;AwAAAAA=&#10;">
                  <v:group id="مجموعة 48" o:spid="_x0000_s19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kfI4HL&#10;AAAA4wAAAA8AAAAAAAAAAAAAAAAAqgIAAGRycy9kb3ducmV2LnhtbFBLBQYAAAAABAAEAPoAAACi&#10;AwAAAAA=&#10;">
                    <v:group id="مجموعة 49" o:spid="_x0000_s19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iqJ3vL&#10;AAAA4wAAAA8AAAAAAAAAAAAAAAAAqgIAAGRycy9kb3ducmV2LnhtbFBLBQYAAAAABAAEAPoAAACi&#10;AwAAAAA=&#10;">
                      <v:shape id="شكل حر 50" o:spid="_x0000_s19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he6soA&#10;AADjAAAADwAAAGRycy9kb3ducmV2LnhtbESPQWvCQBSE70L/w/IKvelukyqaZiOlIEjxoKnS6yP7&#10;moRm34bsVtN/7wpCj8PMfMPk69F24kyDbx1reJ4pEMSVMy3XGo6fm+kShA/IBjvHpOGPPKyLh0mO&#10;mXEXPtC5DLWIEPYZamhC6DMpfdWQRT9zPXH0vt1gMUQ51NIMeIlw28lEqYW02HJcaLCn94aqn/LX&#10;alh8zL/2+2ozP5TbdOfJmpNxQeunx/HtFUSgMfyH7+2t0ZCoZbJapSp9gdun+Adkc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8YXur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bskA&#10;AADiAAAADwAAAGRycy9kb3ducmV2LnhtbESPQWvCQBSE7wX/w/IEL1I31kZD6ipSEXpsbfH8kn1u&#10;QrNvY3aN6b/vFgoeh5n5hllvB9uInjpfO1YwnyUgiEunazYKvj4PjxkIH5A1No5JwQ952G5GD2vM&#10;tbvxB/XHYESEsM9RQRVCm0vpy4os+plriaN3dp3FEGVnpO7wFuG2kU9JspQWa44LFbb0WlH5fbxa&#10;BXix76fCBef7wpj9NG2HqU6VmoyH3QuIQEO4h//bb1rBapEtn9PFfAV/l+Idk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RX/bskAAADiAAAADwAAAAAAAAAAAAAAAACYAgAA&#10;ZHJzL2Rvd25yZXYueG1sUEsFBgAAAAAEAAQA9QAAAI4DAAAAAA==&#10;" fillcolor="#a5a5a5 [2092]" stroked="f" strokeweight="1pt">
                        <v:stroke joinstyle="miter"/>
                      </v:roundrect>
                    </v:group>
                    <v:oval id="شكل بيضاوي 52" o:spid="_x0000_s19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9rcgA&#10;AADjAAAADwAAAGRycy9kb3ducmV2LnhtbERP3UvDMBB/F/wfwgm+ucRCu61bNmRDUHCg3cfz0dza&#10;suZSmrh2/70RBB/v933L9WhbcaXeN441PE8UCOLSmYYrDYf969MMhA/IBlvHpOFGHtar+7sl5sYN&#10;/EXXIlQihrDPUUMdQpdL6cuaLPqJ64gjd3a9xRDPvpKmxyGG21YmSmXSYsOxocaONjWVl+Lbavi8&#10;nI+30/uH2lVuKLLBbpPE7LV+fBhfFiACjeFf/Od+M3F+mk7naaaSFH5/igD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QL2tyAAAAOMAAAAPAAAAAAAAAAAAAAAAAJgCAABk&#10;cnMvZG93bnJldi54bWxQSwUGAAAAAAQABAD1AAAAjQMAAAAA&#10;" filled="f" strokecolor="#168489" strokeweight="1pt">
                      <v:stroke joinstyle="miter"/>
                    </v:oval>
                  </v:group>
                  <v:shape id="مربع نص 41" o:spid="_x0000_s199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HtMYA&#10;AADjAAAADwAAAGRycy9kb3ducmV2LnhtbERPS0/DMAy+I/EfIiNxY8kYVKxbNk08pB24bJS71Zim&#10;WuNUjVm7f0+QkDj6e3u9nUKnzjSkNrKF+cyAIq6ja7mxUH283T2BSoLssItMFi6UYLu5vlpj6eLI&#10;BzofpVE5hFOJFrxIX2qdak8B0yz2xJn7ikNAyefQaDfgmMNDp++NKXTAlnODx56ePdWn43ewIOJ2&#10;80v1GtL+c3p/Gb2pH7Gy9vZm2q1ACU3yL/5z712eb5bFwhQPyw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fHtM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التغيير تدريجيًا:</w:t>
                          </w:r>
                        </w:p>
                      </w:txbxContent>
                    </v:textbox>
                  </v:shape>
                </v:group>
                <v:shape id="صورة 54" o:spid="_x0000_s19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t3uqswAAADiAAAADwAAAAAA&#10;AAAAAAAAAACfAgAAZHJzL2Rvd25yZXYueG1sUEsFBgAAAAAEAAQA9wAAAJgDA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تنفيذ التغيير بشكل تدريجي وتقديم فرص للتكيف.</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البدء بجهود صغيرة ومحدودة وتوسيعها تدريجيا</w:t>
      </w:r>
      <w:r w:rsidRPr="00851F9F">
        <w:rPr>
          <w:rFonts w:ascii="Sakkal Majalla" w:hAnsi="Sakkal Majalla" w:cs="Sakkal Majalla" w:hint="cs"/>
          <w:sz w:val="34"/>
          <w:szCs w:val="34"/>
          <w:rtl/>
        </w:rPr>
        <w:t>ً</w:t>
      </w:r>
      <w:r w:rsidRPr="00851F9F">
        <w:rPr>
          <w:rFonts w:ascii="Sakkal Majalla" w:hAnsi="Sakkal Majalla" w:cs="Sakkal Majalla"/>
          <w:sz w:val="34"/>
          <w:szCs w:val="34"/>
          <w:rtl/>
        </w:rPr>
        <w:t>.</w:t>
      </w:r>
    </w:p>
    <w:p w:rsidR="00560E47" w:rsidRPr="00B928E9" w:rsidRDefault="00560E47" w:rsidP="00560E47">
      <w:r w:rsidRPr="002A078C">
        <w:rPr>
          <w:rFonts w:ascii="Sakkal Majalla" w:hAnsi="Sakkal Majalla"/>
          <w:noProof/>
          <w:sz w:val="34"/>
        </w:rPr>
        <mc:AlternateContent>
          <mc:Choice Requires="wpg">
            <w:drawing>
              <wp:inline distT="0" distB="0" distL="0" distR="0" wp14:anchorId="10DC7C5C" wp14:editId="12BC9ABA">
                <wp:extent cx="5731510" cy="891540"/>
                <wp:effectExtent l="0" t="0" r="2540" b="22860"/>
                <wp:docPr id="7980594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43337808" name="مجموعة 47"/>
                        <wpg:cNvGrpSpPr/>
                        <wpg:grpSpPr>
                          <a:xfrm>
                            <a:off x="0" y="0"/>
                            <a:ext cx="5731510" cy="895351"/>
                            <a:chOff x="0" y="0"/>
                            <a:chExt cx="5878196" cy="918845"/>
                          </a:xfrm>
                        </wpg:grpSpPr>
                        <wpg:grpSp>
                          <wpg:cNvPr id="1128537791" name="مجموعة 48"/>
                          <wpg:cNvGrpSpPr/>
                          <wpg:grpSpPr>
                            <a:xfrm>
                              <a:off x="0" y="0"/>
                              <a:ext cx="5878196" cy="918845"/>
                              <a:chOff x="0" y="0"/>
                              <a:chExt cx="6240348" cy="919070"/>
                            </a:xfrm>
                          </wpg:grpSpPr>
                          <wpg:grpSp>
                            <wpg:cNvPr id="1773663977" name="مجموعة 49"/>
                            <wpg:cNvGrpSpPr/>
                            <wpg:grpSpPr>
                              <a:xfrm>
                                <a:off x="0" y="169208"/>
                                <a:ext cx="5433072" cy="580613"/>
                                <a:chOff x="0" y="169208"/>
                                <a:chExt cx="5433072" cy="580613"/>
                              </a:xfrm>
                            </wpg:grpSpPr>
                            <wps:wsp>
                              <wps:cNvPr id="1479153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45925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74597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2630246"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تقديم الدعم والتدريب:</w:t>
                                </w:r>
                              </w:p>
                            </w:txbxContent>
                          </wps:txbx>
                          <wps:bodyPr wrap="square" rtlCol="1">
                            <a:spAutoFit/>
                          </wps:bodyPr>
                        </wps:wsp>
                      </wpg:grpSp>
                      <pic:pic xmlns:pic="http://schemas.openxmlformats.org/drawingml/2006/picture">
                        <pic:nvPicPr>
                          <pic:cNvPr id="49140411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">
                <v:group id="مجموعة 47" o:spid="_x0000_s20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GOyjDIAAAA&#10;4gAAAA8AAAAAAAAAAAAAAAAAqgIAAGRycy9kb3ducmV2LnhtbFBLBQYAAAAABAAEAPoAAACfAwAA&#10;AAA=&#10;">
                  <v:group id="مجموعة 48" o:spid="_x0000_s20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pQ60yQAA&#10;AOMAAAAPAAAAAAAAAAAAAAAAAKoCAABkcnMvZG93bnJldi54bWxQSwUGAAAAAAQABAD6AAAAoAMA&#10;AAAA&#10;">
                    <v:group id="مجموعة 49" o:spid="_x0000_s20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f2Y+OyQAA&#10;AOMAAAAPAAAAAAAAAAAAAAAAAKoCAABkcnMvZG93bnJldi54bWxQSwUGAAAAAAQABAD6AAAAoAMA&#10;AAAA&#10;">
                      <v:shape id="شكل حر 50" o:spid="_x0000_s20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dF78YA&#10;AADiAAAADwAAAGRycy9kb3ducmV2LnhtbERPTWvCQBC9C/6HZYTedGM1sUZXKQVBxIOJLb0O2TEJ&#10;ZmdDdqvpv3eFQo+P973e9qYRN+pcbVnBdBKBIC6srrlU8Hnejd9AOI+ssbFMCn7JwXYzHKwx1fbO&#10;Gd1yX4oQwi5FBZX3bSqlKyoy6Ca2JQ7cxXYGfYBdKXWH9xBuGvkaRYk0WHNoqLClj4qKa/5jFCSH&#10;+Pt0KnZxlu9nR0dGf2nrlXoZ9e8rEJ56/y/+c+91mD9fLKfxLJnD81LAID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dF78YAAADi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gM+cUA&#10;AADjAAAADwAAAGRycy9kb3ducmV2LnhtbERPX2vCMBB/H/gdwgm+yEwXVtmqUYYy2OOmsuezOdNi&#10;c6lNrN23XwYDH+/3/5brwTWipy7UnjU8zTIQxKU3NVsNh/374wuIEJENNp5Jww8FWK9GD0ssjL/x&#10;F/W7aEUK4VCghirGtpAylBU5DDPfEifu5DuHMZ2dlabDWwp3jVRZNpcOa04NFba0qag8765OA17c&#10;5/fRRx/6o7Xbad4OU5NrPRkPbwsQkYZ4F/+7P0yar+bP+avKlYK/nxIA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eAz5xQAAAOMAAAAPAAAAAAAAAAAAAAAAAJgCAABkcnMv&#10;ZG93bnJldi54bWxQSwUGAAAAAAQABAD1AAAAigMAAAAA&#10;" fillcolor="#a5a5a5 [2092]" stroked="f" strokeweight="1pt">
                        <v:stroke joinstyle="miter"/>
                      </v:roundrect>
                    </v:group>
                    <v:oval id="شكل بيضاوي 52" o:spid="_x0000_s20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kv8kA&#10;AADiAAAADwAAAGRycy9kb3ducmV2LnhtbERPy2rCQBTdF/oPwxW6MxNDTTU6SmkpWKhg42N9yVyT&#10;YOZOyExN/PtOQejiLA7nxVmuB9OIK3WutqxgEsUgiAuray4VHPYf4xkI55E1NpZJwY0crFePD0vM&#10;tO35m665L0UoYZehgsr7NpPSFRUZdJFtiYN2tp1BH2hXSt1hH8pNI5M4TqXBmsNChS29VVRc8h+j&#10;YHc5H2+nz694W9o+T3vzniR6r9TTaHhdgPA0+H/zPb3RCqbzl+eANIG/S+EO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D6kv8kAAADiAAAADwAAAAAAAAAAAAAAAACYAgAA&#10;ZHJzL2Rvd25yZXYueG1sUEsFBgAAAAAEAAQA9QAAAI4DAAAAAA==&#10;" filled="f" strokecolor="#168489" strokeweight="1pt">
                      <v:stroke joinstyle="miter"/>
                    </v:oval>
                  </v:group>
                  <v:shape id="مربع نص 41" o:spid="_x0000_s200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c2r8gA&#10;AADiAAAADwAAAGRycy9kb3ducmV2LnhtbESPzWrDMBCE74W+g9hCb40UNzXFjRJCfyCHXpq698Xa&#10;WCbWyljb2Hn7qlDocZiZb5j1dg69OtOYusgWlgsDiriJruPWQv35dvcIKgmywz4yWbhQgu3m+mqN&#10;lYsTf9D5IK3KEE4VWvAiQ6V1ajwFTIs4EGfvGMeAkuXYajfilOGh14UxpQ7YcV7wONCzp+Z0+A4W&#10;RNxuealfQ9p/ze8vkzfNA9bW3t7MuydQQrP8h//ae2dhVRTlvSlWJf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FzavyAAAAOI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تقديم الدعم والتدريب:</w:t>
                          </w:r>
                        </w:p>
                      </w:txbxContent>
                    </v:textbox>
                  </v:shape>
                </v:group>
                <v:shape id="صورة 54" o:spid="_x0000_s20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ApiDIywAAAOIAAAAPAAAAAAAA&#10;AAAAAAAAAJ8CAABkcnMvZG93bnJldi54bWxQSwUGAAAAAAQABAD3AAAAlwM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توفير التدريب والأدوات اللازمة لمساعدة الموظفين على التكيف.</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توفير الدعم والإرشاد الشخصي للتعامل مع مخاوفهم وقلقهم.</w:t>
      </w:r>
    </w:p>
    <w:p w:rsidR="00560E47" w:rsidRPr="00B928E9" w:rsidRDefault="00560E47" w:rsidP="00560E47">
      <w:r w:rsidRPr="002A078C">
        <w:rPr>
          <w:rFonts w:ascii="Sakkal Majalla" w:hAnsi="Sakkal Majalla"/>
          <w:noProof/>
          <w:sz w:val="34"/>
        </w:rPr>
        <mc:AlternateContent>
          <mc:Choice Requires="wpg">
            <w:drawing>
              <wp:inline distT="0" distB="0" distL="0" distR="0" wp14:anchorId="761D3F1B" wp14:editId="0A27F8C6">
                <wp:extent cx="5731510" cy="891540"/>
                <wp:effectExtent l="0" t="0" r="2540" b="22860"/>
                <wp:docPr id="18018977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15223959" name="مجموعة 47"/>
                        <wpg:cNvGrpSpPr/>
                        <wpg:grpSpPr>
                          <a:xfrm>
                            <a:off x="0" y="0"/>
                            <a:ext cx="5731510" cy="895351"/>
                            <a:chOff x="0" y="0"/>
                            <a:chExt cx="5878196" cy="918845"/>
                          </a:xfrm>
                        </wpg:grpSpPr>
                        <wpg:grpSp>
                          <wpg:cNvPr id="109310323" name="مجموعة 48"/>
                          <wpg:cNvGrpSpPr/>
                          <wpg:grpSpPr>
                            <a:xfrm>
                              <a:off x="0" y="0"/>
                              <a:ext cx="5878196" cy="918845"/>
                              <a:chOff x="0" y="0"/>
                              <a:chExt cx="6240348" cy="919070"/>
                            </a:xfrm>
                          </wpg:grpSpPr>
                          <wpg:grpSp>
                            <wpg:cNvPr id="2143248650" name="مجموعة 49"/>
                            <wpg:cNvGrpSpPr/>
                            <wpg:grpSpPr>
                              <a:xfrm>
                                <a:off x="0" y="169208"/>
                                <a:ext cx="5433072" cy="580613"/>
                                <a:chOff x="0" y="169208"/>
                                <a:chExt cx="5433072" cy="580613"/>
                              </a:xfrm>
                            </wpg:grpSpPr>
                            <wps:wsp>
                              <wps:cNvPr id="16793480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295156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322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2635575"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الاحتفاء بالنجاحات المبكرة:</w:t>
                                </w:r>
                              </w:p>
                            </w:txbxContent>
                          </wps:txbx>
                          <wps:bodyPr wrap="square" rtlCol="1">
                            <a:spAutoFit/>
                          </wps:bodyPr>
                        </wps:wsp>
                      </wpg:grpSp>
                      <pic:pic xmlns:pic="http://schemas.openxmlformats.org/drawingml/2006/picture">
                        <pic:nvPicPr>
                          <pic:cNvPr id="40003657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0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I76nyQcIAADh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20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AMoPMoA&#10;AADiAAAADwAAAAAAAAAAAAAAAACqAgAAZHJzL2Rvd25yZXYueG1sUEsFBgAAAAAEAAQA+gAAAKED&#10;AAAAAA==&#10;">
                  <v:group id="مجموعة 48" o:spid="_x0000_s20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TC+Q8cAAADi&#10;AAAADwAAAAAAAAAAAAAAAACqAgAAZHJzL2Rvd25yZXYueG1sUEsFBgAAAAAEAAQA+gAAAJ4DAAAA&#10;AA==&#10;">
                    <v:group id="مجموعة 49" o:spid="_x0000_s20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YAzousoA&#10;AADjAAAADwAAAAAAAAAAAAAAAACqAgAAZHJzL2Rvd25yZXYueG1sUEsFBgAAAAAEAAQA+gAAAKED&#10;AAAAAA==&#10;">
                      <v:shape id="شكل حر 50" o:spid="_x0000_s20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V9WsgA&#10;AADjAAAADwAAAGRycy9kb3ducmV2LnhtbERPzWrCQBC+F/oOyxR6qxsbTTXNKiIEpPRgUsXrkJ0m&#10;odnZkN1qfPtuQfA43/9k69F04kyDay0rmE4iEMSV1S3XCg5f+csChPPIGjvLpOBKDtarx4cMU20v&#10;XNC59LUIIexSVNB436dSuqohg25ie+LAfdvBoA/nUEs94CWEm06+RlEiDbYcGhrsadtQ9VP+GgXJ&#10;x/y031f5vCh38acjo4/aeqWen8bNOwhPo7+Lb+6dDvOTt2U8W0TTGP5/CgDI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hX1a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A1cYA&#10;AADjAAAADwAAAGRycy9kb3ducmV2LnhtbERPS2vCQBC+C/6HZQq9iNkYiI80q5SWgseqpecxO92E&#10;Zmdjdhvjv+8WCh7ne0+5G20rBup941jBIklBEFdON2wUfJze5msQPiBrbB2Tght52G2nkxIL7a58&#10;oOEYjIgh7AtUUIfQFVL6qiaLPnEdceS+XG8xxLM3Uvd4jeG2lVmaLqXFhmNDjR291FR9H3+sArzY&#10;98+zC84PZ2NeZ3k3znSu1OPD+PwEItAY7uJ/917H+Vm2yRf5cr2Cv58iA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5A1cYAAADjAAAADwAAAAAAAAAAAAAAAACYAgAAZHJz&#10;L2Rvd25yZXYueG1sUEsFBgAAAAAEAAQA9QAAAIsDAAAAAA==&#10;" fillcolor="#a5a5a5 [2092]" stroked="f" strokeweight="1pt">
                        <v:stroke joinstyle="miter"/>
                      </v:roundrect>
                    </v:group>
                    <v:oval id="شكل بيضاوي 52" o:spid="_x0000_s20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dckA&#10;AADiAAAADwAAAGRycy9kb3ducmV2LnhtbESPUUvDMBSF3wX/Q7iCby5ZHGV0y8ZQBAWF2eqeL81d&#10;W9bclCau3b83wsDHwznnO5z1dnKdONMQWs8G5jMFgrjytuXawFf58rAEESKyxc4zGbhQgO3m9maN&#10;ufUjf9K5iLVIEA45Gmhi7HMpQ9WQwzDzPXHyjn5wGJMcamkHHBPcdVIrlUmHLaeFBnt6aqg6FT/O&#10;wP50/L4c3t7VR+3HIhvds9a2NOb+btqtQESa4n/42n61BpYLtXjUWmXwdyndAbn5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fVdckAAADiAAAADwAAAAAAAAAAAAAAAACYAgAA&#10;ZHJzL2Rvd25yZXYueG1sUEsFBgAAAAAEAAQA9QAAAI4DAAAAAA==&#10;" filled="f" strokecolor="#168489" strokeweight="1pt">
                      <v:stroke joinstyle="miter"/>
                    </v:oval>
                  </v:group>
                  <v:shape id="مربع نص 41" o:spid="_x0000_s201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q9CsYA&#10;AADjAAAADwAAAGRycy9kb3ducmV2LnhtbERPS0vDQBC+C/0PyxS82U0qaTV2W4oP6MFL23gfsmM2&#10;mJ0N2bFJ/70rCB7ne89mN/lOXWiIbWAD+SIDRVwH23JjoDq/3T2AioJssQtMBq4UYbed3WywtGHk&#10;I11O0qgUwrFEA06kL7WOtSOPcRF64sR9hsGjpHNotB1wTOG+08ssW2mPLacGhz09O6q/Tt/egIjd&#10;59fq1cfDx/T+MrqsLrAy5nY+7Z9ACU3yL/5zH2ya/5gvV/dFsS7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q9CsYAAADjAAAADwAAAAAAAAAAAAAAAACYAgAAZHJz&#10;L2Rvd25yZXYueG1sUEsFBgAAAAAEAAQA9QAAAIsDA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الاحتفاء بالنجاحات المبكرة:</w:t>
                          </w:r>
                        </w:p>
                      </w:txbxContent>
                    </v:textbox>
                  </v:shape>
                </v:group>
                <v:shape id="صورة 54" o:spid="_x0000_s20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gqsDLAAAA4gAAAA8AAABkcnMvZG93bnJldi54bWxEj0FLAzEUhO+C/yE8wZtNtLqta9OiUkHo&#10;qd1WPD43z921ycuaxHb990YQPA4z8w0zWwzOigOF2HnWcDlSIIhrbzpuNGyrp4spiJiQDVrPpOGb&#10;IizmpyczLI0/8poOm9SIDOFYooY2pb6UMtYtOYwj3xNn790HhynL0EgT8JjhzsorpQrpsOO80GJP&#10;jy3V+82X07AKD28ft9WLrT7Xr8upHU92++VK6/Oz4f4ORKIh/Yf/2s9Gw7VSalzcTAr4vZTvgJz/&#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nYKrAywAAAOIAAAAPAAAAAAAA&#10;AAAAAAAAAJ8CAABkcnMvZG93bnJldi54bWxQSwUGAAAAAAQABAD3AAAAlwM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الاحتفال بالتقدم والنتائج الإيجابية في المراحل الأولى للتغيير.</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تسليط الضوء على الممارسات الناجحة وتعزيزها.</w:t>
      </w:r>
    </w:p>
    <w:p w:rsidR="00560E47" w:rsidRPr="00B928E9" w:rsidRDefault="00560E47" w:rsidP="00560E47">
      <w:r w:rsidRPr="002A078C">
        <w:rPr>
          <w:rFonts w:ascii="Sakkal Majalla" w:hAnsi="Sakkal Majalla"/>
          <w:noProof/>
          <w:sz w:val="34"/>
        </w:rPr>
        <mc:AlternateContent>
          <mc:Choice Requires="wpg">
            <w:drawing>
              <wp:inline distT="0" distB="0" distL="0" distR="0" wp14:anchorId="6E83DA42" wp14:editId="536B1FD2">
                <wp:extent cx="5731510" cy="891540"/>
                <wp:effectExtent l="0" t="0" r="2540" b="22860"/>
                <wp:docPr id="7845044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19994228" name="مجموعة 47"/>
                        <wpg:cNvGrpSpPr/>
                        <wpg:grpSpPr>
                          <a:xfrm>
                            <a:off x="0" y="0"/>
                            <a:ext cx="5731510" cy="895351"/>
                            <a:chOff x="0" y="0"/>
                            <a:chExt cx="5878196" cy="918845"/>
                          </a:xfrm>
                        </wpg:grpSpPr>
                        <wpg:grpSp>
                          <wpg:cNvPr id="1352959346" name="مجموعة 48"/>
                          <wpg:cNvGrpSpPr/>
                          <wpg:grpSpPr>
                            <a:xfrm>
                              <a:off x="0" y="0"/>
                              <a:ext cx="5878196" cy="918845"/>
                              <a:chOff x="0" y="0"/>
                              <a:chExt cx="6240348" cy="919070"/>
                            </a:xfrm>
                          </wpg:grpSpPr>
                          <wpg:grpSp>
                            <wpg:cNvPr id="108376745" name="مجموعة 49"/>
                            <wpg:cNvGrpSpPr/>
                            <wpg:grpSpPr>
                              <a:xfrm>
                                <a:off x="0" y="169208"/>
                                <a:ext cx="5433072" cy="580613"/>
                                <a:chOff x="0" y="169208"/>
                                <a:chExt cx="5433072" cy="580613"/>
                              </a:xfrm>
                            </wpg:grpSpPr>
                            <wps:wsp>
                              <wps:cNvPr id="15744439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518196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372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9792256" name="مربع نص 41"/>
                          <wps:cNvSpPr txBox="1"/>
                          <wps:spPr>
                            <a:xfrm>
                              <a:off x="204466" y="257055"/>
                              <a:ext cx="4615801" cy="387740"/>
                            </a:xfrm>
                            <a:prstGeom prst="rect">
                              <a:avLst/>
                            </a:prstGeom>
                            <a:noFill/>
                          </wps:spPr>
                          <wps:txbx>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المقاومة الشديدة:</w:t>
                                </w:r>
                              </w:p>
                            </w:txbxContent>
                          </wps:txbx>
                          <wps:bodyPr wrap="square" rtlCol="1">
                            <a:spAutoFit/>
                          </wps:bodyPr>
                        </wps:wsp>
                      </wpg:grpSp>
                      <pic:pic xmlns:pic="http://schemas.openxmlformats.org/drawingml/2006/picture">
                        <pic:nvPicPr>
                          <pic:cNvPr id="1304349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">
                <v:group id="مجموعة 47" o:spid="_x0000_s20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WCuj&#10;js0AAADjAAAADwAAAAAAAAAAAAAAAACqAgAAZHJzL2Rvd25yZXYueG1sUEsFBgAAAAAEAAQA+gAA&#10;AKQDAAAAAA==&#10;">
                  <v:group id="مجموعة 48" o:spid="_x0000_s20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gpknyQAA&#10;AOMAAAAPAAAAAAAAAAAAAAAAAKoCAABkcnMvZG93bnJldi54bWxQSwUGAAAAAAQABAD6AAAAoAMA&#10;AAAA&#10;">
                    <v:group id="مجموعة 49" o:spid="_x0000_s20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M7zi8cAAADi&#10;AAAADwAAAAAAAAAAAAAAAACqAgAAZHJzL2Rvd25yZXYueG1sUEsFBgAAAAAEAAQA+gAAAJ4DAAAA&#10;AA==&#10;">
                      <v:shape id="شكل حر 50" o:spid="_x0000_s20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bhPccA&#10;AADjAAAADwAAAGRycy9kb3ducmV2LnhtbERPS2vCQBC+C/6HZYTedGNNfERXKQVBSg8mVbwO2TEJ&#10;ZmdDdqvpv+8WhB7ne89m15tG3KlztWUF00kEgriwuuZSwelrP16CcB5ZY2OZFPyQg912ONhgqu2D&#10;M7rnvhQhhF2KCirv21RKV1Rk0E1sSxy4q+0M+nB2pdQdPkK4aeRrFM2lwZpDQ4UtvVdU3PJvo2D+&#10;kVyOx2KfZPlh9unI6LO2XqmXUf+2BuGp9//ip/ugw/xkEcfxbLWcwt9PAQC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24T3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StcgA&#10;AADiAAAADwAAAGRycy9kb3ducmV2LnhtbESPQWvCQBSE74X+h+UJXkQ3EaIxukppETy2Wnp+Zp+b&#10;YPZtmt3G+O+7hYLHYWa+YTa7wTaip87XjhWkswQEcel0zUbB52k/zUH4gKyxcUwK7uRht31+2mCh&#10;3Y0/qD8GIyKEfYEKqhDaQkpfVmTRz1xLHL2L6yyGKDsjdYe3CLeNnCfJQlqsOS5U2NJrReX1+GMV&#10;4Ld9/zq74Hx/NuZtkrXDRGdKjUfDyxpEoCE8wv/tg1aQZ2merhbLOfxdindAb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PNK1yAAAAOIAAAAPAAAAAAAAAAAAAAAAAJgCAABk&#10;cnMvZG93bnJldi54bWxQSwUGAAAAAAQABAD1AAAAjQMAAAAA&#10;" fillcolor="#a5a5a5 [2092]" stroked="f" strokeweight="1pt">
                        <v:stroke joinstyle="miter"/>
                      </v:roundrect>
                    </v:group>
                    <v:oval id="شكل بيضاوي 52" o:spid="_x0000_s20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tcgA&#10;AADjAAAADwAAAGRycy9kb3ducmV2LnhtbERPX2vCMBB/H/gdwgl7m6lRdFajyMZgwgRX3Z6P5myL&#10;zaU0ma3f3gwGe7zf/1tteluLK7W+cqxhPEpAEOfOVFxoOB3fnp5B+IBssHZMGm7kYbMePKwwNa7j&#10;T7pmoRAxhH2KGsoQmlRKn5dk0Y9cQxy5s2sthni2hTQtdjHc1lIlyUxarDg2lNjQS0n5JfuxGg6X&#10;89fte/eR7AvXZbPOvipljlo/DvvtEkSgPvyL/9zvJs4fTxeTuVKTKfz+FAGQ6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zK1yAAAAOMAAAAPAAAAAAAAAAAAAAAAAJgCAABk&#10;cnMvZG93bnJldi54bWxQSwUGAAAAAAQABAD1AAAAjQMAAAAA&#10;" filled="f" strokecolor="#168489" strokeweight="1pt">
                      <v:stroke joinstyle="miter"/>
                    </v:oval>
                  </v:group>
                  <v:shape id="مربع نص 41" o:spid="_x0000_s202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Gt8MgA&#10;AADjAAAADwAAAGRycy9kb3ducmV2LnhtbERPwWrCQBC9F/oPyxR6qxsD2hpdRWoLHrzUxvuQHbOh&#10;2dmQHU38+26hIO808+a9N2+1GX2rrtTHJrCB6SQDRVwF23BtoPz+fHkDFQXZYhuYDNwowmb9+LDC&#10;woaBv+h6lFolE44FGnAiXaF1rBx5jJPQESfuHHqPksa+1rbHIZn7VudZNtceG04JDjt6d1T9HC/e&#10;gIjdTm/lh4/703jYDS6rZlga8/w0bpeghEa5H/+r9za9v3hNyPPZHP46pQXo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Qa3wyAAAAOMAAAAPAAAAAAAAAAAAAAAAAJgCAABk&#10;cnMvZG93bnJldi54bWxQSwUGAAAAAAQABAD1AAAAjQMAAAAA&#10;" filled="f" stroked="f">
                    <v:textbox style="mso-fit-shape-to-text:t">
                      <w:txbxContent>
                        <w:p w:rsidR="001338CC" w:rsidRDefault="001338CC" w:rsidP="00560E47">
                          <w:pPr>
                            <w:rPr>
                              <w:rFonts w:eastAsia="Calibri" w:hAnsi="Adobe Arabic" w:cs="Adobe Arabic"/>
                              <w:b/>
                              <w:bCs/>
                              <w:color w:val="FFFFFF"/>
                              <w:kern w:val="24"/>
                              <w:sz w:val="36"/>
                              <w:szCs w:val="36"/>
                              <w:lang w:bidi="ar-EG"/>
                            </w:rPr>
                          </w:pPr>
                          <w:r w:rsidRPr="00851F9F">
                            <w:rPr>
                              <w:rFonts w:eastAsia="Calibri" w:hAnsi="Adobe Arabic" w:cs="Adobe Arabic"/>
                              <w:b/>
                              <w:bCs/>
                              <w:color w:val="FFFFFF"/>
                              <w:kern w:val="24"/>
                              <w:sz w:val="36"/>
                              <w:szCs w:val="36"/>
                              <w:rtl/>
                              <w:lang w:bidi="ar-EG"/>
                            </w:rPr>
                            <w:t>إدارة المقاومة الشديدة:</w:t>
                          </w:r>
                        </w:p>
                      </w:txbxContent>
                    </v:textbox>
                  </v:shape>
                </v:group>
                <v:shape id="صورة 54" o:spid="_x0000_s20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TPLDHAAAA4QAAAA8AAABkcnMvZG93bnJldi54bWxET11PwjAUfTfxPzTXxDfpdERgUIgaTEx4&#10;ginh8bJet0l7O9sK899bExIeT873bNFbI47kQ+tYwf0gA0FcOd1yreC9fL0bgwgRWaNxTAp+KcBi&#10;fn01w0K7E6/puIm1SCEcClTQxNgVUoaqIYth4DrixH06bzEm6GupPZ5SuDXyIcsepcWWU0ODHb00&#10;VB02P1bByj/vvybl1pTf691ybPLRx2G5Uur2pn+agojUx4v47H7TaX6eDfPhZAT/jxIE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NTPLDHAAAA4QAAAA8AAAAAAAAAAAAA&#10;AAAAnwIAAGRycy9kb3ducmV2LnhtbFBLBQYAAAAABAAEAPcAAACTAwAAAAA=&#10;">
                  <v:imagedata r:id="rId74" o:title=""/>
                  <v:path arrowok="t"/>
                </v:shape>
                <w10:wrap anchorx="page"/>
                <w10:anchorlock/>
              </v:group>
            </w:pict>
          </mc:Fallback>
        </mc:AlternateConten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التعامل بحزم مع المقاومة الشديدة والعنيدة بعد استنفاد الخيارات الأخرى.</w:t>
      </w:r>
    </w:p>
    <w:p w:rsidR="00560E47" w:rsidRPr="00851F9F" w:rsidRDefault="00560E47" w:rsidP="00851F9F">
      <w:pPr>
        <w:pStyle w:val="ListParagraph"/>
        <w:numPr>
          <w:ilvl w:val="0"/>
          <w:numId w:val="15"/>
        </w:numPr>
        <w:spacing w:after="0"/>
        <w:jc w:val="both"/>
        <w:rPr>
          <w:rFonts w:ascii="Sakkal Majalla" w:hAnsi="Sakkal Majalla" w:cs="Sakkal Majalla"/>
          <w:sz w:val="34"/>
          <w:szCs w:val="34"/>
        </w:rPr>
      </w:pPr>
      <w:r w:rsidRPr="00851F9F">
        <w:rPr>
          <w:rFonts w:ascii="Sakkal Majalla" w:hAnsi="Sakkal Majalla" w:cs="Sakkal Majalla"/>
          <w:sz w:val="34"/>
          <w:szCs w:val="34"/>
          <w:rtl/>
        </w:rPr>
        <w:t>النظر في إجراءات تأديبية في حالات المقاومة المفرطة والمؤذية.</w:t>
      </w:r>
    </w:p>
    <w:p w:rsidR="00560E47" w:rsidRDefault="00560E47" w:rsidP="00560E47">
      <w:r w:rsidRPr="00B928E9">
        <w:rPr>
          <w:rtl/>
        </w:rPr>
        <w:t>إن التعامل الحكيم والمتكامل مع مقاومة التغيير يساهم بشكل كبير في نجاح عمليات التغيير التنظيمي.</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851F9F" w:rsidRPr="00D44B16" w:rsidTr="002B0E56">
        <w:tc>
          <w:tcPr>
            <w:tcW w:w="1963" w:type="dxa"/>
            <w:tcBorders>
              <w:right w:val="single" w:sz="36" w:space="0" w:color="168489"/>
            </w:tcBorders>
            <w:shd w:val="clear" w:color="auto" w:fill="F2F2F2" w:themeFill="background1" w:themeFillShade="F2"/>
            <w:vAlign w:val="center"/>
          </w:tcPr>
          <w:p w:rsidR="00851F9F" w:rsidRPr="00D44B16" w:rsidRDefault="00851F9F" w:rsidP="001338C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022AC03E" wp14:editId="3D1DBCA7">
                  <wp:extent cx="563984" cy="563914"/>
                  <wp:effectExtent l="0" t="0" r="7620" b="7620"/>
                  <wp:docPr id="939801414" name="Picture 939801414"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851F9F" w:rsidRPr="00D44B16" w:rsidRDefault="00851F9F" w:rsidP="001338CC">
            <w:pPr>
              <w:jc w:val="center"/>
              <w:rPr>
                <w:rFonts w:eastAsia="Times New Roman" w:cs="GE Dinar Two Medium"/>
                <w:color w:val="1E3D6A"/>
                <w:kern w:val="24"/>
                <w:szCs w:val="28"/>
                <w:rtl/>
                <w:lang w:bidi="ar-SY"/>
              </w:rPr>
            </w:pPr>
            <w:r w:rsidRPr="00851F9F">
              <w:rPr>
                <w:rFonts w:ascii="Adobe Arabic" w:eastAsia="Times New Roman" w:hAnsi="Adobe Arabic" w:cs="Adobe Arabic"/>
                <w:b/>
                <w:bCs/>
                <w:color w:val="168489"/>
                <w:kern w:val="24"/>
                <w:sz w:val="44"/>
                <w:szCs w:val="44"/>
                <w:rtl/>
                <w:lang w:bidi="ar-SY"/>
              </w:rPr>
              <w:t>ما هي أفضل الطرق لتعزيز الشعور بالملكية والتمكين لدى الموظفين خلال عملية التغيير؟</w:t>
            </w:r>
          </w:p>
        </w:tc>
      </w:tr>
      <w:tr w:rsidR="00851F9F" w:rsidRPr="00D44B16" w:rsidTr="002B0E56">
        <w:tc>
          <w:tcPr>
            <w:tcW w:w="1963" w:type="dxa"/>
            <w:tcBorders>
              <w:right w:val="single" w:sz="36" w:space="0" w:color="168489"/>
            </w:tcBorders>
            <w:shd w:val="clear" w:color="auto" w:fill="F2F2F2" w:themeFill="background1" w:themeFillShade="F2"/>
            <w:vAlign w:val="center"/>
          </w:tcPr>
          <w:p w:rsidR="00851F9F" w:rsidRPr="00D44B16" w:rsidRDefault="00851F9F" w:rsidP="001338C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851F9F" w:rsidRPr="00D44B16" w:rsidRDefault="00851F9F" w:rsidP="001338CC">
            <w:pPr>
              <w:spacing w:line="360" w:lineRule="auto"/>
              <w:rPr>
                <w:rFonts w:ascii="Adobe Arabic" w:hAnsi="Adobe Arabic" w:cs="Adobe Arabic"/>
                <w:b/>
                <w:color w:val="auto"/>
                <w:sz w:val="36"/>
                <w:szCs w:val="36"/>
                <w:rtl/>
              </w:rPr>
            </w:pPr>
          </w:p>
        </w:tc>
      </w:tr>
    </w:tbl>
    <w:p w:rsidR="00851F9F" w:rsidRDefault="00851F9F" w:rsidP="00851F9F">
      <w:pPr>
        <w:jc w:val="center"/>
        <w:rPr>
          <w:noProof/>
          <w:rtl/>
          <w:lang w:bidi="ar-SY"/>
        </w:rPr>
      </w:pPr>
    </w:p>
    <w:p w:rsidR="00851F9F" w:rsidRDefault="002B0E56" w:rsidP="002B0E56">
      <w:pPr>
        <w:ind w:left="-897"/>
        <w:jc w:val="center"/>
        <w:rPr>
          <w:noProof/>
          <w:rtl/>
          <w:lang w:bidi="ar-SY"/>
        </w:rPr>
      </w:pPr>
      <w:r>
        <w:rPr>
          <w:noProof/>
        </w:rPr>
        <mc:AlternateContent>
          <mc:Choice Requires="wps">
            <w:drawing>
              <wp:inline distT="0" distB="0" distL="0" distR="0" wp14:anchorId="684B1F5B" wp14:editId="010B3AB4">
                <wp:extent cx="6709214" cy="5915464"/>
                <wp:effectExtent l="0" t="0" r="15875" b="28575"/>
                <wp:docPr id="55872088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214" cy="5915464"/>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026" style="width:528.3pt;height:465.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851F9F" w:rsidRDefault="00851F9F" w:rsidP="00851F9F">
      <w:pPr>
        <w:jc w:val="center"/>
        <w:rPr>
          <w:rStyle w:val="Strong"/>
          <w:rFonts w:eastAsia="Times New Roman"/>
          <w:b w:val="0"/>
          <w:bCs w:val="0"/>
          <w:color w:val="000000"/>
          <w:sz w:val="32"/>
          <w:szCs w:val="32"/>
          <w:rtl/>
        </w:rPr>
      </w:pPr>
      <w:r w:rsidRPr="00F131A0">
        <w:rPr>
          <w:noProof/>
        </w:rPr>
        <w:drawing>
          <wp:inline distT="0" distB="0" distL="0" distR="0" wp14:anchorId="38DB1A01" wp14:editId="48815FD8">
            <wp:extent cx="1253370" cy="1165990"/>
            <wp:effectExtent l="0" t="0" r="4445" b="0"/>
            <wp:docPr id="1996756923"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151" cstate="print">
                      <a:duotone>
                        <a:schemeClr val="accent3">
                          <a:shade val="45000"/>
                          <a:satMod val="135000"/>
                        </a:schemeClr>
                        <a:prstClr val="white"/>
                      </a:duotone>
                      <a:extLst>
                        <a:ext uri="{BEBA8EAE-BF5A-486C-A8C5-ECC9F3942E4B}">
                          <a14:imgProps xmlns:a14="http://schemas.microsoft.com/office/drawing/2010/main">
                            <a14:imgLayer r:embed="rId15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851F9F" w:rsidRDefault="00851F9F" w:rsidP="00851F9F">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6001B8F3" wp14:editId="3D21337F">
                <wp:extent cx="5633504" cy="593062"/>
                <wp:effectExtent l="0" t="0" r="5715" b="0"/>
                <wp:docPr id="8805576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085747045" name="Rectangle 2085747045"/>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9814780" name="Rectangle 769814780"/>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9617341" name="TextBox 7"/>
                        <wps:cNvSpPr txBox="1"/>
                        <wps:spPr>
                          <a:xfrm>
                            <a:off x="1796583" y="0"/>
                            <a:ext cx="4386580" cy="536575"/>
                          </a:xfrm>
                          <a:prstGeom prst="rect">
                            <a:avLst/>
                          </a:prstGeom>
                          <a:noFill/>
                        </wps:spPr>
                        <wps:txbx>
                          <w:txbxContent>
                            <w:p w:rsidR="001338CC" w:rsidRDefault="001338CC" w:rsidP="00851F9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id="_x0000_s202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">
                <v:rect id="Rectangle 2085747045" o:spid="_x0000_s2028"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qsMsA&#10;AADjAAAADwAAAGRycy9kb3ducmV2LnhtbESPQWvCQBSE70L/w/IKvelug4k2ukoRRC891IZCb8/s&#10;axKafZtmV5P++26h4HGY+WaY9Xa0rbhS7xvHGh5nCgRx6UzDlYbibT9dgvAB2WDrmDT8kIft5m6y&#10;xty4gV/pegqViCXsc9RQh9DlUvqyJot+5jri6H263mKIsq+k6XGI5baViVKZtNhwXKixo11N5dfp&#10;YjUkxZgmw8v+6f2jOB9UdvneJZRp/XA/Pq9ABBrDLfxPH03k1DJdzBdqnsLfp/gH5OY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wQWqwywAAAOMAAAAPAAAAAAAAAAAAAAAAAJgC&#10;AABkcnMvZG93bnJldi54bWxQSwUGAAAAAAQABAD1AAAAkAMAAAAA&#10;" fillcolor="#f2f2f2 [3052]" stroked="f" strokeweight="1pt"/>
                <v:rect id="Rectangle 769814780" o:spid="_x0000_s2029"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auDsoA&#10;AADiAAAADwAAAGRycy9kb3ducmV2LnhtbESPzWrCQBSF9wXfYbhCN6VOEorG6Cg2UOhKWitdXzLX&#10;TDRzJ2SmmvTpO4uCy8P541tvB9uKK/W+cawgnSUgiCunG64VHL/ennMQPiBrbB2TgpE8bDeThzUW&#10;2t34k66HUIs4wr5ABSaErpDSV4Ys+pnriKN3cr3FEGVfS93jLY7bVmZJMpcWG44PBjsqDVWXw49V&#10;8Gs+srIc95eQPu3G8+vRfrt9ptTjdNitQAQawj38337XChbzZZ6+LPIIEZEiDsjN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tGrg7KAAAA4gAAAA8AAAAAAAAAAAAAAAAAmAIA&#10;AGRycy9kb3ducmV2LnhtbFBLBQYAAAAABAAEAPUAAACPAwAAAAA=&#10;" fillcolor="#168489" stroked="f" strokeweight="1pt"/>
                <v:shape id="TextBox 7" o:spid="_x0000_s2030"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YO8oA&#10;AADiAAAADwAAAGRycy9kb3ducmV2LnhtbESPS2vDMBCE74X8B7GB3BrJiZuHEyWUlkJPLXlCbou1&#10;sU2slbHU2P33VaHQ4zAz3zDrbW9rcafWV441JGMFgjh3puJCw/Hw9rgA4QOywdoxafgmD9vN4GGN&#10;mXEd7+i+D4WIEPYZaihDaDIpfV6SRT92DXH0rq61GKJsC2la7CLc1nKi1ExarDgulNjQS0n5bf9l&#10;NZw+rpdzqj6LV/vUdK5Xku1Saj0a9s8rEIH68B/+a78bDfN0OUvm0zSB30vxDs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nj2DvKAAAA4gAAAA8AAAAAAAAAAAAAAAAAmAIA&#10;AGRycy9kb3ducmV2LnhtbFBLBQYAAAAABAAEAPUAAACPAwAAAAA=&#10;" filled="f" stroked="f">
                  <v:textbox>
                    <w:txbxContent>
                      <w:p w:rsidR="001338CC" w:rsidRDefault="001338CC" w:rsidP="00851F9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851F9F" w:rsidRDefault="00851F9F" w:rsidP="00851F9F">
      <w:pPr>
        <w:pStyle w:val="a2"/>
      </w:pPr>
    </w:p>
    <w:p w:rsidR="00851F9F" w:rsidRDefault="00851F9F" w:rsidP="00851F9F">
      <w:pPr>
        <w:pStyle w:val="a2"/>
      </w:pPr>
    </w:p>
    <w:p w:rsidR="00851F9F" w:rsidRPr="00A84A2A" w:rsidRDefault="00851F9F" w:rsidP="00851F9F">
      <w:pPr>
        <w:pStyle w:val="a2"/>
        <w:rPr>
          <w:color w:val="168489"/>
        </w:rPr>
      </w:pPr>
      <w:r w:rsidRPr="00A84A2A">
        <w:rPr>
          <w:color w:val="168489"/>
          <w:rtl/>
        </w:rPr>
        <w:t>تم في هذه الجلسة مناقشة المواضيع والأفكار الآتية:</w:t>
      </w:r>
    </w:p>
    <w:p w:rsidR="00851F9F" w:rsidRPr="00851F9F" w:rsidRDefault="00851F9F" w:rsidP="00851F9F">
      <w:pPr>
        <w:pStyle w:val="a2"/>
        <w:numPr>
          <w:ilvl w:val="0"/>
          <w:numId w:val="25"/>
        </w:numPr>
      </w:pPr>
      <w:r w:rsidRPr="00851F9F">
        <w:rPr>
          <w:rtl/>
        </w:rPr>
        <w:t>نماذج إدارة التغيير الشائعة.</w:t>
      </w:r>
    </w:p>
    <w:p w:rsidR="00851F9F" w:rsidRPr="00851F9F" w:rsidRDefault="00851F9F" w:rsidP="00851F9F">
      <w:pPr>
        <w:pStyle w:val="a2"/>
        <w:numPr>
          <w:ilvl w:val="0"/>
          <w:numId w:val="25"/>
        </w:numPr>
      </w:pPr>
      <w:r w:rsidRPr="00851F9F">
        <w:rPr>
          <w:rtl/>
        </w:rPr>
        <w:t>تخطيط وتنفيذ عملية التغيير بفعالية.</w:t>
      </w:r>
    </w:p>
    <w:p w:rsidR="00851F9F" w:rsidRPr="00851F9F" w:rsidRDefault="00851F9F" w:rsidP="00851F9F">
      <w:pPr>
        <w:pStyle w:val="a2"/>
        <w:numPr>
          <w:ilvl w:val="0"/>
          <w:numId w:val="25"/>
        </w:numPr>
      </w:pPr>
      <w:r w:rsidRPr="00851F9F">
        <w:rPr>
          <w:rtl/>
        </w:rPr>
        <w:t>التواصل الفعال خلال فترات التغيير.</w:t>
      </w:r>
    </w:p>
    <w:p w:rsidR="00851F9F" w:rsidRPr="00851F9F" w:rsidRDefault="00851F9F" w:rsidP="00851F9F">
      <w:pPr>
        <w:pStyle w:val="a2"/>
        <w:numPr>
          <w:ilvl w:val="0"/>
          <w:numId w:val="25"/>
        </w:numPr>
        <w:rPr>
          <w:rtl/>
        </w:rPr>
      </w:pPr>
      <w:r w:rsidRPr="00851F9F">
        <w:rPr>
          <w:rtl/>
        </w:rPr>
        <w:t>التعامل مع مقاومة التغيير.</w:t>
      </w:r>
    </w:p>
    <w:p w:rsidR="00851F9F" w:rsidRPr="003130E0" w:rsidRDefault="00851F9F" w:rsidP="00851F9F">
      <w:pPr>
        <w:rPr>
          <w:rFonts w:ascii="Sakkal Majalla" w:hAnsi="Sakkal Majalla"/>
          <w:sz w:val="34"/>
          <w:rtl/>
        </w:rPr>
      </w:pPr>
    </w:p>
    <w:p w:rsidR="00851F9F" w:rsidRDefault="00851F9F" w:rsidP="00851F9F">
      <w:pPr>
        <w:rPr>
          <w:rFonts w:ascii="Sakkal Majalla" w:hAnsi="Sakkal Majalla"/>
          <w:sz w:val="34"/>
          <w:rtl/>
        </w:rPr>
      </w:pPr>
    </w:p>
    <w:p w:rsidR="00851F9F" w:rsidRDefault="00851F9F" w:rsidP="00851F9F">
      <w:pPr>
        <w:rPr>
          <w:rFonts w:ascii="Sakkal Majalla" w:hAnsi="Sakkal Majalla"/>
          <w:sz w:val="34"/>
          <w:rtl/>
        </w:rPr>
      </w:pPr>
    </w:p>
    <w:p w:rsidR="00851F9F" w:rsidRPr="005C0AB8" w:rsidRDefault="00851F9F" w:rsidP="00851F9F">
      <w:pPr>
        <w:jc w:val="center"/>
        <w:rPr>
          <w:rFonts w:ascii="Sakkal Majalla" w:hAnsi="Sakkal Majalla"/>
          <w:sz w:val="34"/>
          <w:lang w:val="en-GB"/>
        </w:rPr>
      </w:pPr>
      <w:r>
        <w:rPr>
          <w:noProof/>
        </w:rPr>
        <w:drawing>
          <wp:inline distT="0" distB="0" distL="0" distR="0" wp14:anchorId="3DC15439" wp14:editId="3CC8D451">
            <wp:extent cx="1219200" cy="1219200"/>
            <wp:effectExtent l="0" t="0" r="0" b="0"/>
            <wp:docPr id="667469311"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851F9F" w:rsidRDefault="00851F9F" w:rsidP="00851F9F">
      <w:pPr>
        <w:rPr>
          <w:noProof/>
          <w:rtl/>
          <w:lang w:bidi="ar-SY"/>
        </w:rPr>
      </w:pPr>
    </w:p>
    <w:p w:rsidR="00851F9F" w:rsidRDefault="00851F9F" w:rsidP="00851F9F"/>
    <w:p w:rsidR="00F131A0" w:rsidRDefault="00F131A0" w:rsidP="00560E47">
      <w:pPr>
        <w:rPr>
          <w:lang w:bidi="ar-SY"/>
        </w:rPr>
      </w:pPr>
    </w:p>
    <w:p w:rsidR="001C5283" w:rsidRDefault="001C5283" w:rsidP="00D87FB1">
      <w:pPr>
        <w:rPr>
          <w:lang w:bidi="ar-SY"/>
        </w:rPr>
      </w:pPr>
    </w:p>
    <w:p w:rsidR="002465AB" w:rsidRDefault="002465AB" w:rsidP="002465AB">
      <w:pPr>
        <w:ind w:left="-227"/>
        <w:rPr>
          <w:rFonts w:ascii="Sakkal Majalla" w:hAnsi="Sakkal Majalla"/>
          <w:sz w:val="34"/>
          <w:lang w:bidi="ar-SY"/>
        </w:rPr>
      </w:pPr>
    </w:p>
    <w:p w:rsidR="00F131A0" w:rsidRDefault="00F131A0" w:rsidP="002465AB">
      <w:pPr>
        <w:ind w:left="-227"/>
        <w:rPr>
          <w:rFonts w:ascii="Sakkal Majalla" w:hAnsi="Sakkal Majalla"/>
          <w:sz w:val="34"/>
          <w:lang w:bidi="ar-SY"/>
        </w:rPr>
      </w:pPr>
    </w:p>
    <w:p w:rsidR="00F131A0" w:rsidRDefault="00F131A0" w:rsidP="002465AB">
      <w:pPr>
        <w:ind w:left="-227"/>
        <w:rPr>
          <w:rFonts w:ascii="Sakkal Majalla" w:hAnsi="Sakkal Majalla"/>
          <w:sz w:val="34"/>
          <w:lang w:bidi="ar-SY"/>
        </w:rPr>
      </w:pPr>
    </w:p>
    <w:p w:rsidR="00F131A0" w:rsidRPr="002465AB" w:rsidRDefault="00F131A0" w:rsidP="002465AB">
      <w:pPr>
        <w:ind w:left="-227"/>
        <w:rPr>
          <w:rFonts w:ascii="Sakkal Majalla" w:hAnsi="Sakkal Majalla"/>
          <w:sz w:val="34"/>
          <w:lang w:bidi="ar-SY"/>
        </w:rPr>
      </w:pPr>
    </w:p>
    <w:p w:rsidR="002465AB" w:rsidRPr="002465AB" w:rsidRDefault="002465AB" w:rsidP="00F131A0">
      <w:pPr>
        <w:bidi w:val="0"/>
        <w:jc w:val="cente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1338CC">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1338CC">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1338CC">
        <w:tc>
          <w:tcPr>
            <w:tcW w:w="2612" w:type="pct"/>
            <w:tcBorders>
              <w:left w:val="single" w:sz="4" w:space="0" w:color="168489"/>
              <w:right w:val="single" w:sz="4" w:space="0" w:color="168489"/>
            </w:tcBorders>
            <w:shd w:val="clear" w:color="auto" w:fill="auto"/>
          </w:tcPr>
          <w:p w:rsidR="00F01FA2" w:rsidRDefault="00F01FA2" w:rsidP="001338CC">
            <w:pPr>
              <w:pStyle w:val="bold"/>
              <w:jc w:val="center"/>
              <w:rPr>
                <w:color w:val="168489"/>
                <w:sz w:val="40"/>
                <w:szCs w:val="40"/>
                <w:rtl/>
                <w:lang w:bidi="ar-EG"/>
              </w:rPr>
            </w:pPr>
            <w:r>
              <w:rPr>
                <w:noProof/>
              </w:rPr>
              <w:drawing>
                <wp:inline distT="0" distB="0" distL="0" distR="0" wp14:anchorId="35995E96" wp14:editId="57CE5F48">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1338CC">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1338CC">
            <w:pPr>
              <w:pStyle w:val="bold"/>
              <w:jc w:val="center"/>
              <w:rPr>
                <w:color w:val="168489"/>
                <w:sz w:val="40"/>
                <w:szCs w:val="40"/>
                <w:rtl/>
                <w:lang w:bidi="ar-EG"/>
              </w:rPr>
            </w:pPr>
            <w:r>
              <w:rPr>
                <w:noProof/>
              </w:rPr>
              <w:drawing>
                <wp:inline distT="0" distB="0" distL="0" distR="0" wp14:anchorId="232A2F3D" wp14:editId="24630816">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1338CC">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1338CC">
            <w:pPr>
              <w:pStyle w:val="bold"/>
              <w:bidi w:val="0"/>
              <w:jc w:val="center"/>
              <w:rPr>
                <w:color w:val="168489"/>
                <w:sz w:val="40"/>
                <w:szCs w:val="40"/>
                <w:rtl/>
                <w:lang w:bidi="ar-EG"/>
              </w:rPr>
            </w:pPr>
            <w:r w:rsidRPr="00595B2E">
              <w:rPr>
                <w:noProof/>
              </w:rPr>
              <w:drawing>
                <wp:inline distT="0" distB="0" distL="0" distR="0" wp14:anchorId="0639EE11" wp14:editId="776EACE2">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1338CC">
        <w:tc>
          <w:tcPr>
            <w:tcW w:w="2612"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فيديو تدريبي.</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مفهوم المرونة النفسية وأهميتها في بيئة العمل.</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استراتيجيات بناء المرونة النفسية الشخصية.</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تمرين.</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تقنيات التكيف مع التغيير بإيجابية.</w:t>
            </w:r>
          </w:p>
          <w:p w:rsidR="00823856" w:rsidRPr="00823856" w:rsidRDefault="00823856" w:rsidP="00823856">
            <w:pPr>
              <w:pStyle w:val="ListParagraph"/>
              <w:numPr>
                <w:ilvl w:val="0"/>
                <w:numId w:val="8"/>
              </w:numPr>
              <w:spacing w:line="216" w:lineRule="auto"/>
              <w:jc w:val="lowKashida"/>
              <w:rPr>
                <w:rFonts w:ascii="Adobe Arabic" w:eastAsia="Calibri" w:hAnsi="Adobe Arabic" w:cs="Adobe Arabic"/>
                <w:color w:val="0D0D0D" w:themeColor="text1" w:themeTint="F2"/>
                <w:sz w:val="28"/>
                <w:szCs w:val="28"/>
                <w:rtl/>
                <w:lang w:bidi="ar-EG"/>
              </w:rPr>
            </w:pPr>
            <w:r w:rsidRPr="00823856">
              <w:rPr>
                <w:rFonts w:ascii="Adobe Arabic" w:eastAsia="Calibri" w:hAnsi="Adobe Arabic" w:cs="Adobe Arabic"/>
                <w:color w:val="0D0D0D" w:themeColor="text1" w:themeTint="F2"/>
                <w:sz w:val="28"/>
                <w:szCs w:val="28"/>
                <w:rtl/>
                <w:lang w:bidi="ar-EG"/>
              </w:rPr>
              <w:t>تطوير عقلية النمو في مواجهة التحديات.</w:t>
            </w:r>
          </w:p>
          <w:p w:rsidR="00F01FA2" w:rsidRPr="00041E68" w:rsidRDefault="00823856" w:rsidP="00823856">
            <w:pPr>
              <w:pStyle w:val="ListParagraph"/>
              <w:numPr>
                <w:ilvl w:val="0"/>
                <w:numId w:val="8"/>
              </w:numPr>
              <w:spacing w:after="0" w:line="216" w:lineRule="auto"/>
              <w:jc w:val="lowKashida"/>
              <w:rPr>
                <w:rFonts w:ascii="Adobe Arabic" w:eastAsia="Calibri" w:hAnsi="Adobe Arabic" w:cs="Adobe Arabic"/>
                <w:b/>
                <w:bCs/>
                <w:color w:val="0D0D0D" w:themeColor="text1" w:themeTint="F2"/>
                <w:sz w:val="34"/>
                <w:szCs w:val="34"/>
                <w:rtl/>
                <w:lang w:bidi="ar-EG"/>
              </w:rPr>
            </w:pPr>
            <w:r w:rsidRPr="00823856">
              <w:rPr>
                <w:rFonts w:ascii="Adobe Arabic" w:eastAsia="Calibri" w:hAnsi="Adobe Arabic" w:cs="Adobe Arabic"/>
                <w:color w:val="0D0D0D" w:themeColor="text1" w:themeTint="F2"/>
                <w:sz w:val="28"/>
                <w:szCs w:val="28"/>
                <w:rtl/>
                <w:lang w:bidi="ar-EG"/>
              </w:rPr>
              <w:t>تمرين</w:t>
            </w:r>
            <w:r w:rsidRPr="00823856">
              <w:rPr>
                <w:rFonts w:ascii="Adobe Arabic" w:eastAsia="Calibri" w:hAnsi="Adobe Arabic" w:cs="Adobe Arabic"/>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فيديوهات تدريبية.</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العصف الذهني.</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المحاكاة في التدريب.</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التدريب والتوجيه.</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مناقشات جماعية.</w:t>
            </w:r>
          </w:p>
          <w:p w:rsidR="00F01FA2" w:rsidRPr="00781A2F" w:rsidRDefault="00823856" w:rsidP="00823856">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823856">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1338CC">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4A92A577" wp14:editId="79FA2453">
                <wp:simplePos x="0" y="0"/>
                <wp:positionH relativeFrom="column">
                  <wp:posOffset>123825</wp:posOffset>
                </wp:positionH>
                <wp:positionV relativeFrom="paragraph">
                  <wp:posOffset>-466725</wp:posOffset>
                </wp:positionV>
                <wp:extent cx="6304925" cy="6867524"/>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867524"/>
                          <a:chOff x="0" y="0"/>
                          <a:chExt cx="6304925" cy="6867524"/>
                        </a:xfrm>
                      </wpg:grpSpPr>
                      <wpg:grpSp>
                        <wpg:cNvPr id="1451488587" name="Group 1451488587"/>
                        <wpg:cNvGrpSpPr/>
                        <wpg:grpSpPr>
                          <a:xfrm>
                            <a:off x="161925" y="2571750"/>
                            <a:ext cx="5425879" cy="4295774"/>
                            <a:chOff x="-2" y="0"/>
                            <a:chExt cx="5425951" cy="4296078"/>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85"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86"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209523" y="874303"/>
                              <a:ext cx="2216426" cy="3421775"/>
                            </a:xfrm>
                            <a:prstGeom prst="rect">
                              <a:avLst/>
                            </a:prstGeom>
                            <a:noFill/>
                            <a:ln w="6350">
                              <a:noFill/>
                            </a:ln>
                          </wps:spPr>
                          <wps:txbx>
                            <w:txbxContent>
                              <w:p w:rsidR="001338CC" w:rsidRPr="000F32C7" w:rsidRDefault="001338CC"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تعريف مفهوم المرونة النفسية وتحديد أهميتها في بيئة العمل.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توضيح أبرز استراتيجيات بناء المرونة النفسية الشخصية.</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التعرّف على أفضل تقنيات التكيّف مع التغيير بإيجابية.</w:t>
                                </w:r>
                              </w:p>
                              <w:p w:rsidR="001338CC" w:rsidRPr="000F32C7" w:rsidRDefault="001338CC"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تعلّم كيفية تطوير عقلية النمو في مواجهة التحديات.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306"/>
                              <a:ext cx="2216426" cy="3364619"/>
                            </a:xfrm>
                            <a:prstGeom prst="rect">
                              <a:avLst/>
                            </a:prstGeom>
                            <a:noFill/>
                            <a:ln w="6350">
                              <a:noFill/>
                            </a:ln>
                          </wps:spPr>
                          <wps:txbx>
                            <w:txbxContent>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مفهوم المرونة النفسية وأهميتها في بيئة العمل.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استراتيجيات بناء المرونة النفسية الشخصية.</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تقنيات التكيف مع التغيير بإيجابية.</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عقلية النمو في مواجهة التحديات.</w:t>
                                </w:r>
                              </w:p>
                              <w:p w:rsidR="001338CC" w:rsidRPr="000F32C7" w:rsidRDefault="001338CC"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تمرين.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1077"/>
                              <a:ext cx="456755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تعزيز المرونة النفسية في مواجهة التغيير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451488586" o:spid="_x0000_s2031" style="position:absolute;left:0;text-align:left;margin-left:9.75pt;margin-top:-36.75pt;width:496.45pt;height:540.75pt;z-index:252775424;mso-position-horizontal-relative:text;mso-position-vertical-relative:text;mso-width-relative:margin;mso-height-relative:margin" coordsize="63049,68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7OzuNBR0g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">
                <v:group id="Group 1451488587" o:spid="_x0000_s2032" style="position:absolute;left:1619;top:25717;width:54259;height:42958" coordorigin="" coordsize="54259,4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2033"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2034"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2035"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2036"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51" o:title="Target " gain="19661f" blacklevel="22938f"/>
                      </v:shape>
                    </v:group>
                    <v:shape id="TextBox 34" o:spid="_x0000_s2037"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87"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2038"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2039"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TextBox 34" o:spid="_x0000_s2040"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188"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97" o:spid="_x0000_s2041"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54" o:title="Note " gain="19661f" blacklevel="22938f"/>
                    </v:shape>
                  </v:group>
                  <v:shape id="Text Box 1451488598" o:spid="_x0000_s2042" type="#_x0000_t202" style="position:absolute;left:32095;top:8743;width:22164;height:3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1338CC" w:rsidRPr="000F32C7" w:rsidRDefault="001338CC"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تعريف مفهوم المرونة النفسية وتحديد أهميتها في بيئة العمل.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توضيح أبرز استراتيجيات بناء المرونة النفسية الشخصية.</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التعرّف على أفضل تقنيات التكيّف مع التغيير بإيجابية.</w:t>
                          </w:r>
                        </w:p>
                        <w:p w:rsidR="001338CC" w:rsidRPr="000F32C7" w:rsidRDefault="001338CC"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تعلّم كيفية تطوير عقلية النمو في مواجهة التحديات.</w:t>
                          </w:r>
                        </w:p>
                      </w:txbxContent>
                    </v:textbox>
                  </v:shape>
                  <v:shape id="Text Box 1451488599" o:spid="_x0000_s2043" type="#_x0000_t202" style="position:absolute;left:396;top:8743;width:22164;height:336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مفهوم المرونة النفسية وأهميتها في بيئة العمل.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استراتيجيات بناء المرونة النفسية الشخصية.</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تقنيات التكيف مع التغيير بإيجابية.</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عقلية النمو في مواجهة التحديات.</w:t>
                          </w:r>
                        </w:p>
                        <w:p w:rsidR="001338CC" w:rsidRPr="000F32C7" w:rsidRDefault="001338CC" w:rsidP="00823856">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تمرين.</w:t>
                          </w:r>
                        </w:p>
                      </w:txbxContent>
                    </v:textbox>
                  </v:shape>
                </v:group>
                <v:group id="Group 1451488600" o:spid="_x0000_s2044" style="position:absolute;width:63049;height:20538" coordsize="63049,20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2045"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55" o:title="Calendar " gain="19661f" blacklevel="22938f"/>
                    <v:path arrowok="t"/>
                  </v:shape>
                  <v:shape id="TextBox 34" o:spid="_x0000_s2046" type="#_x0000_t202" style="position:absolute;left:52673;top:10721;width:10376;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2047"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48"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تعزيز المرونة النفسية في مواجهة التغيير</w:t>
                          </w:r>
                        </w:p>
                      </w:txbxContent>
                    </v:textbox>
                  </v:shape>
                </v:group>
              </v:group>
            </w:pict>
          </mc:Fallback>
        </mc:AlternateContent>
      </w:r>
    </w:p>
    <w:p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rPr>
      </w:pPr>
    </w:p>
    <w:p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rsidR="001C5283" w:rsidRDefault="00823856" w:rsidP="001C5283">
      <w:pPr>
        <w:bidi w:val="0"/>
        <w:rPr>
          <w:rFonts w:ascii="Sakkal Majalla" w:hAnsi="Sakkal Majalla"/>
          <w:color w:val="002060"/>
          <w:sz w:val="34"/>
          <w:lang w:bidi="ar-SY"/>
        </w:rPr>
      </w:pPr>
      <w:r>
        <w:rPr>
          <w:noProof/>
        </w:rPr>
        <w:lastRenderedPageBreak/>
        <w:drawing>
          <wp:anchor distT="0" distB="0" distL="114300" distR="114300" simplePos="0" relativeHeight="252821504" behindDoc="0" locked="0" layoutInCell="1" allowOverlap="1" wp14:anchorId="30D1D962" wp14:editId="130F9C2A">
            <wp:simplePos x="0" y="0"/>
            <wp:positionH relativeFrom="column">
              <wp:posOffset>3952875</wp:posOffset>
            </wp:positionH>
            <wp:positionV relativeFrom="paragraph">
              <wp:posOffset>110210</wp:posOffset>
            </wp:positionV>
            <wp:extent cx="1143000" cy="1143000"/>
            <wp:effectExtent l="0" t="0" r="0" b="0"/>
            <wp:wrapNone/>
            <wp:docPr id="1405042064"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5283" w:rsidRPr="00F01FA2">
        <w:rPr>
          <w:rFonts w:ascii="Sakkal Majalla" w:hAnsi="Sakkal Majalla"/>
          <w:noProof/>
          <w:color w:val="002060"/>
          <w:sz w:val="34"/>
        </w:rPr>
        <mc:AlternateContent>
          <mc:Choice Requires="wpg">
            <w:drawing>
              <wp:inline distT="0" distB="0" distL="0" distR="0" wp14:anchorId="07FD8964" wp14:editId="1BE87776">
                <wp:extent cx="5239055" cy="1388331"/>
                <wp:effectExtent l="19050" t="19050" r="19050" b="21590"/>
                <wp:docPr id="133948852"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257973394" name="Rectangle 257973394"/>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9046636" name="TextBox 36"/>
                        <wps:cNvSpPr txBox="1"/>
                        <wps:spPr>
                          <a:xfrm>
                            <a:off x="1305515" y="316344"/>
                            <a:ext cx="4178935" cy="377825"/>
                          </a:xfrm>
                          <a:prstGeom prst="rect">
                            <a:avLst/>
                          </a:prstGeom>
                          <a:noFill/>
                        </wps:spPr>
                        <wps:txbx>
                          <w:txbxContent>
                            <w:p w:rsidR="001338CC" w:rsidRDefault="001338CC"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مهارة المرونة وأهميتها</w:t>
                              </w:r>
                            </w:p>
                          </w:txbxContent>
                        </wps:txbx>
                        <wps:bodyPr wrap="square">
                          <a:noAutofit/>
                        </wps:bodyPr>
                      </wps:wsp>
                      <wps:wsp>
                        <wps:cNvPr id="1557454186" name="TextBox 38"/>
                        <wps:cNvSpPr txBox="1"/>
                        <wps:spPr>
                          <a:xfrm>
                            <a:off x="973811" y="817161"/>
                            <a:ext cx="4833288" cy="417195"/>
                          </a:xfrm>
                          <a:prstGeom prst="rect">
                            <a:avLst/>
                          </a:prstGeom>
                          <a:noFill/>
                        </wps:spPr>
                        <wps:txb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204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">
                <v:rect id="Rectangle 257973394" o:spid="_x0000_s205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1fp8oA&#10;AADiAAAADwAAAGRycy9kb3ducmV2LnhtbESPwU7DMBBE70j9B2srcaMOCbQk1K0KEhJwIoUDvS3x&#10;EkeN15Ft0vD3GAmJ42hm3mjW28n2YiQfOscKLhcZCOLG6Y5bBW+vDxc3IEJE1tg7JgXfFGC7mZ2t&#10;sdLuxDWN+9iKBOFQoQIT41BJGRpDFsPCDcTJ+3TeYkzSt1J7PCW47WWeZUtpseO0YHCge0PNcf9l&#10;FdyZ8T3Hon7GZvl0eGndx6GsvVLn82l3CyLSFP/Df+1HrSC/XpWroiiv4PdSugNy8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nNX6fKAAAA4gAAAA8AAAAAAAAAAAAAAAAAmAIA&#10;AGRycy9kb3ducmV2LnhtbFBLBQYAAAAABAAEAPUAAACPAwAAAAA=&#10;" fillcolor="#f2f2f2 [3052]" strokecolor="#168489" strokeweight="2.25pt"/>
                <v:shape id="TextBox 36" o:spid="_x0000_s2051"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5mncoA&#10;AADiAAAADwAAAGRycy9kb3ducmV2LnhtbESPT2vCQBTE7wW/w/KE3uquNg0aXUVaCj1VGv+At0f2&#10;mQSzb0N2a9Jv3xUKPQ4z8xtmtRlsI27U+dqxhulEgSAunKm51HDYvz/NQfiAbLBxTBp+yMNmPXpY&#10;YWZcz190y0MpIoR9hhqqENpMSl9UZNFPXEscvYvrLIYou1KaDvsIt42cKZVKizXHhQpbeq2ouObf&#10;VsPx83I+JWpXvtmXtneDkmwXUuvH8bBdggg0hP/wX/vDaEjmC5Wk6XMK90vxDsj1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iOZp3KAAAA4gAAAA8AAAAAAAAAAAAAAAAAmAIA&#10;AGRycy9kb3ducmV2LnhtbFBLBQYAAAAABAAEAPUAAACPAwAAAAA=&#10;" filled="f" stroked="f">
                  <v:textbox>
                    <w:txbxContent>
                      <w:p w:rsidR="001338CC" w:rsidRDefault="001338CC"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مهارة المرونة وأهميتها</w:t>
                        </w:r>
                      </w:p>
                    </w:txbxContent>
                  </v:textbox>
                </v:shape>
                <v:shape id="TextBox 38" o:spid="_x0000_s2052"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V9+McA&#10;AADjAAAADwAAAGRycy9kb3ducmV2LnhtbERPX2vCMBB/H/gdwg32NhOldVqNIo6BTw67TfDtaM62&#10;rLmUJrP125vBYI/3+3+rzWAbcaXO1441TMYKBHHhTM2lhs+Pt+c5CB+QDTaOScONPGzWo4cVZsb1&#10;fKRrHkoRQ9hnqKEKoc2k9EVFFv3YtcSRu7jOYohnV0rTYR/DbSOnSs2kxZpjQ4Ut7SoqvvMfq+Hr&#10;cDmfEvVevtq07d2gJNuF1PrpcdguQQQawr/4z703cX6aviRpMpnP4PenCIB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KlffjHAAAA4wAAAA8AAAAAAAAAAAAAAAAAmAIAAGRy&#10;cy9kb3ducmV2LnhtbFBLBQYAAAAABAAEAPUAAACMAwAAAAA=&#10;" filled="f" stroked="f">
                  <v:textbo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39A968AF" wp14:editId="2DC0FCBA">
                <wp:extent cx="5731510" cy="895350"/>
                <wp:effectExtent l="0" t="0" r="21590" b="19050"/>
                <wp:docPr id="18448783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2958784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13957729" name="مجموعة 39"/>
                        <wpg:cNvGrpSpPr/>
                        <wpg:grpSpPr>
                          <a:xfrm>
                            <a:off x="0" y="0"/>
                            <a:ext cx="5731510" cy="895350"/>
                            <a:chOff x="0" y="0"/>
                            <a:chExt cx="5878196" cy="918845"/>
                          </a:xfrm>
                        </wpg:grpSpPr>
                        <wpg:grpSp>
                          <wpg:cNvPr id="2098488549" name="مجموعة 40"/>
                          <wpg:cNvGrpSpPr/>
                          <wpg:grpSpPr>
                            <a:xfrm>
                              <a:off x="0" y="0"/>
                              <a:ext cx="5878196" cy="918845"/>
                              <a:chOff x="0" y="0"/>
                              <a:chExt cx="6240348" cy="919070"/>
                            </a:xfrm>
                          </wpg:grpSpPr>
                          <wpg:grpSp>
                            <wpg:cNvPr id="938076524" name="مجموعة 41"/>
                            <wpg:cNvGrpSpPr/>
                            <wpg:grpSpPr>
                              <a:xfrm>
                                <a:off x="0" y="169208"/>
                                <a:ext cx="5433072" cy="580613"/>
                                <a:chOff x="0" y="169208"/>
                                <a:chExt cx="5433072" cy="580613"/>
                              </a:xfrm>
                            </wpg:grpSpPr>
                            <wps:wsp>
                              <wps:cNvPr id="146266268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31856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810715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240369" name="مربع نص 41"/>
                          <wps:cNvSpPr txBox="1"/>
                          <wps:spPr>
                            <a:xfrm>
                              <a:off x="204484" y="256929"/>
                              <a:ext cx="4616071" cy="387740"/>
                            </a:xfrm>
                            <a:prstGeom prst="rect">
                              <a:avLst/>
                            </a:prstGeom>
                            <a:noFill/>
                          </wps:spPr>
                          <wps:txbx>
                            <w:txbxContent>
                              <w:p w:rsidR="001338CC" w:rsidRPr="00A90D19" w:rsidRDefault="001338CC"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مفهوم المرونة النفسية وأهميتها في بيئة العمل</w:t>
                                </w:r>
                              </w:p>
                            </w:txbxContent>
                          </wps:txbx>
                          <wps:bodyPr wrap="square" rtlCol="1">
                            <a:spAutoFit/>
                          </wps:bodyPr>
                        </wps:wsp>
                      </wpg:grpSp>
                    </wpg:wgp>
                  </a:graphicData>
                </a:graphic>
              </wp:inline>
            </w:drawing>
          </mc:Choice>
          <mc:Fallback>
            <w:pict>
              <v:group id="_x0000_s205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">
                <v:shape id="صورة 38" o:spid="_x0000_s205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cGTDLAAAA4gAAAA8AAABkcnMvZG93bnJldi54bWxEj0FLw0AUhO8F/8PyBG92Y9NqjN2WUir0&#10;IjWp4PWRfWaD2bcxu6bpv+8KQo/DzHzDLNejbcVAvW8cK3iYJiCIK6cbrhV8HF/vMxA+IGtsHZOC&#10;M3lYr24mS8y1O3FBQxlqESHsc1RgQuhyKX1lyKKfuo44el+utxii7GupezxFuG3lLEkepcWG44LB&#10;jraGqu/y1ypId8O4S7eHN/9puuNPaTeNL96VursdNy8gAo3hGv5v77WCxex5kT1l8xT+LsU7IFcX&#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oXBkwywAAAOIAAAAPAAAAAAAA&#10;AAAAAAAAAJ8CAABkcnMvZG93bnJldi54bWxQSwUGAAAAAAQABAD3AAAAlwMAAAAA&#10;">
                  <v:imagedata r:id="rId66" o:title=""/>
                </v:shape>
                <v:group id="مجموعة 39" o:spid="_x0000_s20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T4kMLL&#10;AAAA4gAAAA8AAAAAAAAAAAAAAAAAqgIAAGRycy9kb3ducmV2LnhtbFBLBQYAAAAABAAEAPoAAACi&#10;AwAAAAA=&#10;">
                  <v:group id="مجموعة 40" o:spid="_x0000_s20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4djsp&#10;zAAAAOMAAAAPAAAAAAAAAAAAAAAAAKoCAABkcnMvZG93bnJldi54bWxQSwUGAAAAAAQABAD6AAAA&#10;owMAAAAA&#10;">
                    <v:group id="مجموعة 41" o:spid="_x0000_s20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Akso8&#10;zAAAAOIAAAAPAAAAAAAAAAAAAAAAAKoCAABkcnMvZG93bnJldi54bWxQSwUGAAAAAAQABAD6AAAA&#10;owMAAAAA&#10;">
                      <v:shape id="شكل حر 42" o:spid="_x0000_s20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fBs8gA&#10;AADjAAAADwAAAGRycy9kb3ducmV2LnhtbERPQW7CMBC8I/UP1lbqDezQKKCAQRWiKgcuhT5gFW/j&#10;QLxOYwPp72skpEpz2Z2dmZ3lenCtuFIfGs8asokCQVx503Ct4ev4Pp6DCBHZYOuZNPxSgPXqabTE&#10;0vgbf9L1EGuRTDiUqMHG2JVShsqSwzDxHXHivn3vMKaxr6Xp8ZbMXSunShXSYcMpwWJHG0vV+XBx&#10;GozKty6ffcxo87O36pSZeH41Wr88D28LEJGG+H/8UO9Mej8vpkXCPIN7p7QA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N8Gz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XOkMcA&#10;AADiAAAADwAAAGRycy9kb3ducmV2LnhtbERPTUvDQBC9C/6HZQRvdtOIaYndllaoiPZQW9HrkB2T&#10;0N3ZkN028d87B8Hj430vVqN36kJ9bAMbmE4yUMRVsC3XBj6O27s5qJiQLbrAZOCHIqyW11cLLG0Y&#10;+J0uh1QrCeFYooEmpa7UOlYNeYyT0BEL9x16j0lgX2vb4yDh3uk8ywrtsWVpaLCjp4aq0+HsDcz2&#10;2/MQn4vj6+bT7drMfa3zNzbm9mZcP4JKNKZ/8Z/7xcr8Ir+fzh8KOSGXBI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lzpDHAAAA4gAAAA8AAAAAAAAAAAAAAAAAmAIAAGRy&#10;cy9kb3ducmV2LnhtbFBLBQYAAAAABAAEAPUAAACMAwAAAAA=&#10;" fillcolor="#168489" stroked="f" strokeweight="1pt">
                        <v:stroke joinstyle="miter"/>
                      </v:roundrect>
                    </v:group>
                    <v:oval id="شكل بيضاوي 44" o:spid="_x0000_s20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IMoA&#10;AADjAAAADwAAAGRycy9kb3ducmV2LnhtbESP0UoDMRBF3wX/IYzgm81GUJe1aRFBLIJI037AuJlu&#10;VjeTdRPb9e+dB8HHmblz7z3L9RwHdaQp94ktmEUFirhNvufOwn73dFWDygXZ45CYLPxQhvXq/GyJ&#10;jU8n3tLRlU6JCecGLYRSxkbr3AaKmBdpJJbbIU0Ri4xTp/2EJzGPg76uqlsdsWdJCDjSY6D2031H&#10;C27eubfnQ6fTqwsv7+YjfcXtxtrLi/nhHlShufyL/743XurXtanuzI0RCmGSBe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sfwiDKAAAA4wAAAA8AAAAAAAAAAAAAAAAAmAIA&#10;AGRycy9kb3ducmV2LnhtbFBLBQYAAAAABAAEAPUAAACPAwAAAAA=&#10;" filled="f" strokecolor="#a5a5a5 [2092]" strokeweight="1pt">
                      <v:stroke joinstyle="miter"/>
                    </v:oval>
                  </v:group>
                  <v:shape id="مربع نص 41" o:spid="_x0000_s2061"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8YiMUA&#10;AADiAAAADwAAAGRycy9kb3ducmV2LnhtbERPS0vDQBC+C/6HZQRvdrdVYxu7LcUH9NCLNd6H7JgN&#10;ZmdDdmzSf+8KgseP773eTqFTJxpSG9nCfGZAEdfRtdxYqN5fb5agkiA77CKThTMl2G4uL9ZYujjy&#10;G52O0qgcwqlEC16kL7VOtaeAaRZ74sx9xiGgZDg02g045vDQ6YUxhQ7Ycm7w2NOTp/rr+B0siLjd&#10;/Fy9hLT/mA7Pozf1PVbWXl9Nu0dQQpP8i//ce5fnFw+LO3NbrOD3Usa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xiIxQAAAOIAAAAPAAAAAAAAAAAAAAAAAJgCAABkcnMv&#10;ZG93bnJldi54bWxQSwUGAAAAAAQABAD1AAAAigMAAAAA&#10;" filled="f" stroked="f">
                    <v:textbox style="mso-fit-shape-to-text:t">
                      <w:txbxContent>
                        <w:p w:rsidR="001338CC" w:rsidRPr="00A90D19" w:rsidRDefault="001338CC"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مفهوم المرونة النفسية وأهميتها في بيئة العمل</w:t>
                          </w:r>
                        </w:p>
                      </w:txbxContent>
                    </v:textbox>
                  </v:shape>
                </v:group>
                <w10:wrap anchorx="page"/>
                <w10:anchorlock/>
              </v:group>
            </w:pict>
          </mc:Fallback>
        </mc:AlternateContent>
      </w:r>
    </w:p>
    <w:p w:rsidR="00823856" w:rsidRDefault="00823856" w:rsidP="00823856">
      <w:pPr>
        <w:rPr>
          <w:b/>
          <w:bCs/>
        </w:rPr>
      </w:pPr>
      <w:r>
        <w:rPr>
          <w:rFonts w:hint="cs"/>
          <w:rtl/>
        </w:rPr>
        <w:t xml:space="preserve">المرونة </w:t>
      </w:r>
      <w:r w:rsidRPr="002A698D">
        <w:rPr>
          <w:rtl/>
        </w:rPr>
        <w:t>النفسية هي القدرة على التكي</w:t>
      </w:r>
      <w:r>
        <w:rPr>
          <w:rFonts w:hint="cs"/>
          <w:rtl/>
        </w:rPr>
        <w:t>ّ</w:t>
      </w:r>
      <w:r w:rsidRPr="002A698D">
        <w:rPr>
          <w:rtl/>
        </w:rPr>
        <w:t>ف والتعافي بنجاح من التحديات والضغوطات في الحياة. وفي بيئة العمل، تلعب المرونة النفسية دورا</w:t>
      </w:r>
      <w:r>
        <w:rPr>
          <w:rFonts w:hint="cs"/>
          <w:rtl/>
        </w:rPr>
        <w:t>ً</w:t>
      </w:r>
      <w:r w:rsidRPr="002A698D">
        <w:rPr>
          <w:rtl/>
        </w:rPr>
        <w:t xml:space="preserve"> مهما</w:t>
      </w:r>
      <w:r>
        <w:rPr>
          <w:rFonts w:hint="cs"/>
          <w:rtl/>
        </w:rPr>
        <w:t>ً</w:t>
      </w:r>
      <w:r w:rsidRPr="002A698D">
        <w:rPr>
          <w:rtl/>
        </w:rPr>
        <w:t xml:space="preserve"> في مساعدة الموظفين على التعامل بفعالية مع التغييرات والصعوبات التي قد تواجههم، </w:t>
      </w:r>
      <w:r w:rsidRPr="002B2D5C">
        <w:rPr>
          <w:b/>
          <w:bCs/>
          <w:rtl/>
        </w:rPr>
        <w:t>مثل:</w:t>
      </w:r>
    </w:p>
    <w:p w:rsidR="00A90D19" w:rsidRPr="00823856" w:rsidRDefault="00A90D19" w:rsidP="00A90D19">
      <w:r w:rsidRPr="00A90D19">
        <w:rPr>
          <w:noProof/>
        </w:rPr>
        <mc:AlternateContent>
          <mc:Choice Requires="wpg">
            <w:drawing>
              <wp:inline distT="0" distB="0" distL="0" distR="0" wp14:anchorId="688C55D2" wp14:editId="5FC0CEB5">
                <wp:extent cx="5772397" cy="1960913"/>
                <wp:effectExtent l="0" t="0" r="19050" b="20320"/>
                <wp:docPr id="72" name="Group 7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90186B-0A05-11ED-F042-3E5B2D06A8BA}"/>
                    </a:ext>
                  </a:extLst>
                </wp:docPr>
                <wp:cNvGraphicFramePr/>
                <a:graphic xmlns:a="http://schemas.openxmlformats.org/drawingml/2006/main">
                  <a:graphicData uri="http://schemas.microsoft.com/office/word/2010/wordprocessingGroup">
                    <wpg:wgp>
                      <wpg:cNvGrpSpPr/>
                      <wpg:grpSpPr>
                        <a:xfrm>
                          <a:off x="0" y="0"/>
                          <a:ext cx="5772397" cy="1960913"/>
                          <a:chOff x="0" y="0"/>
                          <a:chExt cx="5772397" cy="1960913"/>
                        </a:xfrm>
                      </wpg:grpSpPr>
                      <wpg:grpSp>
                        <wpg:cNvPr id="1182277237" name="Group 118227723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AE48CB-BB2A-461E-3B2A-C56F8C36B1A1}"/>
                            </a:ext>
                          </a:extLst>
                        </wpg:cNvPr>
                        <wpg:cNvGrpSpPr/>
                        <wpg:grpSpPr>
                          <a:xfrm>
                            <a:off x="0" y="0"/>
                            <a:ext cx="5772397" cy="1960913"/>
                            <a:chOff x="0" y="0"/>
                            <a:chExt cx="5772397" cy="1960913"/>
                          </a:xfrm>
                        </wpg:grpSpPr>
                        <wpg:grpSp>
                          <wpg:cNvPr id="2142837368" name="Group 214283736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67F7D6-08DC-4190-855E-4EA33AB2BC16}"/>
                              </a:ext>
                            </a:extLst>
                          </wpg:cNvPr>
                          <wpg:cNvGrpSpPr/>
                          <wpg:grpSpPr>
                            <a:xfrm>
                              <a:off x="0" y="17989"/>
                              <a:ext cx="1810429" cy="1294204"/>
                              <a:chOff x="0" y="17989"/>
                              <a:chExt cx="3299791" cy="2358889"/>
                            </a:xfrm>
                          </wpg:grpSpPr>
                          <wps:wsp>
                            <wps:cNvPr id="1723094054" name="Oval 17230940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4FC511-CAB0-4F02-9751-F3F010C627AE}"/>
                                </a:ext>
                              </a:extLst>
                            </wps:cNvPr>
                            <wps:cNvSpPr/>
                            <wps:spPr>
                              <a:xfrm>
                                <a:off x="664444" y="574582"/>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60384176" name="Rectangle 116038417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75F2E0-A4C6-41D2-A0C8-E49FF1B756E7}"/>
                                </a:ext>
                              </a:extLst>
                            </wps:cNvPr>
                            <wps:cNvSpPr/>
                            <wps:spPr>
                              <a:xfrm>
                                <a:off x="0" y="17989"/>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0846407" name="Oval 16808464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980628-DDB9-4BC6-A6C3-0A8FADFBC3DC}"/>
                                </a:ext>
                              </a:extLst>
                            </wps:cNvPr>
                            <wps:cNvSpPr/>
                            <wps:spPr>
                              <a:xfrm>
                                <a:off x="836723" y="746861"/>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7166969" name="TextBox 12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D3736A-EBA8-4978-A476-EA77D2F14C4F}"/>
                                </a:ext>
                              </a:extLst>
                            </wps:cNvPr>
                            <wps:cNvSpPr txBox="1">
                              <a:spLocks noChangeArrowheads="1"/>
                            </wps:cNvSpPr>
                            <wps:spPr bwMode="auto">
                              <a:xfrm>
                                <a:off x="269452" y="124336"/>
                                <a:ext cx="2760884" cy="749646"/>
                              </a:xfrm>
                              <a:prstGeom prst="rect">
                                <a:avLst/>
                              </a:prstGeom>
                            </wps:spPr>
                            <wps:txbx>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التطور المهني</w:t>
                                  </w:r>
                                </w:p>
                              </w:txbxContent>
                            </wps:txbx>
                            <wps:bodyPr rot="0" vert="horz" wrap="square" lIns="0" tIns="45720" rIns="0" bIns="45720" anchor="b" anchorCtr="0" upright="1">
                              <a:noAutofit/>
                            </wps:bodyPr>
                          </wps:wsp>
                        </wpg:grpSp>
                        <wpg:grpSp>
                          <wpg:cNvPr id="233296949" name="Group 23329694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D0E6EA-7F23-4255-BA45-065581858254}"/>
                              </a:ext>
                            </a:extLst>
                          </wpg:cNvPr>
                          <wpg:cNvGrpSpPr/>
                          <wpg:grpSpPr>
                            <a:xfrm flipV="1">
                              <a:off x="991153" y="666707"/>
                              <a:ext cx="1810429" cy="1294206"/>
                              <a:chOff x="991153" y="666707"/>
                              <a:chExt cx="3299791" cy="2358889"/>
                            </a:xfrm>
                          </wpg:grpSpPr>
                          <wps:wsp>
                            <wps:cNvPr id="284274695" name="Oval 28427469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BCC561-3E3F-45D6-A100-EB2A57B59A6E}"/>
                                </a:ext>
                              </a:extLst>
                            </wps:cNvPr>
                            <wps:cNvSpPr/>
                            <wps:spPr>
                              <a:xfrm>
                                <a:off x="1655597" y="1223300"/>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5250856" name="Rectangle 8252508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B7BDA9-E1B6-46A0-9DF4-D45957E8867E}"/>
                                </a:ext>
                              </a:extLst>
                            </wps:cNvPr>
                            <wps:cNvSpPr/>
                            <wps:spPr>
                              <a:xfrm>
                                <a:off x="991153" y="666707"/>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2164473" name="Oval 42216447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4FDD848-700D-44EB-928C-B4281C5AE6A0}"/>
                                </a:ext>
                              </a:extLst>
                            </wps:cNvPr>
                            <wps:cNvSpPr/>
                            <wps:spPr>
                              <a:xfrm>
                                <a:off x="1827876" y="1395579"/>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9263602" name="TextBox 1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1B9DAF-B542-4A59-B158-C4C9B0322D3D}"/>
                                </a:ext>
                              </a:extLst>
                            </wps:cNvPr>
                            <wps:cNvSpPr txBox="1">
                              <a:spLocks noChangeArrowheads="1"/>
                            </wps:cNvSpPr>
                            <wps:spPr bwMode="auto">
                              <a:xfrm>
                                <a:off x="1214565" y="809082"/>
                                <a:ext cx="2852965" cy="725704"/>
                              </a:xfrm>
                              <a:prstGeom prst="rect">
                                <a:avLst/>
                              </a:prstGeom>
                            </wps:spPr>
                            <wps:txbx>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التعامل مع المشكلات</w:t>
                                  </w:r>
                                </w:p>
                              </w:txbxContent>
                            </wps:txbx>
                            <wps:bodyPr rot="0" vert="horz" wrap="square" lIns="0" tIns="45720" rIns="0" bIns="45720" anchor="b" anchorCtr="0" upright="1">
                              <a:noAutofit/>
                            </wps:bodyPr>
                          </wps:wsp>
                        </wpg:grpSp>
                        <wpg:grpSp>
                          <wpg:cNvPr id="1743009565" name="Group 17430095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A09804-D5F0-45B1-B2B8-B558F4D191CA}"/>
                              </a:ext>
                            </a:extLst>
                          </wpg:cNvPr>
                          <wpg:cNvGrpSpPr/>
                          <wpg:grpSpPr>
                            <a:xfrm>
                              <a:off x="1980985" y="17989"/>
                              <a:ext cx="1810429" cy="1294204"/>
                              <a:chOff x="1980985" y="17989"/>
                              <a:chExt cx="3299791" cy="2358889"/>
                            </a:xfrm>
                          </wpg:grpSpPr>
                          <wps:wsp>
                            <wps:cNvPr id="2076860034" name="Oval 207686003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EFE6A1-DBB4-4BD2-A19C-9544E00F1F19}"/>
                                </a:ext>
                              </a:extLst>
                            </wps:cNvPr>
                            <wps:cNvSpPr/>
                            <wps:spPr>
                              <a:xfrm>
                                <a:off x="2645429" y="574582"/>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4370298" name="Rectangle 197437029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E30BF1-AE2F-4E0D-BEE9-1B6350179CE4}"/>
                                </a:ext>
                              </a:extLst>
                            </wps:cNvPr>
                            <wps:cNvSpPr/>
                            <wps:spPr>
                              <a:xfrm>
                                <a:off x="1980985" y="17989"/>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825955" name="Oval 4782595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44FE18-8A3D-4A0F-9815-CDE668EB03DD}"/>
                                </a:ext>
                              </a:extLst>
                            </wps:cNvPr>
                            <wps:cNvSpPr/>
                            <wps:spPr>
                              <a:xfrm>
                                <a:off x="2817708" y="746861"/>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9159391" name="TextBox 10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C060611-3C30-4476-AF84-C84ED7E61B99}"/>
                                </a:ext>
                              </a:extLst>
                            </wps:cNvPr>
                            <wps:cNvSpPr txBox="1">
                              <a:spLocks noChangeArrowheads="1"/>
                            </wps:cNvSpPr>
                            <wps:spPr bwMode="auto">
                              <a:xfrm>
                                <a:off x="2287971" y="79696"/>
                                <a:ext cx="2689791" cy="794284"/>
                              </a:xfrm>
                              <a:prstGeom prst="rect">
                                <a:avLst/>
                              </a:prstGeom>
                            </wps:spPr>
                            <wps:txbx>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تعزيز الأداء والإنتاجية</w:t>
                                  </w:r>
                                </w:p>
                              </w:txbxContent>
                            </wps:txbx>
                            <wps:bodyPr rot="0" vert="horz" wrap="square" lIns="0" tIns="45720" rIns="0" bIns="45720" anchor="b" anchorCtr="0" upright="1">
                              <a:noAutofit/>
                            </wps:bodyPr>
                          </wps:wsp>
                        </wpg:grpSp>
                        <wpg:grpSp>
                          <wpg:cNvPr id="1160408905" name="Group 11604089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C1DEDD-117E-489F-B7A6-3DB4C37E7AC5}"/>
                              </a:ext>
                            </a:extLst>
                          </wpg:cNvPr>
                          <wpg:cNvGrpSpPr/>
                          <wpg:grpSpPr>
                            <a:xfrm flipV="1">
                              <a:off x="2950305" y="666706"/>
                              <a:ext cx="1854092" cy="1294204"/>
                              <a:chOff x="2950305" y="666706"/>
                              <a:chExt cx="3379374" cy="2358889"/>
                            </a:xfrm>
                          </wpg:grpSpPr>
                          <wps:wsp>
                            <wps:cNvPr id="870567714" name="Oval 8705677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7670A3C-DBC7-4F15-9F28-928D1F984051}"/>
                                </a:ext>
                              </a:extLst>
                            </wps:cNvPr>
                            <wps:cNvSpPr/>
                            <wps:spPr>
                              <a:xfrm>
                                <a:off x="3654541" y="1223299"/>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0337224" name="Rectangle 130033722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DC65E2-80A4-4AF3-BE4B-D75838271B78}"/>
                                </a:ext>
                              </a:extLst>
                            </wps:cNvPr>
                            <wps:cNvSpPr/>
                            <wps:spPr>
                              <a:xfrm>
                                <a:off x="2990097" y="666706"/>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7054099" name="Oval 201705409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CE0E4F-0600-4234-A2C1-46272C01B569}"/>
                                </a:ext>
                              </a:extLst>
                            </wps:cNvPr>
                            <wps:cNvSpPr/>
                            <wps:spPr>
                              <a:xfrm>
                                <a:off x="3826820" y="1395578"/>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8233295" name="TextBox 10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062EDA-109E-4ED0-9FD4-3E74BFAC88AD}"/>
                                </a:ext>
                              </a:extLst>
                            </wps:cNvPr>
                            <wps:cNvSpPr txBox="1">
                              <a:spLocks noChangeArrowheads="1"/>
                            </wps:cNvSpPr>
                            <wps:spPr bwMode="auto">
                              <a:xfrm>
                                <a:off x="2950305" y="855342"/>
                                <a:ext cx="3379374" cy="735921"/>
                              </a:xfrm>
                              <a:prstGeom prst="rect">
                                <a:avLst/>
                              </a:prstGeom>
                            </wps:spPr>
                            <wps:txbx>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إدارة الضغط والتوتر</w:t>
                                  </w:r>
                                </w:p>
                              </w:txbxContent>
                            </wps:txbx>
                            <wps:bodyPr rot="0" vert="horz" wrap="square" lIns="0" tIns="45720" rIns="0" bIns="45720" anchor="b" anchorCtr="0" upright="1">
                              <a:noAutofit/>
                            </wps:bodyPr>
                          </wps:wsp>
                        </wpg:grpSp>
                        <wpg:grpSp>
                          <wpg:cNvPr id="334674122" name="Group 3346741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34CA8C9-C3B1-4753-B35D-137BB6E16FAA}"/>
                              </a:ext>
                            </a:extLst>
                          </wpg:cNvPr>
                          <wpg:cNvGrpSpPr/>
                          <wpg:grpSpPr>
                            <a:xfrm>
                              <a:off x="3961968" y="0"/>
                              <a:ext cx="1810429" cy="1312193"/>
                              <a:chOff x="3961968" y="0"/>
                              <a:chExt cx="3299791" cy="2391677"/>
                            </a:xfrm>
                          </wpg:grpSpPr>
                          <wps:wsp>
                            <wps:cNvPr id="1788958567" name="Oval 178895856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E35443D-5610-41FE-8813-7CEE54BEBA09}"/>
                                </a:ext>
                              </a:extLst>
                            </wps:cNvPr>
                            <wps:cNvSpPr/>
                            <wps:spPr>
                              <a:xfrm>
                                <a:off x="4626412" y="589381"/>
                                <a:ext cx="1802296" cy="1802296"/>
                              </a:xfrm>
                              <a:prstGeom prst="ellipse">
                                <a:avLst/>
                              </a:pr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370965" name="Rectangle 140837096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58277E-02C7-4C61-A707-86FC42DF2120}"/>
                                </a:ext>
                              </a:extLst>
                            </wps:cNvPr>
                            <wps:cNvSpPr/>
                            <wps:spPr>
                              <a:xfrm>
                                <a:off x="3961968" y="32788"/>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41063081" name="Oval 144106308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C4AA48-C4B2-4F33-AC61-7B6CC846ADDC}"/>
                                </a:ext>
                              </a:extLst>
                            </wps:cNvPr>
                            <wps:cNvSpPr/>
                            <wps:spPr>
                              <a:xfrm>
                                <a:off x="4798691" y="761660"/>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750060" name="TextBox 10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0CCD1F1-74A6-4F7E-BFA3-3FB143BC66CE}"/>
                                </a:ext>
                              </a:extLst>
                            </wps:cNvPr>
                            <wps:cNvSpPr txBox="1">
                              <a:spLocks noChangeArrowheads="1"/>
                            </wps:cNvSpPr>
                            <wps:spPr bwMode="auto">
                              <a:xfrm>
                                <a:off x="4172335" y="0"/>
                                <a:ext cx="2828213" cy="1120689"/>
                              </a:xfrm>
                              <a:prstGeom prst="rect">
                                <a:avLst/>
                              </a:prstGeom>
                            </wps:spPr>
                            <wps:txbx>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التكيّف مع التغييرات التنظيمية</w:t>
                                  </w:r>
                                </w:p>
                              </w:txbxContent>
                            </wps:txbx>
                            <wps:bodyPr rot="0" vert="horz" wrap="square" lIns="0" tIns="45720" rIns="0" bIns="45720" anchor="b" anchorCtr="0" upright="1">
                              <a:noAutofit/>
                            </wps:bodyPr>
                          </wps:wsp>
                        </wpg:grpSp>
                      </wpg:grpSp>
                      <pic:pic xmlns:pic="http://schemas.openxmlformats.org/drawingml/2006/picture">
                        <pic:nvPicPr>
                          <pic:cNvPr id="8289548" name="Graphic 125" descr="Gear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EB8267-9BF6-4B86-AC63-60BDF9C0ADB0}"/>
                              </a:ext>
                            </a:extLst>
                          </pic:cNvPr>
                          <pic:cNvPicPr>
                            <a:picLocks noChangeAspect="1"/>
                          </pic:cNvPicPr>
                        </pic:nvPicPr>
                        <pic:blipFill>
                          <a:blip r:embed="rId19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1"/>
                              </a:ext>
                            </a:extLst>
                          </a:blip>
                          <a:stretch>
                            <a:fillRect/>
                          </a:stretch>
                        </pic:blipFill>
                        <pic:spPr>
                          <a:xfrm>
                            <a:off x="3576949" y="822645"/>
                            <a:ext cx="563918" cy="563918"/>
                          </a:xfrm>
                          <a:prstGeom prst="rect">
                            <a:avLst/>
                          </a:prstGeom>
                        </pic:spPr>
                      </pic:pic>
                      <pic:pic xmlns:pic="http://schemas.openxmlformats.org/drawingml/2006/picture">
                        <pic:nvPicPr>
                          <pic:cNvPr id="524028926" name="رسم 6" descr="مصافحة باليد">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BCD538-B955-FC42-D482-7A800D4A0D12}"/>
                              </a:ext>
                            </a:extLst>
                          </pic:cNvPr>
                          <pic:cNvPicPr>
                            <a:picLocks noChangeAspect="1"/>
                          </pic:cNvPicPr>
                        </pic:nvPicPr>
                        <pic:blipFill>
                          <a:blip r:embed="rId19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4"/>
                              </a:ext>
                            </a:extLst>
                          </a:blip>
                          <a:stretch>
                            <a:fillRect/>
                          </a:stretch>
                        </pic:blipFill>
                        <pic:spPr>
                          <a:xfrm>
                            <a:off x="1582173" y="930149"/>
                            <a:ext cx="534560" cy="534560"/>
                          </a:xfrm>
                          <a:prstGeom prst="rect">
                            <a:avLst/>
                          </a:prstGeom>
                        </pic:spPr>
                      </pic:pic>
                      <pic:pic xmlns:pic="http://schemas.openxmlformats.org/drawingml/2006/picture">
                        <pic:nvPicPr>
                          <pic:cNvPr id="724201760" name="Graphic 14" descr="Business Growth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8CA8D9-5434-453C-9B27-95217EC68909}"/>
                              </a:ext>
                            </a:extLst>
                          </pic:cNvPr>
                          <pic:cNvPicPr>
                            <a:picLocks noChangeAspect="1"/>
                          </pic:cNvPicPr>
                        </pic:nvPicPr>
                        <pic:blipFill>
                          <a:blip r:embed="rId19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4"/>
                              </a:ext>
                            </a:extLst>
                          </a:blip>
                          <a:stretch>
                            <a:fillRect/>
                          </a:stretch>
                        </pic:blipFill>
                        <pic:spPr>
                          <a:xfrm>
                            <a:off x="621381" y="649338"/>
                            <a:ext cx="503424" cy="503424"/>
                          </a:xfrm>
                          <a:prstGeom prst="rect">
                            <a:avLst/>
                          </a:prstGeom>
                        </pic:spPr>
                      </pic:pic>
                      <pic:pic xmlns:pic="http://schemas.openxmlformats.org/drawingml/2006/picture">
                        <pic:nvPicPr>
                          <pic:cNvPr id="703657071" name="Graphic 31"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BFD22-6975-49B5-8245-1F8D76D0E6C7}"/>
                              </a:ext>
                            </a:extLst>
                          </pic:cNvPr>
                          <pic:cNvPicPr>
                            <a:picLocks noChangeAspect="1"/>
                          </pic:cNvPicPr>
                        </pic:nvPicPr>
                        <pic:blipFill>
                          <a:blip r:embed="rId19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4547317" y="634268"/>
                            <a:ext cx="533564" cy="533564"/>
                          </a:xfrm>
                          <a:prstGeom prst="rect">
                            <a:avLst/>
                          </a:prstGeom>
                        </pic:spPr>
                      </pic:pic>
                      <pic:pic xmlns:pic="http://schemas.openxmlformats.org/drawingml/2006/picture">
                        <pic:nvPicPr>
                          <pic:cNvPr id="1901814965" name="Graphic 91" descr="Statistic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7A34D8C-6505-332F-176D-739C3F1CF194}"/>
                              </a:ext>
                            </a:extLst>
                          </pic:cNvPr>
                          <pic:cNvPicPr>
                            <a:picLocks noChangeAspect="1"/>
                          </pic:cNvPicPr>
                        </pic:nvPicPr>
                        <pic:blipFill>
                          <a:blip r:embed="rId196">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7"/>
                              </a:ext>
                            </a:extLst>
                          </a:blip>
                          <a:stretch>
                            <a:fillRect/>
                          </a:stretch>
                        </pic:blipFill>
                        <pic:spPr>
                          <a:xfrm>
                            <a:off x="2542256" y="607245"/>
                            <a:ext cx="587610" cy="587610"/>
                          </a:xfrm>
                          <a:prstGeom prst="rect">
                            <a:avLst/>
                          </a:prstGeom>
                        </pic:spPr>
                      </pic:pic>
                    </wpg:wgp>
                  </a:graphicData>
                </a:graphic>
              </wp:inline>
            </w:drawing>
          </mc:Choice>
          <mc:Fallback>
            <w:pict>
              <v:group id="Group 71" o:spid="_x0000_s2062" style="width:454.5pt;height:154.4pt;mso-position-horizontal-relative:char;mso-position-vertical-relative:line" coordsize="57723,19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">
                <v:group id="Group 1182277237" o:spid="_x0000_s2063" style="position:absolute;width:57723;height:19609" coordsize="57723,19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Pm/H7IAAAA&#10;4wAAAA8AAAAAAAAAAAAAAAAAqgIAAGRycy9kb3ducmV2LnhtbFBLBQYAAAAABAAEAPoAAACfAwAA&#10;AAA=&#10;">
                  <v:group id="Group 2142837368" o:spid="_x0000_s2064" style="position:absolute;top:179;width:18104;height:12942" coordorigin=",179" coordsize="32997,2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KoLxyQAA&#10;AOMAAAAPAAAAAAAAAAAAAAAAAKoCAABkcnMvZG93bnJldi54bWxQSwUGAAAAAAQABAD6AAAAoAMA&#10;AAAA&#10;">
                    <v:oval id="Oval 1723094054" o:spid="_x0000_s2065" style="position:absolute;left:6644;top:5745;width:18023;height:18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rgp8kA&#10;AADjAAAADwAAAGRycy9kb3ducmV2LnhtbERPzU4CMRC+k/gOzZh4MdKCoLBSiMGYoBgTwYu3YTtu&#10;F7bTzbayy9tbExOO8/3PbNG5ShypCaVnDYO+AkGce1NyoeFz+3wzAREissHKM2k4UYDF/KI3w8z4&#10;lj/ouImFSCEcMtRgY6wzKUNuyWHo+5o4cd++cRjT2RTSNNimcFfJoVJ30mHJqcFiTUtL+WHz4zR8&#10;meIQdvm1q9Zvxq5eX/bvbXzS+uqye3wAEamLZ/G/e2XS/PvhrZqO1HgEfz8lAOT8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nrgp8kAAADjAAAADwAAAAAAAAAAAAAAAACYAgAA&#10;ZHJzL2Rvd25yZXYueG1sUEsFBgAAAAAEAAQA9QAAAI4DAAAAAA==&#10;" fillcolor="#168489" strokecolor="#0058a3" strokeweight="1pt">
                      <v:stroke joinstyle="miter"/>
                    </v:oval>
                    <v:rect id="Rectangle 1160384176" o:spid="_x0000_s2066" style="position:absolute;top:179;width:32997;height:106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B/mscA&#10;AADjAAAADwAAAGRycy9kb3ducmV2LnhtbERPS0vDQBC+C/6HZQQvYjdpQyxpt0VLS70o9HUfstMk&#10;NDsbsmMb/70rCB7ne898ObhWXakPjWcD6SgBRVx623Bl4HjYPE9BBUG22HomA98UYLm4v5tjYf2N&#10;d3TdS6ViCIcCDdQiXaF1KGtyGEa+I47c2fcOJZ59pW2PtxjuWj1Oklw7bDg21NjRqqbysv9yBrLq&#10;c7LzraRvtP44NXm2LeVpa8zjw/A6AyU0yL/4z/1u4/w0TybTLH3J4fenCIB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gf5rHAAAA4wAAAA8AAAAAAAAAAAAAAAAAmAIAAGRy&#10;cy9kb3ducmV2LnhtbFBLBQYAAAAABAAEAPUAAACMAwAAAAA=&#10;" fillcolor="white [3212]" strokecolor="#168489" strokeweight="1pt"/>
                    <v:oval id="Oval 1680846407" o:spid="_x0000_s2067" style="position:absolute;left:8367;top:7468;width:14577;height:14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3IcoA&#10;AADjAAAADwAAAGRycy9kb3ducmV2LnhtbERPW0vDMBR+F/wP4Qx8c8ncVku3bIg3hHnBKgzfDs2x&#10;LWtOShLX+u+NIPh4vvtZb0fbiSP50DrWMJsqEMSVMy3XGt7f7s5zECEiG+wck4ZvCrDdnJ6ssTBu&#10;4Fc6lrEWKYRDgRqaGPtCylA1ZDFMXU+cuE/nLcZ0+loaj0MKt528UCqTFltODQ32dN1QdSi/rIbH&#10;/fNh7pf3Ny9Pt7uhVPNlW+4+tD6bjFcrEJHG+C/+cz+YND/LVb7IFuoSfn9KAM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ZCdyHKAAAA4wAAAA8AAAAAAAAAAAAAAAAAmAIA&#10;AGRycy9kb3ducmV2LnhtbFBLBQYAAAAABAAEAPUAAACPAwAAAAA=&#10;" fillcolor="white [3212]" stroked="f" strokeweight="1pt">
                      <v:stroke joinstyle="miter"/>
                    </v:oval>
                    <v:shape id="TextBox 121" o:spid="_x0000_s2068" type="#_x0000_t202" style="position:absolute;left:2694;top:1243;width:27609;height:749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fSL8kA&#10;AADiAAAADwAAAGRycy9kb3ducmV2LnhtbESPQWvCQBSE74X+h+UVvJS6iY2ppq6iYtGrptDrI/tM&#10;QrNvY3bV9N+7QsHjMDPfMLNFbxpxoc7VlhXEwwgEcWF1zaWC7/zrbQLCeWSNjWVS8EcOFvPnpxlm&#10;2l55T5eDL0WAsMtQQeV9m0npiooMuqFtiYN3tJ1BH2RXSt3hNcBNI0dRlEqDNYeFCltaV1T8Hs5G&#10;QbKiI8Z5stxu8v708/qexBu5U2rw0i8/QXjq/SP8395pBZPxR5ym03QK90vhDsj5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jfSL8kAAADiAAAADwAAAAAAAAAAAAAAAACYAgAA&#10;ZHJzL2Rvd25yZXYueG1sUEsFBgAAAAAEAAQA9QAAAI4DAAAAAA==&#10;" filled="f" stroked="f">
                      <v:textbox inset="0,,0">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التطور المهني</w:t>
                            </w:r>
                          </w:p>
                        </w:txbxContent>
                      </v:textbox>
                    </v:shape>
                  </v:group>
                  <v:group id="Group 233296949" o:spid="_x0000_s2069" style="position:absolute;left:9911;top:6667;width:18104;height:12942;flip:y" coordorigin="9911,6667" coordsize="32997,2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I1xvyQAA&#10;AOIAAAAPAAAAAAAAAAAAAAAAAKoCAABkcnMvZG93bnJldi54bWxQSwUGAAAAAAQABAD6AAAAoAMA&#10;AAAA&#10;">
                    <v:oval id="Oval 284274695" o:spid="_x0000_s2070" style="position:absolute;left:16555;top:12233;width:18023;height:180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4JBswA&#10;AADiAAAADwAAAGRycy9kb3ducmV2LnhtbESPT0vDQBTE70K/w/IKXqTdGPo3dlvEIrRVBGsvvb1m&#10;n9nY7NuQXZv47buC4HGYmd8wi1VnK3GhxpeOFdwPExDEudMlFwoOH8+DGQgfkDVWjknBD3lYLXs3&#10;C8y0a/mdLvtQiAhhn6ECE0KdSelzQxb90NXE0ft0jcUQZVNI3WAb4baSaZJMpMWS44LBmp4M5ef9&#10;t1Vw1MXZn/I7W728arPZbb/e2rBW6rbfPT6ACNSF//Bfe6MVpLNROh1N5mP4vRTvgFxe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zi4JBswAAADiAAAADwAAAAAAAAAAAAAAAACY&#10;AgAAZHJzL2Rvd25yZXYueG1sUEsFBgAAAAAEAAQA9QAAAJEDAAAAAA==&#10;" fillcolor="#168489" strokecolor="#0058a3" strokeweight="1pt">
                      <v:stroke joinstyle="miter"/>
                    </v:oval>
                    <v:rect id="Rectangle 825250856" o:spid="_x0000_s2071" style="position:absolute;left:9911;top:6667;width:32998;height:10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srk8oA&#10;AADiAAAADwAAAGRycy9kb3ducmV2LnhtbESPX0vDQBDE3wW/w7GCL2IvjU0Iaa9FRakvFfrvfclt&#10;k9DcXsitbfz2niD4OMzMb5jFanSdutAQWs8GppMEFHHlbcu1gcP+/bEAFQTZYueZDHxTgNXy9maB&#10;pfVX3tJlJ7WKEA4lGmhE+lLrUDXkMEx8Txy9kx8cSpRDre2A1wh3nU6TJNcOW44LDfb02lB13n05&#10;A7P682nrO5m+0Nvm2OazdSUPa2Pu78bnOSihUf7Df+0Pa6BIszRLiiyH30vxDu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u7K5PKAAAA4gAAAA8AAAAAAAAAAAAAAAAAmAIA&#10;AGRycy9kb3ducmV2LnhtbFBLBQYAAAAABAAEAPUAAACPAwAAAAA=&#10;" fillcolor="white [3212]" strokecolor="#168489" strokeweight="1pt"/>
                    <v:oval id="Oval 422164473" o:spid="_x0000_s2072" style="position:absolute;left:18278;top:13955;width:14578;height:14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uYhc0A&#10;AADiAAAADwAAAGRycy9kb3ducmV2LnhtbESPW0vDQBSE34X+h+UUfLObJmmV2G0Rbwj1gmlBfDtk&#10;j0lo9mzYXZv477uC4OMwM98wq81oOnEk51vLCuazBARxZXXLtYL97uHiCoQPyBo7y6Tghzxs1pOz&#10;FRbaDvxOxzLUIkLYF6igCaEvpPRVQwb9zPbE0fuyzmCI0tVSOxwi3HQyTZKlNNhyXGiwp9uGqkP5&#10;bRQ8f7weMrd4vHt7ud8OZZIt2nL7qdT5dLy5BhFoDP/hv/aTVpCn6XyZ55cZ/F6Kd0CuT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i7mIXNAAAA4gAAAA8AAAAAAAAAAAAAAAAA&#10;mAIAAGRycy9kb3ducmV2LnhtbFBLBQYAAAAABAAEAPUAAACSAwAAAAA=&#10;" fillcolor="white [3212]" stroked="f" strokeweight="1pt">
                      <v:stroke joinstyle="miter"/>
                    </v:oval>
                    <v:shape id="TextBox 113" o:spid="_x0000_s2073" type="#_x0000_t202" style="position:absolute;left:12145;top:8090;width:28530;height:725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cMF8cA&#10;AADjAAAADwAAAGRycy9kb3ducmV2LnhtbERPzWrCQBC+F3yHZYReim4SQ7Spq9hiqVeN4HXIjkkw&#10;OxuzW03fvlsoeJzvf5brwbTiRr1rLCuIpxEI4tLqhisFx+JzsgDhPLLG1jIp+CEH69XoaYm5tnfe&#10;0+3gKxFC2OWooPa+y6V0ZU0G3dR2xIE7296gD2dfSd3jPYSbViZRlEmDDYeGGjv6qKm8HL6NgvSd&#10;zhgX6eZrWwzX08ssjbdyp9TzeNi8gfA0+If4373TYf48fk2yWRYl8PdTAE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nDBfHAAAA4wAAAA8AAAAAAAAAAAAAAAAAmAIAAGRy&#10;cy9kb3ducmV2LnhtbFBLBQYAAAAABAAEAPUAAACMAwAAAAA=&#10;" filled="f" stroked="f">
                      <v:textbox inset="0,,0">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التعامل مع المشكلات</w:t>
                            </w:r>
                          </w:p>
                        </w:txbxContent>
                      </v:textbox>
                    </v:shape>
                  </v:group>
                  <v:group id="Group 1743009565" o:spid="_x0000_s2074" style="position:absolute;left:19809;top:179;width:18105;height:12942" coordorigin="19809,179" coordsize="32997,2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7KiulyQAA&#10;AOMAAAAPAAAAAAAAAAAAAAAAAKoCAABkcnMvZG93bnJldi54bWxQSwUGAAAAAAQABAD6AAAAoAMA&#10;AAAA&#10;">
                    <v:oval id="Oval 2076860034" o:spid="_x0000_s2075" style="position:absolute;left:26454;top:5745;width:18023;height:18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CppcwA&#10;AADjAAAADwAAAGRycy9kb3ducmV2LnhtbESPT0sDMRTE74LfITzBi7SJrWzL2rSIIvSPCK5evD03&#10;z83azcuyid3tt28KgsdhZn7DLFaDa8SBulB71nA7ViCIS29qrjR8vD+P5iBCRDbYeCYNRwqwWl5e&#10;LDA3vuc3OhSxEgnCIUcNNsY2lzKUlhyGsW+Jk/ftO4cxya6SpsM+wV0jJ0pl0mHNacFiS4+Wyn3x&#10;6zR8mmofvsob1+xejF1vNz+vfXzS+vpqeLgHEWmI/+G/9tpomKhZNs+Umt7B+VP6A3J5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kSCppcwAAADjAAAADwAAAAAAAAAAAAAAAACY&#10;AgAAZHJzL2Rvd25yZXYueG1sUEsFBgAAAAAEAAQA9QAAAJEDAAAAAA==&#10;" fillcolor="#168489" strokecolor="#0058a3" strokeweight="1pt">
                      <v:stroke joinstyle="miter"/>
                    </v:oval>
                    <v:rect id="Rectangle 1974370298" o:spid="_x0000_s2076" style="position:absolute;left:19809;top:179;width:32998;height:106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OsMsA&#10;AADjAAAADwAAAGRycy9kb3ducmV2LnhtbESPQU/CQBCF7yb8h82QeDGyBRqQykLQaPCiCaj3SXds&#10;G7qzTXeE+u+dg4nHmffmvW/W2yG05kx9aiI7mE4yMMRl9A1XDj7en2/vwCRB9thGJgc/lGC7GV2t&#10;sfDxwgc6H6UyGsKpQAe1SFdYm8qaAqZJ7IhV+4p9QNGxr6zv8aLhobWzLFvYgA1rQ40dPdZUno7f&#10;wUFevc0PsZXpAz29fjaLfF/Kzd656/GwuwcjNMi/+e/6xSv+apnPl9lspdD6ky7Ab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Bmc6wywAAAOMAAAAPAAAAAAAAAAAAAAAAAJgC&#10;AABkcnMvZG93bnJldi54bWxQSwUGAAAAAAQABAD1AAAAkAMAAAAA&#10;" fillcolor="white [3212]" strokecolor="#168489" strokeweight="1pt"/>
                    <v:oval id="Oval 47825955" o:spid="_x0000_s2077" style="position:absolute;left:28177;top:7468;width:14577;height:14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xP8wA&#10;AADhAAAADwAAAGRycy9kb3ducmV2LnhtbESPX0vDMBTF3wW/Q7gD31y6zWyzLhviP4TNiVUQ3y7N&#10;tS1rbkoS1/rtjSD4eDjn/A5ntRlsK47kQ+NYw2ScgSAunWm40vD2en++BBEissHWMWn4pgCb9enJ&#10;CnPjen6hYxErkSAcctRQx9jlUoayJoth7Dri5H06bzEm6StpPPYJbls5zbK5tNhwWqixo5uaykPx&#10;ZTXs3veHmVcPt89Pd9u+yGaqKbYfWp+NhusrEJGG+B/+az8aDReL5VRdKgW/j9IbkOs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cXMxP8wAAADhAAAADwAAAAAAAAAAAAAAAACY&#10;AgAAZHJzL2Rvd25yZXYueG1sUEsFBgAAAAAEAAQA9QAAAJEDAAAAAA==&#10;" fillcolor="white [3212]" stroked="f" strokeweight="1pt">
                      <v:stroke joinstyle="miter"/>
                    </v:oval>
                    <v:shape id="TextBox 109" o:spid="_x0000_s2078" type="#_x0000_t202" style="position:absolute;left:22879;top:796;width:26898;height:794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CGisoA&#10;AADiAAAADwAAAGRycy9kb3ducmV2LnhtbESPQWvCQBSE74X+h+UVeil1s00UE13FFku9agpeH9ln&#10;Esy+TbNbTf99t1DwOMzMN8xyPdpOXGjwrWMNapKAIK6cabnW8Fm+P89B+IBssHNMGn7Iw3p1f7fE&#10;wrgr7+lyCLWIEPYFamhC6AspfdWQRT9xPXH0Tm6wGKIcamkGvEa47eRLksykxZbjQoM9vTVUnQ/f&#10;VkP2SidUZbb52Jbj1/EpzdRW7rR+fBg3CxCBxnAL/7d3RkM6zdU0T3MFf5fiHZ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SwhorKAAAA4gAAAA8AAAAAAAAAAAAAAAAAmAIA&#10;AGRycy9kb3ducmV2LnhtbFBLBQYAAAAABAAEAPUAAACPAwAAAAA=&#10;" filled="f" stroked="f">
                      <v:textbox inset="0,,0">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تعزيز الأداء والإنتاجية</w:t>
                            </w:r>
                          </w:p>
                        </w:txbxContent>
                      </v:textbox>
                    </v:shape>
                  </v:group>
                  <v:group id="Group 1160408905" o:spid="_x0000_s2079" style="position:absolute;left:29503;top:6667;width:18540;height:12942;flip:y" coordorigin="29503,6667" coordsize="33793,2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ecFhxgAAAOMA&#10;AAAPAAAAAAAAAAAAAAAAAKoCAABkcnMvZG93bnJldi54bWxQSwUGAAAAAAQABAD6AAAAnQMAAAAA&#10;">
                    <v:oval id="Oval 870567714" o:spid="_x0000_s2080" style="position:absolute;left:36545;top:12232;width:18023;height:18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YF2swA&#10;AADiAAAADwAAAGRycy9kb3ducmV2LnhtbESPT2vCQBTE7wW/w/IEL6VulNZI6irSUvBPKVS99Paa&#10;fc1Gs29Ddmvit+8KQo/DzPyGmS06W4kzNb50rGA0TEAQ506XXCg47N8epiB8QNZYOSYFF/KwmPfu&#10;Zphp1/InnXehEBHCPkMFJoQ6k9Lnhiz6oauJo/fjGoshyqaQusE2wm0lx0kykRZLjgsGa3oxlJ92&#10;v1bBly5O/ju/t9X2XZvVZn38aMOrUoN+t3wGEagL/+Fbe6UVTNPkaZKmo0e4Xop3QM7/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7zYF2swAAADiAAAADwAAAAAAAAAAAAAAAACY&#10;AgAAZHJzL2Rvd25yZXYueG1sUEsFBgAAAAAEAAQA9QAAAJEDAAAAAA==&#10;" fillcolor="#168489" strokecolor="#0058a3" strokeweight="1pt">
                      <v:stroke joinstyle="miter"/>
                    </v:oval>
                    <v:rect id="Rectangle 1300337224" o:spid="_x0000_s2081" style="position:absolute;left:29900;top:6667;width:32998;height:10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C8cA&#10;AADjAAAADwAAAGRycy9kb3ducmV2LnhtbERPS0vDQBC+C/6HZQQvYnebhFpit0VFaS8Kfd2H7JgE&#10;s7MhO7bx37sFweN871msRt+pEw2xDWxhOjGgiKvgWq4tHPZv93NQUZAddoHJwg9FWC2vrxZYunDm&#10;LZ12UqsUwrFEC41IX2odq4Y8xknoiRP3GQaPks6h1m7Acwr3nc6MmWmPLaeGBnt6aaj62n17C0X9&#10;kW9DJ9Nnen0/trNiXcnd2trbm/HpEZTQKP/iP/fGpfm5MXn+kGUFXH5KAO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3UvgvHAAAA4wAAAA8AAAAAAAAAAAAAAAAAmAIAAGRy&#10;cy9kb3ducmV2LnhtbFBLBQYAAAAABAAEAPUAAACMAwAAAAA=&#10;" fillcolor="white [3212]" strokecolor="#168489" strokeweight="1pt"/>
                    <v:oval id="Oval 2017054099" o:spid="_x0000_s2082" style="position:absolute;left:38268;top:13955;width:14577;height:145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PRds0A&#10;AADjAAAADwAAAGRycy9kb3ducmV2LnhtbESPW0sDMRSE3wX/QzgF32zS1lW7bVrEG4V6wW1BfDts&#10;jrtLNydLErvrvzeC4OMwM98wy/VgW3EkHxrHGiZjBYK4dKbhSsN+93B+DSJEZIOtY9LwTQHWq9OT&#10;JebG9fxGxyJWIkE45KihjrHLpQxlTRbD2HXEyft03mJM0lfSeOwT3LZyqtSltNhwWqixo9uaykPx&#10;ZTU8vb8cZj57vHt9vt/2hZplTbH90PpsNNwsQEQa4n/4r70xGqZqcqWyCzWfw++n9Afk6gc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rz0XbNAAAA4wAAAA8AAAAAAAAAAAAAAAAA&#10;mAIAAGRycy9kb3ducmV2LnhtbFBLBQYAAAAABAAEAPUAAACSAwAAAAA=&#10;" fillcolor="white [3212]" stroked="f" strokeweight="1pt">
                      <v:stroke joinstyle="miter"/>
                    </v:oval>
                    <v:shape id="TextBox 105" o:spid="_x0000_s2083" type="#_x0000_t202" style="position:absolute;left:29503;top:8553;width:33793;height:735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BnLscA&#10;AADjAAAADwAAAGRycy9kb3ducmV2LnhtbERPS2vCQBC+C/0Pywi9SN28LBpdxRZLvWoEr0N2TILZ&#10;2TS71fTfdwsFj/O9Z7UZTCtu1LvGsoJ4GoEgLq1uuFJwKj5e5iCcR9bYWiYFP+Rgs34arTDX9s4H&#10;uh19JUIIuxwV1N53uZSurMmgm9qOOHAX2xv04ewrqXu8h3DTyiSKXqXBhkNDjR2911Rej99GQfZG&#10;F4yLbPu5K4av8yTN4p3cK/U8HrZLEJ4G/xD/u/c6zM9m8yRNk8UM/n4KA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gZy7HAAAA4wAAAA8AAAAAAAAAAAAAAAAAmAIAAGRy&#10;cy9kb3ducmV2LnhtbFBLBQYAAAAABAAEAPUAAACMAwAAAAA=&#10;" filled="f" stroked="f">
                      <v:textbox inset="0,,0">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إدارة الضغط والتوتر</w:t>
                            </w:r>
                          </w:p>
                        </w:txbxContent>
                      </v:textbox>
                    </v:shape>
                  </v:group>
                  <v:group id="Group 334674122" o:spid="_x0000_s2084" style="position:absolute;left:39619;width:18104;height:13121" coordorigin="39619" coordsize="32997,23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ZnBY7L&#10;AAAA4gAAAA8AAAAAAAAAAAAAAAAAqgIAAGRycy9kb3ducmV2LnhtbFBLBQYAAAAABAAEAPoAAACi&#10;AwAAAAA=&#10;">
                    <v:oval id="Oval 1788958567" o:spid="_x0000_s2085" style="position:absolute;left:46264;top:5893;width:18023;height:18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06skA&#10;AADjAAAADwAAAGRycy9kb3ducmV2LnhtbERPS2vCQBC+C/6HZYReim5aUGPqKqWlYB8UfFy8TbNj&#10;NpqdDdmtif++KxQ8zvee+bKzlThT40vHCh5GCQji3OmSCwW77dswBeEDssbKMSm4kIflot+bY6Zd&#10;y2s6b0IhYgj7DBWYEOpMSp8bsuhHriaO3ME1FkM8m0LqBtsYbiv5mCQTabHk2GCwphdD+WnzaxXs&#10;dXHyP/m9rT6/tFl9vB+/2/Cq1N2ge34CEagLN/G/e6Xj/GmazsbpeDKF608RALn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jy06skAAADjAAAADwAAAAAAAAAAAAAAAACYAgAA&#10;ZHJzL2Rvd25yZXYueG1sUEsFBgAAAAAEAAQA9QAAAI4DAAAAAA==&#10;" fillcolor="#168489" strokecolor="#0058a3" strokeweight="1pt">
                      <v:stroke joinstyle="miter"/>
                    </v:oval>
                    <v:rect id="Rectangle 1408370965" o:spid="_x0000_s2086" style="position:absolute;left:39619;top:327;width:32998;height:106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K/psgA&#10;AADjAAAADwAAAGRycy9kb3ducmV2LnhtbERPzUrDQBC+C77DMgUvYndrY1rTbouKpV4U2up9yI5J&#10;MDsbsmMb374rCB7n+5/levCtOlIfm8AWJmMDirgMruHKwvthczMHFQXZYRuYLPxQhPXq8mKJhQsn&#10;3tFxL5VKIRwLtFCLdIXWsazJYxyHjjhxn6H3KOnsK+16PKVw3+pbY3LtseHUUGNHTzWVX/tvbyGr&#10;3qa70MrkkZ5fP5o825ZyvbX2ajQ8LEAJDfIv/nO/uDQ/M/PpzNznd/D7UwJAr8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gr+myAAAAOMAAAAPAAAAAAAAAAAAAAAAAJgCAABk&#10;cnMvZG93bnJldi54bWxQSwUGAAAAAAQABAD1AAAAjQMAAAAA&#10;" fillcolor="white [3212]" strokecolor="#168489" strokeweight="1pt"/>
                    <v:oval id="Oval 1441063081" o:spid="_x0000_s2087" style="position:absolute;left:47986;top:7616;width:14578;height:14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HGskA&#10;AADjAAAADwAAAGRycy9kb3ducmV2LnhtbERPW0vDMBR+H/gfwhF825LabYy6bIg3hHnBKoy9HZpj&#10;W9aclCSu9d8bQfDxfPez3o62EyfyoXWsIZspEMSVMy3XGj7e76crECEiG+wck4ZvCrDdnE3WWBg3&#10;8BudyliLFMKhQA1NjH0hZagashhmridO3KfzFmM6fS2NxyGF205eKrWUFltODQ32dNNQdSy/rIan&#10;/csx94uH29fnu91QqnzRlruD1hfn4/UViEhj/Bf/uR9Nmj+fZ2qZq1UGvz8lAO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L+HGskAAADjAAAADwAAAAAAAAAAAAAAAACYAgAA&#10;ZHJzL2Rvd25yZXYueG1sUEsFBgAAAAAEAAQA9QAAAI4DAAAAAA==&#10;" fillcolor="white [3212]" stroked="f" strokeweight="1pt">
                      <v:stroke joinstyle="miter"/>
                    </v:oval>
                    <v:shape id="TextBox 101" o:spid="_x0000_s2088" type="#_x0000_t202" style="position:absolute;left:41723;width:28282;height:112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2qu8gA&#10;AADhAAAADwAAAGRycy9kb3ducmV2LnhtbESPQUvDQBCF74L/YRnBi7SbaGw1ZlOqVNqrTaHXITtN&#10;gtnZmF3b+O+dg+BxePO+x1esJterM42h82wgnSegiGtvO24MHKr32ROoEJEt9p7JwA8FWJXXVwXm&#10;1l/4g8772CiBcMjRQBvjkGsd6pYchrkfiCU7+dFhlHNstB3xInDX6/skWWiHHctCiwO9tVR/7r+d&#10;geyVTphW2Xq7qaav491Dlm70zpjbm2n9AirSFP+f/9o7a2DxvHwUqDiIkdi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naq7yAAAAOEAAAAPAAAAAAAAAAAAAAAAAJgCAABk&#10;cnMvZG93bnJldi54bWxQSwUGAAAAAAQABAD1AAAAjQMAAAAA&#10;" filled="f" stroked="f">
                      <v:textbox inset="0,,0">
                        <w:txbxContent>
                          <w:p w:rsidR="001338CC" w:rsidRDefault="001338CC" w:rsidP="00A90D19">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التكيّف مع التغييرات التنظيمية</w:t>
                            </w:r>
                          </w:p>
                        </w:txbxContent>
                      </v:textbox>
                    </v:shape>
                  </v:group>
                </v:group>
                <v:shape id="Graphic 125" o:spid="_x0000_s2089" type="#_x0000_t75" alt="Gears with solid fill" style="position:absolute;left:35769;top:8226;width:5639;height:5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UwrIAAAA4AAAAA8AAABkcnMvZG93bnJldi54bWxET01Lw0AQvQv+h2UEL2I3hlZj7La0pVLx&#10;INoI4m3ITpNodjZmp236792D4PHxvqfzwbXqQH1oPBu4GSWgiEtvG64MvBeP1xmoIMgWW89k4EQB&#10;5rPzsynm1h/5jQ5bqVQM4ZCjgVqky7UOZU0Ow8h3xJHb+d6hRNhX2vZ4jOGu1WmS3GqHDceGGjta&#10;1VR+b/fOwPNV8ZreSfpRbD7ty255+vpZS2HM5cWweAAlNMi/+M/9ZA1kaXY/GcfF8VA8A3r2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V31MKyAAAAOAAAAAPAAAAAAAAAAAA&#10;AAAAAJ8CAABkcnMvZG93bnJldi54bWxQSwUGAAAAAAQABAD3AAAAlAMAAAAA&#10;">
                  <v:imagedata r:id="rId198" o:title="Gears with solid fill"/>
                  <v:path arrowok="t"/>
                </v:shape>
                <v:shape id="رسم 6" o:spid="_x0000_s2090" type="#_x0000_t75" alt="مصافحة باليد" style="position:absolute;left:15821;top:9301;width:5346;height:53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c8KDLAAAA4gAAAA8AAABkcnMvZG93bnJldi54bWxEj0FPAjEUhO8m/ofmmXiTro0SWCgEMCYe&#10;DBH0ILeX7WN3Zfu6tgXqv6cmJh4nM/NNZjpPthMn8qF1rOF+UIAgrpxpudbw8f58NwIRIrLBzjFp&#10;+KEA89n11RRL4868odM21iJDOJSooYmxL6UMVUMWw8D1xNnbO28xZulraTyeM9x2UhXFUFpsOS80&#10;2NOqoeqwPVoNya2/d/z6OX5Sqy9/fEvLerNfan17kxYTEJFS/A//tV+Mhkf1UKjRWA3h91K+A3J2&#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rnPCgywAAAOIAAAAPAAAAAAAA&#10;AAAAAAAAAJ8CAABkcnMvZG93bnJldi54bWxQSwUGAAAAAAQABAD3AAAAlwMAAAAA&#10;">
                  <v:imagedata r:id="rId199" o:title="مصافحة باليد"/>
                  <v:path arrowok="t"/>
                </v:shape>
                <v:shape id="Graphic 14" o:spid="_x0000_s2091" type="#_x0000_t75" alt="Business Growth with solid fill" style="position:absolute;left:6213;top:6493;width:5035;height:50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QeHTHAAAA4gAAAA8AAABkcnMvZG93bnJldi54bWxEj01rwkAQhu8F/8MyBS+l2RiKSppVrCB4&#10;tFFoj2N2mgQzsyG71fjv3UOhx5f3i6dYj9ypKw2+dWJglqSgSCpnW6kNnI671yUoH1Asdk7IwJ08&#10;rFeTpwJz627ySdcy1CqOiM/RQBNCn2vtq4YYfeJ6kuj9uIExRDnU2g54i+Pc6SxN55qxlfjQYE/b&#10;hqpL+csGLhV/sPs+837rXsJh+VVmZ383Zvo8bt5BBRrDf/ivvbcGFtlbls4W8wgRkSIO6N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uQeHTHAAAA4gAAAA8AAAAAAAAAAAAA&#10;AAAAnwIAAGRycy9kb3ducmV2LnhtbFBLBQYAAAAABAAEAPcAAACTAwAAAAA=&#10;">
                  <v:imagedata r:id="rId200" o:title="Business Growth with solid fill"/>
                  <v:path arrowok="t"/>
                </v:shape>
                <v:shape id="Graphic 31" o:spid="_x0000_s2092" type="#_x0000_t75" alt="Questions with solid fill" style="position:absolute;left:45473;top:6342;width:5335;height:5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Lw5TJAAAA4gAAAA8AAABkcnMvZG93bnJldi54bWxEj0FrAjEUhO+F/ofwCr3VxJa6shrFWhYK&#10;QqlW8frYPHcXNy9Lkur6741Q8DjMzDfMdN7bVpzIh8axhuFAgSAunWm40rD9LV7GIEJENtg6Jg0X&#10;CjCfPT5MMTfuzGs6bWIlEoRDjhrqGLtcylDWZDEMXEecvIPzFmOSvpLG4znBbStflRpJiw2nhRo7&#10;WtZUHjd/VoOT68K43eqnK74/Ppc+2y9Cu9f6+alfTEBE6uM9/N/+Mhoy9TZ6z1Q2hNuldAfk7Ao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MvDlMkAAADiAAAADwAAAAAAAAAA&#10;AAAAAACfAgAAZHJzL2Rvd25yZXYueG1sUEsFBgAAAAAEAAQA9wAAAJUDAAAAAA==&#10;">
                  <v:imagedata r:id="rId201" o:title="Questions with solid fill"/>
                  <v:path arrowok="t"/>
                </v:shape>
                <v:shape id="Graphic 91" o:spid="_x0000_s2093" type="#_x0000_t75" alt="Statistics with solid fill" style="position:absolute;left:25422;top:6072;width:5876;height:5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8OXIAAAA4wAAAA8AAABkcnMvZG93bnJldi54bWxET19LwzAQfxf2HcINfHNJREtXl40pFHyY&#10;oFXYHo/mbLs1l9LErX57Iwg+3u//rTaT68WZxtB5NqAXCgRx7W3HjYGP9/ImBxEissXeMxn4pgCb&#10;9exqhYX1F36jcxUbkUI4FGigjXEopAx1Sw7Dwg/Eifv0o8OYzrGRdsRLCne9vFUqkw47Tg0tDvTU&#10;Un2qvpwBm+3yU71/PT6qMB12L0pXuiyNuZ5P2wcQkab4L/5zP9s0f6l0ru+W2T38/pQAkO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oqPDlyAAAAOMAAAAPAAAAAAAAAAAA&#10;AAAAAJ8CAABkcnMvZG93bnJldi54bWxQSwUGAAAAAAQABAD3AAAAlAMAAAAA&#10;">
                  <v:imagedata r:id="rId202" o:title="Statistics with solid fill"/>
                  <v:path arrowok="t"/>
                </v:shape>
                <w10:wrap anchorx="page"/>
                <w10:anchorlock/>
              </v:group>
            </w:pict>
          </mc:Fallback>
        </mc:AlternateConten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التكيّف مع التغييرات التنظيمية:</w:t>
      </w:r>
      <w:r w:rsidRPr="00A90D19">
        <w:rPr>
          <w:rFonts w:ascii="Sakkal Majalla" w:hAnsi="Sakkal Majalla" w:cs="Sakkal Majalla"/>
          <w:sz w:val="34"/>
          <w:szCs w:val="34"/>
          <w:rtl/>
        </w:rPr>
        <w:t xml:space="preserve"> المرونة النفسية تساعد الموظفين على التعامل بإيجابية مع التحولات في المنظمة كالتغييرات في الإجراءات أو الهيكل التنظيمي.</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إدارة الضغط والتوتر:</w:t>
      </w:r>
      <w:r w:rsidRPr="00A90D19">
        <w:rPr>
          <w:rFonts w:ascii="Sakkal Majalla" w:hAnsi="Sakkal Majalla" w:cs="Sakkal Majalla"/>
          <w:sz w:val="34"/>
          <w:szCs w:val="34"/>
          <w:rtl/>
        </w:rPr>
        <w:t xml:space="preserve"> الموظفون ذوو المرونة النفسية العالية قادرون على التعامل بفعالية مع الضغوط المرتبطة بالعمل، مما يقلل من احتمالية الإرهاق والاكتئاب.</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تعزيز الأداء والإنتاجية:</w:t>
      </w:r>
      <w:r w:rsidRPr="00A90D19">
        <w:rPr>
          <w:rFonts w:ascii="Sakkal Majalla" w:hAnsi="Sakkal Majalla" w:cs="Sakkal Majalla"/>
          <w:sz w:val="34"/>
          <w:szCs w:val="34"/>
          <w:rtl/>
        </w:rPr>
        <w:t xml:space="preserve"> الموظفون المرنون نفسياً أكثر قدرة على التعلم من الخبرات السابقة وتطوير استراتيجيات فعالة لمواجهة التحديات، مما ينعكس إيجاباً على أدائهم وإنتاجيتهم.</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 xml:space="preserve">التعامل مع المشكلات: </w:t>
      </w:r>
      <w:r w:rsidRPr="00A90D19">
        <w:rPr>
          <w:rFonts w:ascii="Sakkal Majalla" w:hAnsi="Sakkal Majalla" w:cs="Sakkal Majalla"/>
          <w:sz w:val="34"/>
          <w:szCs w:val="34"/>
          <w:rtl/>
        </w:rPr>
        <w:t>يستطيع الموظفون المرنون نفسياً التعامل بنجاح مع المشكلات والتحديات التي تواجههم في العمل، باستخدام أساليب مواجهة إيجابية وخبرات سابقة.</w:t>
      </w:r>
    </w:p>
    <w:p w:rsidR="00823856" w:rsidRPr="00A90D19" w:rsidRDefault="00823856" w:rsidP="00A90D19">
      <w:pPr>
        <w:pStyle w:val="ListParagraph"/>
        <w:numPr>
          <w:ilvl w:val="0"/>
          <w:numId w:val="28"/>
        </w:numPr>
        <w:jc w:val="both"/>
        <w:rPr>
          <w:rFonts w:ascii="Sakkal Majalla" w:hAnsi="Sakkal Majalla" w:cs="Sakkal Majalla"/>
          <w:sz w:val="34"/>
          <w:szCs w:val="34"/>
        </w:rPr>
      </w:pPr>
      <w:r w:rsidRPr="00A90D19">
        <w:rPr>
          <w:rFonts w:ascii="Sakkal Majalla" w:hAnsi="Sakkal Majalla" w:cs="Sakkal Majalla"/>
          <w:color w:val="168489"/>
          <w:sz w:val="34"/>
          <w:szCs w:val="34"/>
          <w:rtl/>
        </w:rPr>
        <w:t>التطور المهني:</w:t>
      </w:r>
      <w:r w:rsidRPr="00A90D19">
        <w:rPr>
          <w:rFonts w:ascii="Sakkal Majalla" w:hAnsi="Sakkal Majalla" w:cs="Sakkal Majalla"/>
          <w:sz w:val="34"/>
          <w:szCs w:val="34"/>
          <w:rtl/>
        </w:rPr>
        <w:t xml:space="preserve"> تساعد المرونة النفسية الموظفين على التكيف مع التغييرات والفرص الجديدة في مسارهم الوظيفي، مما يعزز من قابليتهم للتوظيف والتطور المهني.</w:t>
      </w:r>
    </w:p>
    <w:p w:rsidR="00823856" w:rsidRDefault="00823856" w:rsidP="00823856">
      <w:pPr>
        <w:rPr>
          <w:rtl/>
        </w:rPr>
      </w:pPr>
      <w:r w:rsidRPr="002A698D">
        <w:rPr>
          <w:rtl/>
        </w:rPr>
        <w:lastRenderedPageBreak/>
        <w:t>لذا، تُعد المرونة النفسية سمة أساسية للنجاح والصمود في بيئة العمل المتغيرة والمتحدية. وتشجيع تنميتها لدى الموظفين من شأنه تعزيز رفاههم ورضاهم الوظيفي، وتحسين الأداء والنتائج المؤسسية.</w:t>
      </w:r>
    </w:p>
    <w:p w:rsidR="00823856" w:rsidRPr="00823856" w:rsidRDefault="00823856" w:rsidP="00823856">
      <w:pPr>
        <w:rPr>
          <w:color w:val="168489"/>
        </w:rPr>
      </w:pPr>
      <w:r w:rsidRPr="00823856">
        <w:rPr>
          <w:rFonts w:hint="cs"/>
          <w:color w:val="168489"/>
          <w:rtl/>
        </w:rPr>
        <w:t>و</w:t>
      </w:r>
      <w:r w:rsidRPr="00823856">
        <w:rPr>
          <w:color w:val="168489"/>
          <w:rtl/>
        </w:rPr>
        <w:t>هناك عدة أمثلة لكيفية تطبيق المرونة النفسية في بيئة العمل:</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إعادة تكييف أهداف العمل:</w:t>
      </w:r>
      <w:r w:rsidRPr="00A90D19">
        <w:rPr>
          <w:rFonts w:ascii="Sakkal Majalla" w:hAnsi="Sakkal Majalla" w:cs="Sakkal Majalla"/>
          <w:sz w:val="34"/>
          <w:szCs w:val="34"/>
          <w:rtl/>
        </w:rPr>
        <w:t xml:space="preserve"> عند مواجهة تغييرات أو تحديات في العمل، يستطيع الموظفون المرنون نفسيًا إعادة تحديد أولوياتهم وأهدافهم بشكل يتناسب مع المواقف الجديدة.</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التكيّف مع الضغوط:</w:t>
      </w:r>
      <w:r w:rsidRPr="00A90D19">
        <w:rPr>
          <w:rFonts w:ascii="Sakkal Majalla" w:hAnsi="Sakkal Majalla" w:cs="Sakkal Majalla"/>
          <w:sz w:val="34"/>
          <w:szCs w:val="34"/>
          <w:rtl/>
        </w:rPr>
        <w:t xml:space="preserve"> الموظفون المرنون يستخدمون استراتيجيات فعالة لإدارة الضغوط المرتبطة بالعمل، مثل التركيز على الحلول، وممارسة التأمل والتنفس العميق.</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التعلّم من الفشل:</w:t>
      </w:r>
      <w:r w:rsidRPr="00A90D19">
        <w:rPr>
          <w:rFonts w:ascii="Sakkal Majalla" w:hAnsi="Sakkal Majalla" w:cs="Sakkal Majalla"/>
          <w:sz w:val="34"/>
          <w:szCs w:val="34"/>
          <w:rtl/>
        </w:rPr>
        <w:t xml:space="preserve"> بدلاً من إلقاء اللوم على أنفسهم، يستخدم الموظفون المرنون الفشل كفرصة للتعلم وتطوير مهاراتهم وخبراتهم.</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قبول التغيير:</w:t>
      </w:r>
      <w:r w:rsidRPr="00A90D19">
        <w:rPr>
          <w:rFonts w:ascii="Sakkal Majalla" w:hAnsi="Sakkal Majalla" w:cs="Sakkal Majalla"/>
          <w:sz w:val="34"/>
          <w:szCs w:val="34"/>
          <w:rtl/>
        </w:rPr>
        <w:t xml:space="preserve"> يتقبل الموظفون المرنون التغييرات في بيئة العمل بطريقة إيجابية، ويركزون على الفرص المتاحة بدلاً من التركيز على التحديات.</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التركيز على الحلول:</w:t>
      </w:r>
      <w:r w:rsidRPr="00A90D19">
        <w:rPr>
          <w:rFonts w:ascii="Sakkal Majalla" w:hAnsi="Sakkal Majalla" w:cs="Sakkal Majalla"/>
          <w:sz w:val="34"/>
          <w:szCs w:val="34"/>
          <w:rtl/>
        </w:rPr>
        <w:t xml:space="preserve"> بدلاً من الانغماس في المشكلات، يركز الموظفون المرنون على إيجاد حلول إبداعية للتحديات التي تواجههم.</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بناء العلاقات:</w:t>
      </w:r>
      <w:r w:rsidRPr="00A90D19">
        <w:rPr>
          <w:rFonts w:ascii="Sakkal Majalla" w:hAnsi="Sakkal Majalla" w:cs="Sakkal Majalla"/>
          <w:sz w:val="34"/>
          <w:szCs w:val="34"/>
          <w:rtl/>
        </w:rPr>
        <w:t xml:space="preserve"> الموظفون المرنون يبنون علاقات قوية مع زملائهم، مما يساعدهم على الحصول على الدعم والمساندة عند الحاجة.</w:t>
      </w:r>
    </w:p>
    <w:p w:rsidR="00823856" w:rsidRPr="00A90D19" w:rsidRDefault="00823856" w:rsidP="00A90D19">
      <w:pPr>
        <w:pStyle w:val="ListParagraph"/>
        <w:numPr>
          <w:ilvl w:val="0"/>
          <w:numId w:val="30"/>
        </w:numPr>
        <w:spacing w:after="0"/>
        <w:jc w:val="both"/>
        <w:rPr>
          <w:rFonts w:ascii="Sakkal Majalla" w:hAnsi="Sakkal Majalla" w:cs="Sakkal Majalla"/>
          <w:sz w:val="34"/>
          <w:szCs w:val="34"/>
        </w:rPr>
      </w:pPr>
      <w:r w:rsidRPr="00A90D19">
        <w:rPr>
          <w:rFonts w:ascii="Sakkal Majalla" w:hAnsi="Sakkal Majalla" w:cs="Sakkal Majalla"/>
          <w:color w:val="168489"/>
          <w:sz w:val="34"/>
          <w:szCs w:val="34"/>
          <w:rtl/>
        </w:rPr>
        <w:t>الحفاظ على التوازن:</w:t>
      </w:r>
      <w:r w:rsidRPr="00A90D19">
        <w:rPr>
          <w:rFonts w:ascii="Sakkal Majalla" w:hAnsi="Sakkal Majalla" w:cs="Sakkal Majalla"/>
          <w:sz w:val="34"/>
          <w:szCs w:val="34"/>
          <w:rtl/>
        </w:rPr>
        <w:t xml:space="preserve"> يحرص الموظفون المرنون على الحفاظ على التوازن بين العمل والحياة الشخصية، من خلال استراحات منتظمة وممارسة أنشطة ترفيهية.</w:t>
      </w:r>
    </w:p>
    <w:p w:rsidR="00823856" w:rsidRDefault="00823856" w:rsidP="00A90D19">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20D9FC2F" wp14:editId="5B06C503">
                <wp:extent cx="5731510" cy="895350"/>
                <wp:effectExtent l="0" t="0" r="21590" b="19050"/>
                <wp:docPr id="5302426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8762554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16443639" name="مجموعة 39"/>
                        <wpg:cNvGrpSpPr/>
                        <wpg:grpSpPr>
                          <a:xfrm>
                            <a:off x="0" y="0"/>
                            <a:ext cx="5731510" cy="895350"/>
                            <a:chOff x="0" y="0"/>
                            <a:chExt cx="5878196" cy="918845"/>
                          </a:xfrm>
                        </wpg:grpSpPr>
                        <wpg:grpSp>
                          <wpg:cNvPr id="1100220276" name="مجموعة 40"/>
                          <wpg:cNvGrpSpPr/>
                          <wpg:grpSpPr>
                            <a:xfrm>
                              <a:off x="0" y="0"/>
                              <a:ext cx="5878196" cy="918845"/>
                              <a:chOff x="0" y="0"/>
                              <a:chExt cx="6240348" cy="919070"/>
                            </a:xfrm>
                          </wpg:grpSpPr>
                          <wpg:grpSp>
                            <wpg:cNvPr id="1081261161" name="مجموعة 41"/>
                            <wpg:cNvGrpSpPr/>
                            <wpg:grpSpPr>
                              <a:xfrm>
                                <a:off x="0" y="169208"/>
                                <a:ext cx="5433072" cy="580613"/>
                                <a:chOff x="0" y="169208"/>
                                <a:chExt cx="5433072" cy="580613"/>
                              </a:xfrm>
                            </wpg:grpSpPr>
                            <wps:wsp>
                              <wps:cNvPr id="45335770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45200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54847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83415" name="مربع نص 41"/>
                          <wps:cNvSpPr txBox="1"/>
                          <wps:spPr>
                            <a:xfrm>
                              <a:off x="204484" y="256929"/>
                              <a:ext cx="4616071" cy="387740"/>
                            </a:xfrm>
                            <a:prstGeom prst="rect">
                              <a:avLst/>
                            </a:prstGeom>
                            <a:noFill/>
                          </wps:spPr>
                          <wps:txbx>
                            <w:txbxContent>
                              <w:p w:rsidR="001338CC" w:rsidRPr="00A90D19" w:rsidRDefault="001338CC"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استراتيجيات بناء المرونة النفسية الشخصية</w:t>
                                </w:r>
                              </w:p>
                            </w:txbxContent>
                          </wps:txbx>
                          <wps:bodyPr wrap="square" rtlCol="1">
                            <a:spAutoFit/>
                          </wps:bodyPr>
                        </wps:wsp>
                      </wpg:grpSp>
                    </wpg:wgp>
                  </a:graphicData>
                </a:graphic>
              </wp:inline>
            </w:drawing>
          </mc:Choice>
          <mc:Fallback>
            <w:pict>
              <v:group id="_x0000_s20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">
                <v:shape id="صورة 38" o:spid="_x0000_s2095"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olf7HAAAA4wAAAA8AAABkcnMvZG93bnJldi54bWxET19rwjAQfxf2HcINfNNUO51Uo4go7GVs&#10;1oGvR3NryppLbWKt394MBnu83/9bbXpbi45aXzlWMBknIIgLpysuFXydDqMFCB+QNdaOScGdPGzW&#10;T4MVZtrd+EhdHkoRQ9hnqMCE0GRS+sKQRT92DXHkvl1rMcSzLaVu8RbDbS2nSTKXFiuODQYb2hkq&#10;fvKrVZDuu36f7j7e/dk0p0tut5U/fio1fO63SxCB+vAv/nO/6Th/snidT2ezlxR+f4oAyP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2olf7HAAAA4wAAAA8AAAAAAAAAAAAA&#10;AAAAnwIAAGRycy9kb3ducmV2LnhtbFBLBQYAAAAABAAEAPcAAACTAwAAAAA=&#10;">
                  <v:imagedata r:id="rId66" o:title=""/>
                </v:shape>
                <v:group id="مجموعة 39" o:spid="_x0000_s20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D2WVDL&#10;AAAA4gAAAA8AAAAAAAAAAAAAAAAAqgIAAGRycy9kb3ducmV2LnhtbFBLBQYAAAAABAAEAPoAAACi&#10;AwAAAAA=&#10;">
                  <v:group id="مجموعة 40" o:spid="_x0000_s20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BkzcjIAAAA&#10;4wAAAA8AAAAAAAAAAAAAAAAAqgIAAGRycy9kb3ducmV2LnhtbFBLBQYAAAAABAAEAPoAAACfAwAA&#10;AAA=&#10;">
                    <v:group id="مجموعة 41" o:spid="_x0000_s20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Hb888cAAADj&#10;AAAADwAAAAAAAAAAAAAAAACqAgAAZHJzL2Rvd25yZXYueG1sUEsFBgAAAAAEAAQA+gAAAJ4DAAAA&#10;AA==&#10;">
                      <v:shape id="شكل حر 42" o:spid="_x0000_s20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VB4MkA&#10;AADiAAAADwAAAGRycy9kb3ducmV2LnhtbESPwW7CMBBE75X6D9ZW6q3YNEmDAgZVqFU59ALlA1bx&#10;EqfE6zR2If17jITU42hm3mgWq9F14kRDaD1rmE4UCOLam5YbDfuv96cZiBCRDXaeScMfBVgt7+8W&#10;WBl/5i2ddrERCcKhQg02xr6SMtSWHIaJ74mTd/CDw5jk0Egz4DnBXSeflXqRDltOCxZ7Wluqj7tf&#10;p8Go/M3l5UdJ659Pq76nJh4zo/Xjw/g6BxFpjP/hW3tjNORFlhVlqQq4Xkp3QC4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XVB4M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eI8oA&#10;AADiAAAADwAAAGRycy9kb3ducmV2LnhtbESPT2sCMRTE70K/Q3iF3jTr38rWKCpYSu2hVbHXx+a5&#10;u5i8LJvobr+9EQoeh5n5DTNbtNaIK9W+dKyg30tAEGdOl5wrOOw33SkIH5A1Gsek4I88LOZPnRmm&#10;2jX8Q9ddyEWEsE9RQRFClUrps4Is+p6riKN3crXFEGWdS11jE+HWyEGSTKTFkuNCgRWtC8rOu4tV&#10;8Pq9uTT+fbL/XB3NV5mY3+Vgy0q9PLfLNxCB2vAI/7c/tILpcDSO1PEI7pfiHZDz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1PniPKAAAA4gAAAA8AAAAAAAAAAAAAAAAAmAIA&#10;AGRycy9kb3ducmV2LnhtbFBLBQYAAAAABAAEAPUAAACPAwAAAAA=&#10;" fillcolor="#168489" stroked="f" strokeweight="1pt">
                        <v:stroke joinstyle="miter"/>
                      </v:roundrect>
                    </v:group>
                    <v:oval id="شكل بيضاوي 44" o:spid="_x0000_s21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3SRMkA&#10;AADiAAAADwAAAGRycy9kb3ducmV2LnhtbESP0WoCMRRE3wv9h3AF32pWWausRimFUimUYvQDrpvr&#10;ZnVzs91E3f59Uyj4OMzMGWa57l0jrtSF2rOC8SgDQVx6U3OlYL97e5qDCBHZYOOZFPxQgPXq8WGJ&#10;hfE33tJVx0okCIcCFdgY20LKUFpyGEa+JU7e0XcOY5JdJU2HtwR3jZxk2bN0WHNasNjSq6XyrC9O&#10;ge53+uv9WEn/qe3HYXzy3267UWo46F8WICL18R7+b2+Mgmk2mebzfJbD36V0B+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63SRMkAAADiAAAADwAAAAAAAAAAAAAAAACYAgAA&#10;ZHJzL2Rvd25yZXYueG1sUEsFBgAAAAAEAAQA9QAAAI4DAAAAAA==&#10;" filled="f" strokecolor="#a5a5a5 [2092]" strokeweight="1pt">
                      <v:stroke joinstyle="miter"/>
                    </v:oval>
                  </v:group>
                  <v:shape id="مربع نص 41" o:spid="_x0000_s2102"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oglskA&#10;AADiAAAADwAAAGRycy9kb3ducmV2LnhtbESPzU7DMBCE75V4B2uRuLV2WgpVqFtV/Eg9cKGE+ype&#10;4oh4HcVLk749RkLiOJqZbzTb/RQ6daYhtZEtFAsDiriOruXGQvX+Mt+ASoLssItMFi6UYL+7mm2x&#10;dHHkNzqfpFEZwqlEC16kL7VOtaeAaRF74ux9xiGgZDk02g04Znjo9NKYOx2w5bzgsadHT/XX6TtY&#10;EHGH4lI9h3T8mF6fRm/qNVbW3lxPhwdQQpP8h//aR2dhae5Xm9VtsYbfS/kO6N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2oglskAAADiAAAADwAAAAAAAAAAAAAAAACYAgAA&#10;ZHJzL2Rvd25yZXYueG1sUEsFBgAAAAAEAAQA9QAAAI4DAAAAAA==&#10;" filled="f" stroked="f">
                    <v:textbox style="mso-fit-shape-to-text:t">
                      <w:txbxContent>
                        <w:p w:rsidR="001338CC" w:rsidRPr="00A90D19" w:rsidRDefault="001338CC" w:rsidP="00A90D19">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استراتيجيات بناء المرونة النفسية الشخصية</w:t>
                          </w:r>
                        </w:p>
                      </w:txbxContent>
                    </v:textbox>
                  </v:shape>
                </v:group>
                <w10:wrap anchorx="page"/>
                <w10:anchorlock/>
              </v:group>
            </w:pict>
          </mc:Fallback>
        </mc:AlternateContent>
      </w:r>
    </w:p>
    <w:p w:rsidR="00823856" w:rsidRDefault="00823856" w:rsidP="00823856">
      <w:r w:rsidRPr="002A698D">
        <w:rPr>
          <w:rtl/>
        </w:rPr>
        <w:t>هناك عدة استراتيجيات يمكن للأفراد اتباعها لبناء وتعزيز المرونة النفسية الشخصية:</w:t>
      </w:r>
    </w:p>
    <w:p w:rsidR="00A90D19" w:rsidRDefault="00A90D19" w:rsidP="00A90D19">
      <w:r w:rsidRPr="00A90D19">
        <w:rPr>
          <w:noProof/>
        </w:rPr>
        <mc:AlternateContent>
          <mc:Choice Requires="wpg">
            <w:drawing>
              <wp:inline distT="0" distB="0" distL="0" distR="0" wp14:anchorId="5E52474B" wp14:editId="0B140B79">
                <wp:extent cx="5873751" cy="3167380"/>
                <wp:effectExtent l="19050" t="0" r="0" b="0"/>
                <wp:docPr id="14" name="Group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DFFC4A8-2FEB-4C26-D57F-E7AF8AD70C37}"/>
                    </a:ext>
                  </a:extLst>
                </wp:docPr>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1502809428" name="Group 15028094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0CB8BFC-AEE6-FDD2-416A-AF30E62E0021}"/>
                            </a:ext>
                          </a:extLst>
                        </wpg:cNvPr>
                        <wpg:cNvGrpSpPr/>
                        <wpg:grpSpPr>
                          <a:xfrm>
                            <a:off x="0" y="0"/>
                            <a:ext cx="5873751" cy="1795752"/>
                            <a:chOff x="0" y="0"/>
                            <a:chExt cx="5873751" cy="1795752"/>
                          </a:xfrm>
                        </wpg:grpSpPr>
                        <wps:wsp>
                          <wps:cNvPr id="1966494510"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176D3FC-4375-4739-A364-489C74E975E5}"/>
                              </a:ext>
                            </a:extLst>
                          </wps:cNvPr>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18169055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18EB76-823D-4B5A-9B16-080F96AD5B7C}"/>
                              </a:ext>
                            </a:extLst>
                          </wps:cNvPr>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39465515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920B4F-0014-4786-B862-F26086BF650C}"/>
                              </a:ext>
                            </a:extLst>
                          </wps:cNvPr>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61157738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E0D31F3-35D7-472C-BA77-2B4FAC7BF686}"/>
                              </a:ext>
                            </a:extLst>
                          </wps:cNvPr>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92092065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488DA4-2D25-4B78-A268-1771256A4A32}"/>
                              </a:ext>
                            </a:extLst>
                          </wps:cNvPr>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563978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0EB4560-DD2E-44EA-91A3-C9CC1B6D1A42}"/>
                              </a:ext>
                            </a:extLst>
                          </wps:cNvPr>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82326268"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D7BE3D6-078E-4874-B1EB-F00AB3FE8246}"/>
                              </a:ext>
                            </a:extLst>
                          </wps:cNvPr>
                          <wps:cNvSpPr/>
                          <wps:spPr>
                            <a:xfrm>
                              <a:off x="2801997"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7109895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44AE55-C6B0-4726-8F08-5AB3E63B45F5}"/>
                              </a:ext>
                            </a:extLst>
                          </wps:cNvPr>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99896597"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CCB84C-9EB1-47F1-9D2E-096F731C90C4}"/>
                              </a:ext>
                            </a:extLst>
                          </wps:cNvPr>
                          <wps:cNvSpPr txBox="1"/>
                          <wps:spPr>
                            <a:xfrm>
                              <a:off x="126351" y="816017"/>
                              <a:ext cx="1353396" cy="466499"/>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شبكة داعمة</w:t>
                                </w:r>
                              </w:p>
                            </w:txbxContent>
                          </wps:txbx>
                          <wps:bodyPr wrap="square" lIns="0" rIns="0" rtlCol="0" anchor="t">
                            <a:noAutofit/>
                          </wps:bodyPr>
                        </wps:wsp>
                        <wps:wsp>
                          <wps:cNvPr id="174772741" name="TextBox 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211271-7FC8-408C-8F24-9CE5F84E0A66}"/>
                              </a:ext>
                            </a:extLst>
                          </wps:cNvPr>
                          <wps:cNvSpPr txBox="1"/>
                          <wps:spPr>
                            <a:xfrm>
                              <a:off x="1687134" y="741982"/>
                              <a:ext cx="1052764" cy="949779"/>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مهارات حل المشكلات</w:t>
                                </w:r>
                              </w:p>
                            </w:txbxContent>
                          </wps:txbx>
                          <wps:bodyPr wrap="square" lIns="0" rIns="0" rtlCol="0" anchor="t">
                            <a:noAutofit/>
                          </wps:bodyPr>
                        </wps:wsp>
                        <wps:wsp>
                          <wps:cNvPr id="799167006"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B6CD47-7839-480A-ADFF-381682046270}"/>
                              </a:ext>
                            </a:extLst>
                          </wps:cNvPr>
                          <wps:cNvSpPr txBox="1"/>
                          <wps:spPr>
                            <a:xfrm>
                              <a:off x="3149917" y="571653"/>
                              <a:ext cx="940158" cy="1094739"/>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ممارسة التأمل والتنفس العميق</w:t>
                                </w:r>
                              </w:p>
                            </w:txbxContent>
                          </wps:txbx>
                          <wps:bodyPr wrap="square" lIns="0" rIns="0" rtlCol="0" anchor="t">
                            <a:noAutofit/>
                          </wps:bodyPr>
                        </wps:wsp>
                        <wps:wsp>
                          <wps:cNvPr id="415406098" name="TextBox 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BA0A6C1-AB94-46E4-AE55-192C954967E3}"/>
                              </a:ext>
                            </a:extLst>
                          </wps:cNvPr>
                          <wps:cNvSpPr txBox="1"/>
                          <wps:spPr>
                            <a:xfrm>
                              <a:off x="4533760" y="750085"/>
                              <a:ext cx="1039107" cy="734248"/>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الوعي الذاتي</w:t>
                                </w:r>
                              </w:p>
                            </w:txbxContent>
                          </wps:txbx>
                          <wps:bodyPr wrap="square" lIns="0" rIns="0" rtlCol="0" anchor="t">
                            <a:noAutofit/>
                          </wps:bodyPr>
                        </wps:wsp>
                      </wpg:grpSp>
                      <wpg:grpSp>
                        <wpg:cNvPr id="542143732" name="Group 5421437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EE72A62-FD86-C317-458F-F250AB61268B}"/>
                            </a:ext>
                          </a:extLst>
                        </wpg:cNvPr>
                        <wpg:cNvGrpSpPr/>
                        <wpg:grpSpPr>
                          <a:xfrm>
                            <a:off x="710341" y="1371628"/>
                            <a:ext cx="4475024" cy="1795752"/>
                            <a:chOff x="710341" y="1371628"/>
                            <a:chExt cx="4475024" cy="1795752"/>
                          </a:xfrm>
                        </wpg:grpSpPr>
                        <wpg:grpSp>
                          <wpg:cNvPr id="1717448285" name="Group 171744828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DDA8A-313B-2030-E52E-96947A717973}"/>
                              </a:ext>
                            </a:extLst>
                          </wpg:cNvPr>
                          <wpg:cNvGrpSpPr/>
                          <wpg:grpSpPr>
                            <a:xfrm>
                              <a:off x="710341" y="1371628"/>
                              <a:ext cx="3071752" cy="1795752"/>
                              <a:chOff x="710341" y="1371628"/>
                              <a:chExt cx="3071752" cy="1795752"/>
                            </a:xfrm>
                          </wpg:grpSpPr>
                          <wps:wsp>
                            <wps:cNvPr id="1467476441"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0E3CDDE-2C3E-4FD7-8567-1B7D62982E55}"/>
                                </a:ext>
                              </a:extLst>
                            </wps:cNvPr>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52540343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11E4196-032B-4BE2-87F7-4B47046BCF54}"/>
                                </a:ext>
                              </a:extLst>
                            </wps:cNvPr>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713263487"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47B3A2A-14F4-4ABC-A2D5-AFC9E62816AF}"/>
                                </a:ext>
                              </a:extLst>
                            </wps:cNvPr>
                            <wps:cNvSpPr txBox="1"/>
                            <wps:spPr>
                              <a:xfrm>
                                <a:off x="1008093" y="2111660"/>
                                <a:ext cx="1037870" cy="780175"/>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التوقّعات والأهداف</w:t>
                                  </w:r>
                                </w:p>
                              </w:txbxContent>
                            </wps:txbx>
                            <wps:bodyPr wrap="square" lIns="0" rIns="0" rtlCol="0" anchor="t">
                              <a:noAutofit/>
                            </wps:bodyPr>
                          </wps:wsp>
                          <wps:wsp>
                            <wps:cNvPr id="26185393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86945A-710E-4B13-B133-A8A7BE05C74B}"/>
                                </a:ext>
                              </a:extLst>
                            </wps:cNvPr>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565867900"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20AE77-76AD-460F-A415-7F0BF2DCB463}"/>
                                </a:ext>
                              </a:extLst>
                            </wps:cNvPr>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124625045" name="TextBox 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E44573-3F55-43E7-82C7-8AD83FF526DC}"/>
                                </a:ext>
                              </a:extLst>
                            </wps:cNvPr>
                            <wps:cNvSpPr txBox="1"/>
                            <wps:spPr>
                              <a:xfrm>
                                <a:off x="2458304" y="2133440"/>
                                <a:ext cx="984418" cy="683332"/>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الحفاظ على نمط حياة صحي</w:t>
                                  </w:r>
                                </w:p>
                              </w:txbxContent>
                            </wps:txbx>
                            <wps:bodyPr wrap="square" lIns="0" rIns="0" rtlCol="0" anchor="t">
                              <a:noAutofit/>
                            </wps:bodyPr>
                          </wps:wsp>
                        </wpg:grpSp>
                        <wps:wsp>
                          <wps:cNvPr id="2050178959"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4ADE66-4767-4CEF-B937-7B2C1DA30B6E}"/>
                              </a:ext>
                            </a:extLst>
                          </wps:cNvPr>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50664907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D904EC-7BBC-4718-8EFA-55E5BD536452}"/>
                              </a:ext>
                            </a:extLst>
                          </wps:cNvPr>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30833793"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B73750D-6BA2-4C86-869C-85E2297688FC}"/>
                              </a:ext>
                            </a:extLst>
                          </wps:cNvPr>
                          <wps:cNvSpPr txBox="1"/>
                          <wps:spPr>
                            <a:xfrm>
                              <a:off x="3814545" y="2056384"/>
                              <a:ext cx="1122029" cy="780476"/>
                            </a:xfrm>
                            <a:prstGeom prst="rect">
                              <a:avLst/>
                            </a:prstGeom>
                            <a:noFill/>
                          </wps:spPr>
                          <wps:txbx>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روح المرح والإبداع</w:t>
                                </w:r>
                              </w:p>
                            </w:txbxContent>
                          </wps:txbx>
                          <wps:bodyPr wrap="square" lIns="0" rIns="0" rtlCol="0" anchor="t">
                            <a:noAutofit/>
                          </wps:bodyPr>
                        </wps:wsp>
                      </wpg:grpSp>
                      <pic:pic xmlns:pic="http://schemas.openxmlformats.org/drawingml/2006/picture">
                        <pic:nvPicPr>
                          <pic:cNvPr id="1475089817" name="Graphic 40" descr="Bullsey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07E426-B2F1-4D22-B2F3-98126F1AB7D4}"/>
                              </a:ext>
                            </a:extLst>
                          </pic:cNvPr>
                          <pic:cNvPicPr>
                            <a:picLocks noChangeAspect="1"/>
                          </pic:cNvPicPr>
                        </pic:nvPicPr>
                        <pic:blipFill>
                          <a:blip r:embed="rId20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4"/>
                              </a:ext>
                            </a:extLst>
                          </a:blip>
                          <a:stretch>
                            <a:fillRect/>
                          </a:stretch>
                        </pic:blipFill>
                        <pic:spPr>
                          <a:xfrm>
                            <a:off x="1343654" y="1451248"/>
                            <a:ext cx="367873" cy="367907"/>
                          </a:xfrm>
                          <a:prstGeom prst="rect">
                            <a:avLst/>
                          </a:prstGeom>
                        </pic:spPr>
                      </pic:pic>
                      <pic:pic xmlns:pic="http://schemas.openxmlformats.org/drawingml/2006/picture">
                        <pic:nvPicPr>
                          <pic:cNvPr id="1217065911" name="Graphic 39" descr="Person with idea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1CF8CC-025D-7212-37FF-1E688E8B266B}"/>
                              </a:ext>
                            </a:extLst>
                          </pic:cNvPr>
                          <pic:cNvPicPr>
                            <a:picLocks noChangeAspect="1"/>
                          </pic:cNvPicPr>
                        </pic:nvPicPr>
                        <pic:blipFill>
                          <a:blip r:embed="rId20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6"/>
                              </a:ext>
                            </a:extLst>
                          </a:blip>
                          <a:stretch>
                            <a:fillRect/>
                          </a:stretch>
                        </pic:blipFill>
                        <pic:spPr>
                          <a:xfrm>
                            <a:off x="4854788" y="81591"/>
                            <a:ext cx="357645" cy="357644"/>
                          </a:xfrm>
                          <a:prstGeom prst="rect">
                            <a:avLst/>
                          </a:prstGeom>
                        </pic:spPr>
                      </pic:pic>
                      <pic:pic xmlns:pic="http://schemas.openxmlformats.org/drawingml/2006/picture">
                        <pic:nvPicPr>
                          <pic:cNvPr id="1133534960" name="Graphic 81" descr="Boardroo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58577C-ABD8-4D98-B7C3-088D8FD8E9E8}"/>
                              </a:ext>
                            </a:extLst>
                          </pic:cNvPr>
                          <pic:cNvPicPr>
                            <a:picLocks noChangeAspect="1"/>
                          </pic:cNvPicPr>
                        </pic:nvPicPr>
                        <pic:blipFill>
                          <a:blip r:embed="rId20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8"/>
                              </a:ext>
                            </a:extLst>
                          </a:blip>
                          <a:stretch>
                            <a:fillRect/>
                          </a:stretch>
                        </pic:blipFill>
                        <pic:spPr>
                          <a:xfrm>
                            <a:off x="2028290" y="66426"/>
                            <a:ext cx="387974" cy="387974"/>
                          </a:xfrm>
                          <a:prstGeom prst="roundRect">
                            <a:avLst/>
                          </a:prstGeom>
                        </pic:spPr>
                      </pic:pic>
                      <pic:pic xmlns:pic="http://schemas.openxmlformats.org/drawingml/2006/picture">
                        <pic:nvPicPr>
                          <pic:cNvPr id="103864704" name="Graphic 7" descr="Connec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4CE6FC-129D-4040-8BA6-DFA4B0957DFE}"/>
                              </a:ext>
                            </a:extLst>
                          </pic:cNvPr>
                          <pic:cNvPicPr>
                            <a:picLocks noChangeAspect="1"/>
                          </pic:cNvPicPr>
                        </pic:nvPicPr>
                        <pic:blipFill>
                          <a:blip r:embed="rId20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0"/>
                              </a:ext>
                            </a:extLst>
                          </a:blip>
                          <a:stretch>
                            <a:fillRect/>
                          </a:stretch>
                        </pic:blipFill>
                        <pic:spPr>
                          <a:xfrm>
                            <a:off x="644970" y="93274"/>
                            <a:ext cx="334278" cy="334278"/>
                          </a:xfrm>
                          <a:prstGeom prst="rect">
                            <a:avLst/>
                          </a:prstGeom>
                        </pic:spPr>
                      </pic:pic>
                      <pic:pic xmlns:pic="http://schemas.openxmlformats.org/drawingml/2006/picture">
                        <pic:nvPicPr>
                          <pic:cNvPr id="2053724224" name="Graphic 186" descr="Brain in head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BDDCCE-BF03-50F2-602B-57DB7AB6B0C3}"/>
                              </a:ext>
                            </a:extLst>
                          </pic:cNvPr>
                          <pic:cNvPicPr>
                            <a:picLocks noChangeAspect="1"/>
                          </pic:cNvPicPr>
                        </pic:nvPicPr>
                        <pic:blipFill>
                          <a:blip r:embed="rId21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2"/>
                              </a:ext>
                            </a:extLst>
                          </a:blip>
                          <a:stretch>
                            <a:fillRect/>
                          </a:stretch>
                        </pic:blipFill>
                        <pic:spPr>
                          <a:xfrm>
                            <a:off x="4145536" y="1482957"/>
                            <a:ext cx="399085" cy="399085"/>
                          </a:xfrm>
                          <a:prstGeom prst="rect">
                            <a:avLst/>
                          </a:prstGeom>
                        </pic:spPr>
                      </pic:pic>
                      <pic:pic xmlns:pic="http://schemas.openxmlformats.org/drawingml/2006/picture">
                        <pic:nvPicPr>
                          <pic:cNvPr id="553048605" name="Graphic 15" descr="Heart with pulse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50DD47-0392-222D-CB5D-28E080C495F0}"/>
                              </a:ext>
                            </a:extLst>
                          </pic:cNvPr>
                          <pic:cNvPicPr>
                            <a:picLocks noChangeAspect="1"/>
                          </pic:cNvPicPr>
                        </pic:nvPicPr>
                        <pic:blipFill>
                          <a:blip r:embed="rId213">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4"/>
                              </a:ext>
                            </a:extLst>
                          </a:blip>
                          <a:stretch>
                            <a:fillRect/>
                          </a:stretch>
                        </pic:blipFill>
                        <pic:spPr>
                          <a:xfrm>
                            <a:off x="2715698" y="1453899"/>
                            <a:ext cx="457200" cy="457200"/>
                          </a:xfrm>
                          <a:prstGeom prst="rect">
                            <a:avLst/>
                          </a:prstGeom>
                        </pic:spPr>
                      </pic:pic>
                      <pic:pic xmlns:pic="http://schemas.openxmlformats.org/drawingml/2006/picture">
                        <pic:nvPicPr>
                          <pic:cNvPr id="1870616015" name="Graphic 157" descr="Confused person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C21655-41F7-BADC-3EE3-73EBEFFC0FBF}"/>
                              </a:ext>
                            </a:extLst>
                          </pic:cNvPr>
                          <pic:cNvPicPr>
                            <a:picLocks noChangeAspect="1"/>
                          </pic:cNvPicPr>
                        </pic:nvPicPr>
                        <pic:blipFill>
                          <a:blip r:embed="rId21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6"/>
                              </a:ext>
                            </a:extLst>
                          </a:blip>
                          <a:stretch>
                            <a:fillRect/>
                          </a:stretch>
                        </pic:blipFill>
                        <pic:spPr>
                          <a:xfrm>
                            <a:off x="3465306" y="90193"/>
                            <a:ext cx="340440" cy="340440"/>
                          </a:xfrm>
                          <a:prstGeom prst="rect">
                            <a:avLst/>
                          </a:prstGeom>
                        </pic:spPr>
                      </pic:pic>
                    </wpg:wgp>
                  </a:graphicData>
                </a:graphic>
              </wp:inline>
            </w:drawing>
          </mc:Choice>
          <mc:Fallback>
            <w:pict>
              <v:group id="Group 13" o:spid="_x0000_s2103"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">
                <v:group id="Group 1502809428" o:spid="_x0000_s2104" style="position:absolute;width:58737;height:17957" coordsize="58737,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kItZM&#10;zAAAAOMAAAAPAAAAAAAAAAAAAAAAAKoCAABkcnMvZG93bnJldi54bWxQSwUGAAAAAAQABAD6AAAA&#10;owMAAAAA&#10;">
                  <v:shape id="Shape" o:spid="_x0000_s2105" style="position:absolute;left:5691;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1NOcwA&#10;AADjAAAADwAAAGRycy9kb3ducmV2LnhtbESPQU/DMAyF70j8h8hI3Fi6aSusLJtYBQgBF7ZduFmN&#10;aSsap0vCWvj1+IDE0fbze+9bbUbXqROF2Ho2MJ1koIgrb1uuDRz2D1c3oGJCtth5JgPfFGGzPj9b&#10;YWH9wG902qVaiQnHAg00KfWF1rFqyGGc+J5Ybh8+OEwyhlrbgIOYu07PsizXDluWhAZ7KhuqPndf&#10;zoA+Hrfl8DK7vn/9KVPAx3Hx/rw15vJivLsFlWhM/+K/7ycr9Zd5Pl/OF1OhECZZgF7/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4b1NOcwAAADjAAAADwAAAAAAAAAAAAAAAACY&#10;AgAAZHJzL2Rvd25yZXYueG1sUEsFBgAAAAAEAAQA9QAAAJE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06" style="position:absolute;left:3371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KV0skA&#10;AADjAAAADwAAAGRycy9kb3ducmV2LnhtbERPS0/CQBC+m/gfNmPiTbYlKY/CQqQRYtSLwIXbpDu2&#10;jd3ZsrvS6q93TUg8zvee5XowrbiQ841lBekoAUFcWt1wpeB42D7MQPiArLG1TAq+ycN6dXuzxFzb&#10;nt/psg+ViCHsc1RQh9DlUvqyJoN+ZDviyH1YZzDE01VSO+xjuGnlOEkm0mDDsaHGjoqays/9l1Eg&#10;z+dN0b+Op09vP0VwuBuy08tGqfu74XEBItAQ/sVX97OO89NZOpknWTaHv58iAH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tKV0s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07" style="position:absolute;left:4769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FGoMkA&#10;AADjAAAADwAAAGRycy9kb3ducmV2LnhtbERPzU7CQBC+m/gOmzHxBtuiRa0sRBolRr0IXLxNumPb&#10;2J0tuwstPL1rQuJxvv+ZLQbTigM531hWkI4TEMSl1Q1XCrabl9E9CB+QNbaWScGRPCzmlxczzLXt&#10;+ZMO61CJGMI+RwV1CF0upS9rMujHtiOO3Ld1BkM8XSW1wz6Gm1ZOkmQqDTYcG2rsqKip/FnvjQK5&#10;2y2L/n1y9/xxKoLD1ZB9vS2Vur4anh5BBBrCv/jsftVx/s3D7TTL0iyFv58iAHL+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9FGoMkAAADjAAAADwAAAAAAAAAAAAAAAACYAgAA&#10;ZHJzL2Rvd25yZXYueG1sUEsFBgAAAAAEAAQA9QAAAI4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2108" style="position:absolute;left:1967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ZvwssA&#10;AADiAAAADwAAAGRycy9kb3ducmV2LnhtbESPQUvDQBSE7wX/w/IEb+0mlTQl7ba0oYqoF6uX3h7Z&#10;ZxLMvk131yb6611B8DjMzDfMejuaTlzI+daygnSWgCCurG65VvD2ejddgvABWWNnmRR8kYft5mqy&#10;xkLbgV/ocgy1iBD2BSpoQugLKX3VkEE/sz1x9N6tMxiidLXUDocIN52cJ8lCGmw5LjTYU9lQ9XH8&#10;NArk+bwvh6d5fnj+LoPD+zE7Pe6VurkedysQgcbwH/5rP2gFizTN8vx2mcHvpXgH5OY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F5m/CywAAAOIAAAAPAAAAAAAAAAAAAAAAAJgC&#10;AABkcnMvZG93bnJldi54bWxQSwUGAAAAAAQABAD1AAAAkAM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2109" style="position:absolute;top:4116;width:16727;height:13836;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Rme8cA&#10;AADjAAAADwAAAGRycy9kb3ducmV2LnhtbERP0UoDMRB8F/yHsIJvNrmChz2bFhGKvklrP2C9bO9S&#10;b5Mzib3c3xtBEOZld3ZmdtbbzIO4UIjWOw3VQoEg13pjXafh+L67ewAREzqDg3ekYaYI28311Rob&#10;4ye3p8shdaKYuNighj6lsZEytj0xxoUfyRXu5ANjKmPopAk4FXMe5FKpWjJaVxJ6HOm5p/bz8M0a&#10;FH/l/FZP8wvvd3yu5mDt8UPr25v89AgiUU7/x3/qV1PeXy1VQX1fwW+nsgC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EZnvHAAAA4wAAAA8AAAAAAAAAAAAAAAAAmAIAAGRy&#10;cy9kb3ducmV2LnhtbFBLBQYAAAAABAAEAPUAAACMAw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2110" style="position:absolute;left:1398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ll8YA&#10;AADhAAAADwAAAGRycy9kb3ducmV2LnhtbERPz0vDMBS+C/4P4QleZEurbHZ12RBBHHjZ6i67vTVv&#10;TbF5KUns6n9vhMGOH9/v5Xq0nRjIh9axgnyagSCunW65UbD/ep8UIEJE1tg5JgW/FGC9ur1ZYqnd&#10;mXc0VLERKYRDiQpMjH0pZagNWQxT1xMn7uS8xZigb6T2eE7htpOPWTaXFltODQZ7ejNUf1c/VkH1&#10;YZpjfRj2/Mnb9sHtfJFvjkrd342vLyAijfEqvrg3Os2fzZ8Wz0UO/48SBL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pll8YAAADhAAAADwAAAAAAAAAAAAAAAACYAgAAZHJz&#10;L2Rvd25yZXYueG1sUEsFBgAAAAAEAAQA9QAAAIsD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2111" style="position:absolute;left:28019;top:4116;width:16731;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uGwMoA&#10;AADjAAAADwAAAGRycy9kb3ducmV2LnhtbESPQUvEMBCF74L/IYzgRdx0K9RSN7uIIC54cetevM02&#10;Y1NsJiWJ3frvnYPgcea9ee+bzW7xo5oppiGwgfWqAEXcBTtwb+D4/nxbg0oZ2eIYmAz8UILd9vJi&#10;g40NZz7Q3OZeSQinBg24nKdG69Q58phWYSIW7TNEj1nG2Gsb8SzhftRlUVTa48DS4HCiJ0fdV/vt&#10;DbQvrj91H/ORX/ltuAmHWK/3J2Our5bHB1CZlvxv/rveW8G/r8u7siorgZafZAF6+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HbhsDKAAAA4wAAAA8AAAAAAAAAAAAAAAAAmAIA&#10;AGRycy9kb3ducmV2LnhtbFBLBQYAAAAABAAEAPUAAACPAw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2112" style="position:absolute;left:4200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5vncgA&#10;AADjAAAADwAAAGRycy9kb3ducmV2LnhtbERPT0vDMBS/C36H8IRdxKUdTLvabIggG3hxdRdvr82z&#10;KTYvJYld9+2NIHh8v/+v2s12EBP50DtWkC8zEMSt0z13Ck7vL3cFiBCRNQ6OScGFAuy211cVltqd&#10;+UhTHTuRQjiUqMDEOJZShtaQxbB0I3HiPp23GNPpO6k9nlO4HeQqy+6lxZ5Tg8GRng21X/W3VVDv&#10;Tde0H9OJX/mtv3VHX+SHRqnFzfz0CCLSHP/Ff+6DTvOLhzzbFJv1Gn5/SgDI7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3m+dyAAAAOMAAAAPAAAAAAAAAAAAAAAAAJgCAABk&#10;cnMvZG93bnJldi54bWxQSwUGAAAAAAQABAD1AAAAjQM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2113" type="#_x0000_t202" style="position:absolute;left:1263;top:8160;width:13534;height:4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Xr68oA&#10;AADhAAAADwAAAGRycy9kb3ducmV2LnhtbESPQWvCQBSE74X+h+UVequbClqTuoqECBVKIVGhx0f2&#10;NQlm34bsquu/7xYKHoeZ+YZZroPpxYVG11lW8DpJQBDXVnfcKDjsty8LEM4ja+wtk4IbOVivHh+W&#10;mGl75ZIulW9EhLDLUEHr/ZBJ6eqWDLqJHYij92NHgz7KsZF6xGuEm15Ok2QuDXYcF1ocKG+pPlVn&#10;o+B7WjRF+Co3R959luFU5Pv8XCn1/BQ27yA8BX8P/7c/tII0XaTzWfoGf4/iG5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OV6+vKAAAA4QAAAA8AAAAAAAAAAAAAAAAAmAIA&#10;AGRycy9kb3ducmV2LnhtbFBLBQYAAAAABAAEAPUAAACPAw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شبكة داعمة</w:t>
                          </w:r>
                        </w:p>
                      </w:txbxContent>
                    </v:textbox>
                  </v:shape>
                  <v:shape id="TextBox 69" o:spid="_x0000_s2114" type="#_x0000_t202" style="position:absolute;left:16871;top:7419;width:10527;height:9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j4ccA&#10;AADiAAAADwAAAGRycy9kb3ducmV2LnhtbERPXWvCMBR9H+w/hDvY20wtso5qFCkVHIxB6wQfL821&#10;LTY3pYma/ftlMNjj4XyvNsEM4kaT6y0rmM8SEMSN1T23Cr4Ou5c3EM4jaxwsk4JvcrBZPz6sMNf2&#10;zhXdat+KGMIuRwWd92MupWs6MuhmdiSO3NlOBn2EUyv1hPcYbgaZJsmrNNhzbOhwpKKj5lJfjYJT&#10;WrZl+Ky2R37/qMKlLA7FtVbq+SlslyA8Bf8v/nPvdZyfLbIszRZz+L0UM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J4+HHAAAA4gAAAA8AAAAAAAAAAAAAAAAAmAIAAGRy&#10;cy9kb3ducmV2LnhtbFBLBQYAAAAABAAEAPUAAACMAw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مهارات حل المشكلات</w:t>
                          </w:r>
                        </w:p>
                      </w:txbxContent>
                    </v:textbox>
                  </v:shape>
                  <v:shape id="TextBox 19" o:spid="_x0000_s2115" type="#_x0000_t202" style="position:absolute;left:31499;top:5716;width:9401;height:10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h6ckA&#10;AADiAAAADwAAAGRycy9kb3ducmV2LnhtbESPT2vCQBTE74LfYXlCb7rRg3+iq0hIoYVSSLTQ4yP7&#10;TILZtyG76vbbdwsFj8PM/IbZHYLpxJ0G11pWMJ8lIIgrq1uuFZxPr9M1COeRNXaWScEPOTjsx6Md&#10;pto+uKB76WsRIexSVNB436dSuqohg25me+LoXexg0Ec51FIP+Ihw08lFkiylwZbjQoM9ZQ1V1/Jm&#10;FHwv8joPn8Xxi98/inDNs1N2K5V6mYTjFoSn4J/h//abVrDabObLVcTC36V4B+T+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Twh6ckAAADiAAAADwAAAAAAAAAAAAAAAACYAgAA&#10;ZHJzL2Rvd25yZXYueG1sUEsFBgAAAAAEAAQA9QAAAI4DA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ممارسة التأمل والتنفس العميق</w:t>
                          </w:r>
                        </w:p>
                      </w:txbxContent>
                    </v:textbox>
                  </v:shape>
                  <v:shape id="TextBox 22" o:spid="_x0000_s2116" type="#_x0000_t202" style="position:absolute;left:45337;top:7500;width:10391;height:7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KwI8cA&#10;AADiAAAADwAAAGRycy9kb3ducmV2LnhtbERPXWvCMBR9H/gfwhX2NhPFyVaNIqXCBmPQuoGPl+ba&#10;Fpub0kTN/v3yMNjj4XxvdtH24kaj7xxrmM8UCOLamY4bDV/Hw9MLCB+QDfaOScMPedhtJw8bzIy7&#10;c0m3KjQihbDPUEMbwpBJ6euWLPqZG4gTd3ajxZDg2Egz4j2F214ulFpJix2nhhYHyluqL9XVajgt&#10;iqaIn+X+m98/yngp8mN+rbR+nMb9GkSgGP7Ff+43o2E5f16qlXpNm9OldAfk9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SsCPHAAAA4gAAAA8AAAAAAAAAAAAAAAAAmAIAAGRy&#10;cy9kb3ducmV2LnhtbFBLBQYAAAAABAAEAPUAAACMAw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الوعي الذاتي</w:t>
                          </w:r>
                        </w:p>
                      </w:txbxContent>
                    </v:textbox>
                  </v:shape>
                </v:group>
                <v:group id="Group 542143732" o:spid="_x0000_s2117" style="position:absolute;left:7103;top:13716;width:44750;height:17957" coordorigin="7103,13716" coordsize="44750,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2Ya/nL&#10;AAAA4gAAAA8AAAAAAAAAAAAAAAAAqgIAAGRycy9kb3ducmV2LnhtbFBLBQYAAAAABAAEAPoAAACi&#10;AwAAAAA=&#10;">
                  <v:group id="Group 1717448285" o:spid="_x0000_s2118" style="position:absolute;left:7103;top:13716;width:30717;height:17957" coordorigin="7103,13716" coordsize="30717,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XZuARyQAA&#10;AOMAAAAPAAAAAAAAAAAAAAAAAKoCAABkcnMvZG93bnJldi54bWxQSwUGAAAAAAQABAD6AAAAoAMA&#10;AAAA&#10;">
                    <v:shape id="Shape" o:spid="_x0000_s2119" style="position:absolute;left:12794;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P88kA&#10;AADjAAAADwAAAGRycy9kb3ducmV2LnhtbERPzU7CQBC+m/AOmyHxJltIbU1lIdCgMeJF4OJt0h3b&#10;xu5s2V1p9eldExOP8/3Pcj2aTlzI+daygvksAUFcWd1yreB0fLi5A+EDssbOMin4Ig/r1eRqiYW2&#10;A7/S5RBqEUPYF6igCaEvpPRVQwb9zPbEkXu3zmCIp6uldjjEcNPJRZJk0mDLsaHBnsqGqo/Dp1Eg&#10;z+dtOewX+e7luwwOH8fbt+etUtfTcXMPItAY/sV/7icd56dZnuZZms7h96cI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VTP88kAAADjAAAADwAAAAAAAAAAAAAAAACYAgAA&#10;ZHJzL2Rvd25yZXYueG1sUEsFBgAAAAAEAAQA9QAAAI4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20" style="position:absolute;left:7103;top:17832;width:16728;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p/ZsUA&#10;AADjAAAADwAAAGRycy9kb3ducmV2LnhtbERPzUoDMRC+C75DGMGbTfprWZsWEYrepLUPMG6mu9HN&#10;ZE1iN/v2RhA8zvc/m112nbhQiNazhulEgSCuvbHcaDi97e/WIGJCNth5Jg0jRdhtr682WBk/8IEu&#10;x9SIEsKxQg1tSn0lZaxbchgnvicu3NkHh6mcoZEm4FDCXSdnSq2kQ8ulocWenlqqP4/fToNyXzm/&#10;robx2R327mM6BmtP71rf3uTHBxCJcvoX/7lfTJm/nC0Xar6Y38PvTwUA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n9mxQAAAOMAAAAPAAAAAAAAAAAAAAAAAJgCAABkcnMv&#10;ZG93bnJldi54bWxQSwUGAAAAAAQABAD1AAAAig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2121" type="#_x0000_t202" style="position:absolute;left:10080;top:21116;width:10379;height:7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oZFMgA&#10;AADjAAAADwAAAGRycy9kb3ducmV2LnhtbERPX2vCMBB/H+w7hBvsbabWodIZRUoHE8agVWGPR3Nr&#10;i82lNFHjt18GAx/v9/9Wm2B6caHRdZYVTCcJCOLa6o4bBYf9+8sShPPIGnvLpOBGDjbrx4cVZtpe&#10;uaRL5RsRQ9hlqKD1fsikdHVLBt3EDsSR+7GjQR/PsZF6xGsMN71Mk2QuDXYcG1ocKG+pPlVno+A7&#10;LZoifJXbI+8+y3Aq8n1+rpR6fgrbNxCegr+L/90fOs5fTGfpfPa6XMDfTxEA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OhkUyAAAAOMAAAAPAAAAAAAAAAAAAAAAAJgCAABk&#10;cnMvZG93bnJldi54bWxQSwUGAAAAAAQABAD1AAAAjQM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التوقّعات والأهداف</w:t>
                            </w:r>
                          </w:p>
                        </w:txbxContent>
                      </v:textbox>
                    </v:shape>
                    <v:shape id="Shape" o:spid="_x0000_s2122" style="position:absolute;left:26783;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Fd8wA&#10;AADiAAAADwAAAGRycy9kb3ducmV2LnhtbESPQU/CQBSE7yb+h80z8SZbiiAUFiINGqNeRC7cXrrP&#10;trH7tuwutPLrWRMTj5OZ+SazWPWmESdyvrasYDhIQBAXVtdcKth9Pt1NQfiArLGxTAp+yMNqeX21&#10;wEzbjj/otA2liBD2GSqoQmgzKX1RkUE/sC1x9L6sMxiidKXUDrsIN41Mk2QiDdYcFypsKa+o+N4e&#10;jQJ5OKzz7i192Lyf8+DwuR/vX9dK3d70j3MQgfrwH/5rv2gF6WQ4HY9mo3v4vRTvgFx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kyFd8wAAADiAAAADwAAAAAAAAAAAAAAAACY&#10;AgAAZHJzL2Rvd25yZXYueG1sUEsFBgAAAAAEAAQA9QAAAJE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2123" style="position:absolute;left:21090;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O7fckA&#10;AADiAAAADwAAAGRycy9kb3ducmV2LnhtbESPT2vCMBjG74N9h/AOvIyZOrB2nVGGMBS8zM7Lbq/N&#10;u6aseVOSWOu3Nwdhx4fnH7/lerSdGMiH1rGC2TQDQVw73XKj4Pj9+VKACBFZY+eYFFwpwHr1+LDE&#10;UrsLH2ioYiPSCIcSFZgY+1LKUBuyGKauJ07er/MWY5K+kdrjJY3bTr5mWS4ttpweDPa0MVT/VWer&#10;oNqa5lT/DEfe81f77A6+mO1OSk2exo93EJHG+B++t3dawTyfF/niLUsQCSnhgFz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4O7fckAAADiAAAADwAAAAAAAAAAAAAAAACYAgAA&#10;ZHJzL2Rvd25yZXYueG1sUEsFBgAAAAAEAAQA9QAAAI4D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2124" type="#_x0000_t202" style="position:absolute;left:24583;top:21334;width:9844;height:6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yQ8sA&#10;AADjAAAADwAAAGRycy9kb3ducmV2LnhtbESPUUvDMBSF3wX/Q7iCby5d2Maoy8YoFRyI0E7Bx0tz&#10;bcuam9JkW/bvjSD4eDjnfIez2UU7iAtNvnesYT7LQBA3zvTcavg4vjytQfiAbHBwTBpu5GG3vb/b&#10;YG7clSu61KEVCcI+Rw1dCGMupW86suhnbiRO3rebLIYkp1aaCa8JbgepsmwlLfacFjocqeioOdVn&#10;q+FLlW0Z36v9Jx/eqngqi2NxrrV+fIj7ZxCBYvgP/7VfjQY1V4uVWmaLJfx+Sn9Ab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vrJDywAAAOMAAAAPAAAAAAAAAAAAAAAAAJgC&#10;AABkcnMvZG93bnJldi54bWxQSwUGAAAAAAQABAD1AAAAkAM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الحفاظ على نمط حياة صحي</w:t>
                            </w:r>
                          </w:p>
                        </w:txbxContent>
                      </v:textbox>
                    </v:shape>
                  </v:group>
                  <v:shape id="Shape" o:spid="_x0000_s2125" style="position:absolute;left:40815;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r58cwA&#10;AADjAAAADwAAAGRycy9kb3ducmV2LnhtbESPQUvDQBSE74L/YXmCN7vbQGwbuy1tqFLUi9WLt0f2&#10;mQSzb9PdtYn99a4geBxm5htmuR5tJ07kQ+tYw3SiQBBXzrRca3h7vb+ZgwgR2WDnmDR8U4D16vJi&#10;iYVxA7/Q6RBrkSAcCtTQxNgXUoaqIYth4nri5H04bzEm6WtpPA4JbjuZKXUrLbacFhrsqWyo+jx8&#10;WQ3yeNyWw1M22z2fy+jxYczfH7daX1+NmzsQkcb4H/5r742GTOVqOpsv8gX8fkp/QK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M5r58cwAAADjAAAADwAAAAAAAAAAAAAAAACY&#10;AgAAZHJzL2Rvd25yZXYueG1sUEsFBgAAAAAEAAQA9QAAAJE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2126" style="position:absolute;left:35123;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uthcsA&#10;AADiAAAADwAAAGRycy9kb3ducmV2LnhtbESPT0sDMRTE70K/Q3gFL2KT+met26ZFBLHQi1178fa6&#10;eW6Wbl6WJG7Xb28EweMwM79hVpvRdWKgEFvPGuYzBYK49qblRsPh/eV6ASImZIOdZ9LwTRE268nF&#10;Ckvjz7ynoUqNyBCOJWqwKfWllLG25DDOfE+cvU8fHKYsQyNNwHOGu07eKFVIhy3nBYs9PVuqT9WX&#10;01C92uZYfwwH3vFbe+X3YTHfHrW+nI5PSxCJxvQf/mtvjYZ7VRR3j+rhFn4v5Tsg1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Gu62FywAAAOIAAAAPAAAAAAAAAAAAAAAAAJgC&#10;AABkcnMvZG93bnJldi54bWxQSwUGAAAAAAQABAD1AAAAkAM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2127" type="#_x0000_t202" style="position:absolute;left:38145;top:20563;width:11220;height:7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kGz8gA&#10;AADjAAAADwAAAGRycy9kb3ducmV2LnhtbERPX2vCMBB/H+w7hBvsbaazY9NqFCkVHIxB6wY+Hs3Z&#10;FptLaaJm334ZDHy83/9broPpxYVG11lW8DxJQBDXVnfcKPjab59mIJxH1thbJgU/5GC9ur9bYqbt&#10;lUu6VL4RMYRdhgpa74dMSle3ZNBN7EAcuaMdDfp4jo3UI15juOnlNElepcGOY0OLA+Ut1afqbBQc&#10;pkVThM9y883vH2U4Ffk+P1dKPT6EzQKEp+Bv4n/3Tsf5L2kyS9O3eQp/P0UA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aQbPyAAAAOMAAAAPAAAAAAAAAAAAAAAAAJgCAABk&#10;cnMvZG93bnJldi54bWxQSwUGAAAAAAQABAD1AAAAjQMAAAAA&#10;" filled="f" stroked="f">
                    <v:textbox inset="0,,0">
                      <w:txbxContent>
                        <w:p w:rsidR="001338CC" w:rsidRDefault="001338CC" w:rsidP="00A90D19">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تطوير روح المرح والإبداع</w:t>
                          </w:r>
                        </w:p>
                      </w:txbxContent>
                    </v:textbox>
                  </v:shape>
                </v:group>
                <v:shape id="Graphic 40" o:spid="_x0000_s2128" type="#_x0000_t75" alt="Bullseye with solid fill" style="position:absolute;left:13436;top:14512;width:3679;height:36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aiAfIAAAA4wAAAA8AAABkcnMvZG93bnJldi54bWxET19rwjAQfxf2HcINfJGZKk67zii6ORCf&#10;ZufY69GcTWdzKU2m3bdfBoKP9/t/82Vna3Gm1leOFYyGCQjiwumKSwWHj7eHFIQPyBprx6Tglzws&#10;F3e9OWbaXXhP5zyUIoawz1CBCaHJpPSFIYt+6BriyB1dazHEsy2lbvESw20tx0kylRYrjg0GG3ox&#10;VJzyH6tgfdrZLz585t9TrovB++Zo9q9Sqf59t3oGEagLN/HVvdVx/mT2mKRP6WgG/z9FAOTi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FmogHyAAAAOMAAAAPAAAAAAAAAAAA&#10;AAAAAJ8CAABkcnMvZG93bnJldi54bWxQSwUGAAAAAAQABAD3AAAAlAMAAAAA&#10;">
                  <v:imagedata r:id="rId217" o:title="Bullseye with solid fill"/>
                  <v:path arrowok="t"/>
                </v:shape>
                <v:shape id="Graphic 39" o:spid="_x0000_s2129" type="#_x0000_t75" alt="Person with idea with solid fill" style="position:absolute;left:48547;top:815;width:3577;height:35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US8DIAAAA4wAAAA8AAABkcnMvZG93bnJldi54bWxET19LwzAQfxf2HcINfHNJC5vaLRsiDoQN&#10;xanMx1tza4vNpSTZ2n17Iwg+3u//LVaDbcWZfGgca8gmCgRx6UzDlYaP9/XNHYgQkQ22jknDhQKs&#10;lqOrBRbG9fxG512sRArhUKCGOsaukDKUNVkME9cRJ+7ovMWYTl9J47FP4baVuVIzabHh1FBjR481&#10;ld+7k9XwFPaHrfryr3ml4svnppfr/fSo9fV4eJiDiDTEf/Gf+9mk+Xl2q2bT+yyD358SAHL5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RFEvAyAAAAOMAAAAPAAAAAAAAAAAA&#10;AAAAAJ8CAABkcnMvZG93bnJldi54bWxQSwUGAAAAAAQABAD3AAAAlAMAAAAA&#10;">
                  <v:imagedata r:id="rId218" o:title="Person with idea with solid fill"/>
                  <v:path arrowok="t"/>
                </v:shape>
                <v:shape id="Graphic 81" o:spid="_x0000_s2130" type="#_x0000_t75" alt="Boardroom with solid fill" style="position:absolute;left:20282;top:664;width:3880;height:3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jG8fMwAAADjAAAADwAAAAAA&#10;AAAAAAAAAACfAgAAZHJzL2Rvd25yZXYueG1sUEsFBgAAAAAEAAQA9wAAAJgDAAAAAA==&#10;" adj="3600">
                  <v:imagedata r:id="rId219" o:title="Boardroom with solid fill"/>
                  <v:path arrowok="t"/>
                </v:shape>
                <v:shape id="Graphic 7" o:spid="_x0000_s2131" type="#_x0000_t75" alt="Connections with solid fill" style="position:absolute;left:6449;top:932;width:3343;height:33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Jm6fFAAAA4gAAAA8AAABkcnMvZG93bnJldi54bWxET11rwjAUfRf8D+EKe9NEV1zpjCKCsKcx&#10;dYz5dmnu2rLkpjRR6369EYQ9Hs73YtU7K87UhcazhulEgSAuvWm40vB52I5zECEiG7SeScOVAqyW&#10;w8ECC+MvvKPzPlYihXAoUEMdY1tIGcqaHIaJb4kT9+M7hzHBrpKmw0sKd1bOlJpLhw2nhhpb2tRU&#10;/u5PTkPubBZnh6P9+GPzfvz6roy6rrV+GvXrVxCR+vgvfrjfTJqvnvN59qIyuF9KGOTy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SZunxQAAAOIAAAAPAAAAAAAAAAAAAAAA&#10;AJ8CAABkcnMvZG93bnJldi54bWxQSwUGAAAAAAQABAD3AAAAkQMAAAAA&#10;">
                  <v:imagedata r:id="rId220" o:title="Connections with solid fill"/>
                  <v:path arrowok="t"/>
                </v:shape>
                <v:shape id="Graphic 186" o:spid="_x0000_s2132" type="#_x0000_t75" alt="Brain in head with solid fill" style="position:absolute;left:41455;top:14829;width:3991;height:3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F3I/LAAAA4wAAAA8AAABkcnMvZG93bnJldi54bWxEj0FLAzEUhO9C/0N4hd5stmm1sm1aiqLU&#10;k9pd8PrYvO6Gbl6WTWy3/nojCB6HmfmGWW8H14oz9cF61jCbZiCIK28s1xrK4vn2AUSIyAZbz6Th&#10;SgG2m9HNGnPjL/xB50OsRYJwyFFDE2OXSxmqhhyGqe+Ik3f0vcOYZF9L0+MlwV0rVZbdS4eW00KD&#10;HT02VJ0OX06D/XwtXvbX5VP5titmeLLyvfyWWk/Gw24FItIQ/8N/7b3RoLK7+VItlFrA76f0B+Tm&#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9hdyPywAAAOMAAAAPAAAAAAAA&#10;AAAAAAAAAJ8CAABkcnMvZG93bnJldi54bWxQSwUGAAAAAAQABAD3AAAAlwMAAAAA&#10;">
                  <v:imagedata r:id="rId221" o:title="Brain in head with solid fill"/>
                  <v:path arrowok="t"/>
                </v:shape>
                <v:shape id="Graphic 15" o:spid="_x0000_s2133" type="#_x0000_t75" alt="Heart with pulse with solid fill" style="position:absolute;left:27156;top:14538;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2McTKAAAA4gAAAA8AAABkcnMvZG93bnJldi54bWxEj0FLw0AUhO+C/2F5gje7q21iid2WWBAs&#10;FIqxBY/P7DMJZt+G7Jqm/75bKHgcZuYbZrEabSsG6n3jWMPjRIEgLp1puNKw/3x7mIPwAdlg65g0&#10;nMjDanl7s8DMuCN/0FCESkQI+ww11CF0mZS+rMmin7iOOHo/rrcYouwraXo8Rrht5ZNSqbTYcFyo&#10;saN1TeVv8Wc15IcvN935wc38a7rJLX2v0+2z1vd3Y/4CItAY/sPX9rvRkCRTNZunKoHLpXgH5PIM&#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82McTKAAAA4gAAAA8AAAAAAAAA&#10;AAAAAAAAnwIAAGRycy9kb3ducmV2LnhtbFBLBQYAAAAABAAEAPcAAACWAwAAAAA=&#10;">
                  <v:imagedata r:id="rId222" o:title="Heart with pulse with solid fill"/>
                  <v:path arrowok="t"/>
                </v:shape>
                <v:shape id="Graphic 157" o:spid="_x0000_s2134" type="#_x0000_t75" alt="Confused person with solid fill" style="position:absolute;left:34653;top:901;width:3404;height:34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5mTvGAAAA4wAAAA8AAABkcnMvZG93bnJldi54bWxET81qwkAQvhd8h2WE3upuhMaQuooUmnoS&#10;/HmAaXZMotnZkF017dN3BcHjfP8zXw62FVfqfeNYQzJRIIhLZxquNBz2X28ZCB+QDbaOScMveVgu&#10;Ri9zzI278Zauu1CJGMI+Rw11CF0upS9rsugnriOO3NH1FkM8+0qaHm8x3LZyqlQqLTYcG2rs6LOm&#10;8ry7WA3Z6fBn5Ga9vTQ/31xMTYGzqtD6dTysPkAEGsJT/HCvTZyfzVSapCp5h/tPEQC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vmZO8YAAADjAAAADwAAAAAAAAAAAAAA&#10;AACfAgAAZHJzL2Rvd25yZXYueG1sUEsFBgAAAAAEAAQA9wAAAJIDAAAAAA==&#10;">
                  <v:imagedata r:id="rId223" o:title="Confused person with solid fill"/>
                  <v:path arrowok="t"/>
                </v:shape>
                <w10:wrap anchorx="pag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10DA0F54" wp14:editId="0937EAE8">
                <wp:extent cx="5731510" cy="891540"/>
                <wp:effectExtent l="0" t="0" r="2540" b="22860"/>
                <wp:docPr id="471468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2053692" name="مجموعة 47"/>
                        <wpg:cNvGrpSpPr/>
                        <wpg:grpSpPr>
                          <a:xfrm>
                            <a:off x="0" y="0"/>
                            <a:ext cx="5731510" cy="895351"/>
                            <a:chOff x="0" y="0"/>
                            <a:chExt cx="5878196" cy="918845"/>
                          </a:xfrm>
                        </wpg:grpSpPr>
                        <wpg:grpSp>
                          <wpg:cNvPr id="454308060" name="مجموعة 48"/>
                          <wpg:cNvGrpSpPr/>
                          <wpg:grpSpPr>
                            <a:xfrm>
                              <a:off x="0" y="0"/>
                              <a:ext cx="5878196" cy="918845"/>
                              <a:chOff x="0" y="0"/>
                              <a:chExt cx="6240348" cy="919070"/>
                            </a:xfrm>
                          </wpg:grpSpPr>
                          <wpg:grpSp>
                            <wpg:cNvPr id="40122183" name="مجموعة 49"/>
                            <wpg:cNvGrpSpPr/>
                            <wpg:grpSpPr>
                              <a:xfrm>
                                <a:off x="0" y="169208"/>
                                <a:ext cx="5433072" cy="580613"/>
                                <a:chOff x="0" y="169208"/>
                                <a:chExt cx="5433072" cy="580613"/>
                              </a:xfrm>
                            </wpg:grpSpPr>
                            <wps:wsp>
                              <wps:cNvPr id="5383803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5652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65773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788030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الوعي الذاتي:</w:t>
                                </w:r>
                              </w:p>
                            </w:txbxContent>
                          </wps:txbx>
                          <wps:bodyPr wrap="square" rtlCol="1">
                            <a:spAutoFit/>
                          </wps:bodyPr>
                        </wps:wsp>
                      </wpg:grpSp>
                      <pic:pic xmlns:pic="http://schemas.openxmlformats.org/drawingml/2006/picture">
                        <pic:nvPicPr>
                          <pic:cNvPr id="14438105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bPQEQgAAN0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">
                <v:group id="مجموعة 47" o:spid="_x0000_s21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bj1F/IAAAA&#10;4wAAAA8AAAAAAAAAAAAAAAAAqgIAAGRycy9kb3ducmV2LnhtbFBLBQYAAAAABAAEAPoAAACfAwAA&#10;AAA=&#10;">
                  <v:group id="مجموعة 48" o:spid="_x0000_s21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0YrIPyQAA&#10;AOIAAAAPAAAAAAAAAAAAAAAAAKoCAABkcnMvZG93bnJldi54bWxQSwUGAAAAAAQABAD6AAAAoAMA&#10;AAAA&#10;">
                    <v:group id="مجموعة 49" o:spid="_x0000_s21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YS7+8oA&#10;AADhAAAADwAAAAAAAAAAAAAAAACqAgAAZHJzL2Rvd25yZXYueG1sUEsFBgAAAAAEAAQA+gAAAKED&#10;AAAAAA==&#10;">
                      <v:shape id="شكل حر 50" o:spid="_x0000_s21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lmscA&#10;AADiAAAADwAAAGRycy9kb3ducmV2LnhtbESPQYvCMBSE78L+h/AWvNlUS6V0jSILgogHrbvs9dE8&#10;22LzUpqs1n9vBMHjMDPfMIvVYFpxpd41lhVMoxgEcWl1w5WCn9NmkoFwHllja5kU3MnBavkxWmCu&#10;7Y2PdC18JQKEXY4Kau+7XEpX1mTQRbYjDt7Z9gZ9kH0ldY+3ADetnMXxXBpsOCzU2NF3TeWl+DcK&#10;5rv073AoN+mx2CZ7R0b/auuVGn8O6y8Qngb/Dr/aW60gTbIki5NZCs9L4Q7I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qJZr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sEE8UA&#10;AADiAAAADwAAAGRycy9kb3ducmV2LnhtbERPz2vCMBS+D/wfwhO8FE1XqB3VKDIRdtzc2Pm1eUvL&#10;mpfaxLb775fDYMeP7/f+ONtOjDT41rGCx00Kgrh2umWj4OP9sn4C4QOyxs4xKfghD8fD4mGPpXYT&#10;v9F4DUbEEPYlKmhC6Espfd2QRb9xPXHkvtxgMUQ4GKkHnGK47WSWpltpseXY0GBPzw3V39e7VYA3&#10;+/pZueD8WBlzTvJ+TnSu1Go5n3YgAs3hX/znftEKiiLf5lmWxc3xUrwD8vA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wQTxQAAAOIAAAAPAAAAAAAAAAAAAAAAAJgCAABkcnMv&#10;ZG93bnJldi54bWxQSwUGAAAAAAQABAD1AAAAigMAAAAA&#10;" fillcolor="#a5a5a5 [2092]" stroked="f" strokeweight="1pt">
                        <v:stroke joinstyle="miter"/>
                      </v:roundrect>
                    </v:group>
                    <v:oval id="شكل بيضاوي 52" o:spid="_x0000_s21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vt8gA&#10;AADjAAAADwAAAGRycy9kb3ducmV2LnhtbERPS2vCQBC+F/oflin0VjdNMdHoKkUptFBB4+M8ZMck&#10;mJ0N2a2J/75bKHic7z3z5WAacaXO1ZYVvI4iEMSF1TWXCg77j5cJCOeRNTaWScGNHCwXjw9zzLTt&#10;eUfX3JcihLDLUEHlfZtJ6YqKDLqRbYkDd7adQR/OrpS6wz6Em0bGUZRIgzWHhgpbWlVUXPIfo2B7&#10;OR9vp6/vaFPaPk96s45jvVfq+Wl4n4HwNPi7+N/9qcP86TgZp+lbmsLfTwEA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Ve+3yAAAAOMAAAAPAAAAAAAAAAAAAAAAAJgCAABk&#10;cnMvZG93bnJldi54bWxQSwUGAAAAAAQABAD1AAAAjQMAAAAA&#10;" filled="f" strokecolor="#168489" strokeweight="1pt">
                      <v:stroke joinstyle="miter"/>
                    </v:oval>
                  </v:group>
                  <v:shape id="مربع نص 41" o:spid="_x0000_s214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jTycUA&#10;AADjAAAADwAAAGRycy9kb3ducmV2LnhtbERPzUrDQBC+C32HZQRvdrcWbYjdltJW6MGLNd6H7JgN&#10;ZmdDdmzSt3cFweN8/7PeTqFTFxpSG9nCYm5AEdfRtdxYqN5f7gtQSZAddpHJwpUSbDezmzWWLo78&#10;RpezNCqHcCrRghfpS61T7SlgmseeOHOfcQgo+Rwa7QYcc3jo9IMxTzpgy7nBY097T/XX+TtYEHG7&#10;xbU6hnT6mF4Pozf1I1bW3t1Ou2dQQpP8i//cJ5fnm9WqKMzSLOH3pwyA3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iNPJ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الوعي الذاتي:</w:t>
                          </w:r>
                        </w:p>
                      </w:txbxContent>
                    </v:textbox>
                  </v:shape>
                </v:group>
                <v:shape id="صورة 54" o:spid="_x0000_s21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QZJPIAAAA4gAAAA8AAABkcnMvZG93bnJldi54bWxET11LwzAUfRf8D+EKvrl0rs7aLRsqE4Q9&#10;bVXx8drctXXJTU3iVv+9EQY+Hs73fDlYIw7kQ+dYwXiUgSCune64UfBSPV0VIEJE1mgck4IfCrBc&#10;nJ/NsdTuyBs6bGMjUgiHEhW0MfallKFuyWIYuZ44cTvnLcYEfSO1x2MKt0ZeZ9lUWuw4NbTY02NL&#10;9X77bRWs/cPH5131ZqqvzfuqMJPb1/1qrdTlxXA/AxFpiP/ik/tZp/l5PinG2U0Of5cSBrn4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GUGSTyAAAAOIAAAAPAAAAAAAAAAAA&#10;AAAAAJ8CAABkcnMvZG93bnJldi54bWxQSwUGAAAAAAQABAD3AAAAlAM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التعرف على نقاط القوة والضعف الشخصية.</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فهم الاستجابات النفسية والانفعالية تجاه الضغوط والتحديات.</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0DBD619" wp14:editId="0DDC3F2E">
                <wp:extent cx="5731510" cy="891540"/>
                <wp:effectExtent l="0" t="0" r="2540" b="22860"/>
                <wp:docPr id="4751507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12542626" name="مجموعة 47"/>
                        <wpg:cNvGrpSpPr/>
                        <wpg:grpSpPr>
                          <a:xfrm>
                            <a:off x="0" y="0"/>
                            <a:ext cx="5731510" cy="895351"/>
                            <a:chOff x="0" y="0"/>
                            <a:chExt cx="5878196" cy="918845"/>
                          </a:xfrm>
                        </wpg:grpSpPr>
                        <wpg:grpSp>
                          <wpg:cNvPr id="886246396" name="مجموعة 48"/>
                          <wpg:cNvGrpSpPr/>
                          <wpg:grpSpPr>
                            <a:xfrm>
                              <a:off x="0" y="0"/>
                              <a:ext cx="5878196" cy="918845"/>
                              <a:chOff x="0" y="0"/>
                              <a:chExt cx="6240348" cy="919070"/>
                            </a:xfrm>
                          </wpg:grpSpPr>
                          <wpg:grpSp>
                            <wpg:cNvPr id="1075178927" name="مجموعة 49"/>
                            <wpg:cNvGrpSpPr/>
                            <wpg:grpSpPr>
                              <a:xfrm>
                                <a:off x="0" y="169208"/>
                                <a:ext cx="5433072" cy="580613"/>
                                <a:chOff x="0" y="169208"/>
                                <a:chExt cx="5433072" cy="580613"/>
                              </a:xfrm>
                            </wpg:grpSpPr>
                            <wps:wsp>
                              <wps:cNvPr id="14272186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28354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95593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7476556"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ممارسة التأمل والتنفس العميق:</w:t>
                                </w:r>
                              </w:p>
                            </w:txbxContent>
                          </wps:txbx>
                          <wps:bodyPr wrap="square" rtlCol="1">
                            <a:spAutoFit/>
                          </wps:bodyPr>
                        </wps:wsp>
                      </wpg:grpSp>
                      <pic:pic xmlns:pic="http://schemas.openxmlformats.org/drawingml/2006/picture">
                        <pic:nvPicPr>
                          <pic:cNvPr id="141552844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DL/BcAoIAADi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21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3WlRqyQAA&#10;AOMAAAAPAAAAAAAAAAAAAAAAAKoCAABkcnMvZG93bnJldi54bWxQSwUGAAAAAAQABAD6AAAAoAMA&#10;AAAA&#10;">
                  <v:group id="مجموعة 48" o:spid="_x0000_s21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xus+TL&#10;AAAA4gAAAA8AAAAAAAAAAAAAAAAAqgIAAGRycy9kb3ducmV2LnhtbFBLBQYAAAAABAAEAPoAAACi&#10;AwAAAAA=&#10;">
                    <v:group id="مجموعة 49" o:spid="_x0000_s21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47lizIAAAA&#10;4wAAAA8AAAAAAAAAAAAAAAAAqgIAAGRycy9kb3ducmV2LnhtbFBLBQYAAAAABAAEAPoAAACfAwAA&#10;AAA=&#10;">
                      <v:shape id="شكل حر 50" o:spid="_x0000_s21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2MKccA&#10;AADjAAAADwAAAGRycy9kb3ducmV2LnhtbERPzWrCQBC+F3yHZYTe6iapppJmIyIIIh40bel1yI5J&#10;MDsbsltN394tFDzO9z/5ajSduNLgWssK4lkEgriyuuVawefH9mUJwnlkjZ1lUvBLDlbF5CnHTNsb&#10;n+ha+lqEEHYZKmi87zMpXdWQQTezPXHgznYw6MM51FIPeAvhppNJFKXSYMuhocGeNg1Vl/LHKEj3&#10;i+/jsdouTuXu9eDI6C9tvVLP03H9DsLT6B/if/dOh/nz5C2Jl2mcwN9PAQBZ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9jCn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oRcYA&#10;AADjAAAADwAAAGRycy9kb3ducmV2LnhtbERPS2vCQBC+F/wPywheRDfaJmh0lWIp9FgfeB6z4yaY&#10;nU2z25j++26h4HG+96y3va1FR62vHCuYTRMQxIXTFRsFp+P7ZAHCB2SNtWNS8EMetpvB0xpz7e68&#10;p+4QjIgh7HNUUIbQ5FL6oiSLfuoa4shdXWsxxLM1Urd4j+G2lvMkyaTFimNDiQ3tSipuh2+rAL/s&#10;5/nigvPdxZi3cdr0Y50qNRr2rysQgfrwEP+7P3Scv0zni+f0Jcvg76cI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oRcYAAADjAAAADwAAAAAAAAAAAAAAAACYAgAAZHJz&#10;L2Rvd25yZXYueG1sUEsFBgAAAAAEAAQA9QAAAIsDAAAAAA==&#10;" fillcolor="#a5a5a5 [2092]" stroked="f" strokeweight="1pt">
                        <v:stroke joinstyle="miter"/>
                      </v:roundrect>
                    </v:group>
                    <v:oval id="شكل بيضاوي 52" o:spid="_x0000_s21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JQcgA&#10;AADjAAAADwAAAGRycy9kb3ducmV2LnhtbERPX2vCMBB/H/gdwgl7m6kVu7UziiiDDRS2qns+mrMt&#10;NpfSZLZ++0UY7PF+/2+xGkwjrtS52rKC6SQCQVxYXXOp4Hh4e3oB4TyyxsYyKbiRg9Vy9LDATNue&#10;v+ia+1KEEHYZKqi8bzMpXVGRQTexLXHgzrYz6MPZlVJ32Idw08g4ihJpsObQUGFLm4qKS/5jFHxe&#10;zqfb98cu2pe2z5PebONYH5R6HA/rVxCeBv8v/nO/6zB/lqbzeTpLnuH+UwB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pQlByAAAAOMAAAAPAAAAAAAAAAAAAAAAAJgCAABk&#10;cnMvZG93bnJldi54bWxQSwUGAAAAAAQABAD1AAAAjQMAAAAA&#10;" filled="f" strokecolor="#168489" strokeweight="1pt">
                      <v:stroke joinstyle="miter"/>
                    </v:oval>
                  </v:group>
                  <v:shape id="مربع نص 41" o:spid="_x0000_s215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V48UA&#10;AADiAAAADwAAAGRycy9kb3ducmV2LnhtbERPTUvDQBC9C/6HZQRvdtNiUondllIVevBim96H7DQb&#10;mp0N2bFJ/70rCPJOj/fFW20m36krDbENbGA+y0AR18G23Biojh9PL6CiIFvsApOBG0XYrO/vVlja&#10;MPIXXQ/SqFTCsUQDTqQvtY61I49xFnripJ3D4FESHRptBxxTue/0IssK7bHltOCwp52j+nL49gZE&#10;7HZ+q9593J+mz7fRZXWOlTGPD9P2FZTQJP/mv/TeGlg+JxR5XsDvpXQH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xXjxQAAAOI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ممارسة التأمل والتنفس العميق:</w:t>
                          </w:r>
                        </w:p>
                      </w:txbxContent>
                    </v:textbox>
                  </v:shape>
                </v:group>
                <v:shape id="صورة 54" o:spid="_x0000_s215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JZlHULNAAAA4wAAAA8AAAAA&#10;AAAAAAAAAAAAnwIAAGRycy9kb3ducmV2LnhtbFBLBQYAAAAABAAEAPcAAACZAw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التأمل والتنفس العميق يساعد على تقليل التوتر والقلق.</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hint="cs"/>
          <w:sz w:val="34"/>
          <w:szCs w:val="34"/>
          <w:rtl/>
        </w:rPr>
        <w:t>تعزيز</w:t>
      </w:r>
      <w:r w:rsidRPr="00A90D19">
        <w:rPr>
          <w:rFonts w:ascii="Sakkal Majalla" w:hAnsi="Sakkal Majalla" w:cs="Sakkal Majalla"/>
          <w:sz w:val="34"/>
          <w:szCs w:val="34"/>
          <w:rtl/>
        </w:rPr>
        <w:t xml:space="preserve"> الوعي الذاتي والقدرة على التنظيم الذاتي.</w:t>
      </w:r>
    </w:p>
    <w:p w:rsidR="00823856" w:rsidRPr="002A698D" w:rsidRDefault="00823856" w:rsidP="00A90D19">
      <w:pPr>
        <w:keepNext/>
      </w:pPr>
      <w:r w:rsidRPr="002A078C">
        <w:rPr>
          <w:rFonts w:ascii="Sakkal Majalla" w:hAnsi="Sakkal Majalla"/>
          <w:noProof/>
          <w:sz w:val="34"/>
        </w:rPr>
        <w:lastRenderedPageBreak/>
        <mc:AlternateContent>
          <mc:Choice Requires="wpg">
            <w:drawing>
              <wp:inline distT="0" distB="0" distL="0" distR="0" wp14:anchorId="770C0285" wp14:editId="797C2C43">
                <wp:extent cx="5731510" cy="891540"/>
                <wp:effectExtent l="0" t="0" r="2540" b="22860"/>
                <wp:docPr id="232097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5835126" name="مجموعة 47"/>
                        <wpg:cNvGrpSpPr/>
                        <wpg:grpSpPr>
                          <a:xfrm>
                            <a:off x="0" y="0"/>
                            <a:ext cx="5731510" cy="895351"/>
                            <a:chOff x="0" y="0"/>
                            <a:chExt cx="5878196" cy="918845"/>
                          </a:xfrm>
                        </wpg:grpSpPr>
                        <wpg:grpSp>
                          <wpg:cNvPr id="1266957810" name="مجموعة 48"/>
                          <wpg:cNvGrpSpPr/>
                          <wpg:grpSpPr>
                            <a:xfrm>
                              <a:off x="0" y="0"/>
                              <a:ext cx="5878196" cy="918845"/>
                              <a:chOff x="0" y="0"/>
                              <a:chExt cx="6240348" cy="919070"/>
                            </a:xfrm>
                          </wpg:grpSpPr>
                          <wpg:grpSp>
                            <wpg:cNvPr id="966052198" name="مجموعة 49"/>
                            <wpg:cNvGrpSpPr/>
                            <wpg:grpSpPr>
                              <a:xfrm>
                                <a:off x="0" y="169208"/>
                                <a:ext cx="5433072" cy="580613"/>
                                <a:chOff x="0" y="169208"/>
                                <a:chExt cx="5433072" cy="580613"/>
                              </a:xfrm>
                            </wpg:grpSpPr>
                            <wps:wsp>
                              <wps:cNvPr id="14324800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432833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2270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3530549"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مهارات حل المشكلات:</w:t>
                                </w:r>
                              </w:p>
                            </w:txbxContent>
                          </wps:txbx>
                          <wps:bodyPr wrap="square" rtlCol="1">
                            <a:spAutoFit/>
                          </wps:bodyPr>
                        </wps:wsp>
                      </wpg:grpSp>
                      <pic:pic xmlns:pic="http://schemas.openxmlformats.org/drawingml/2006/picture">
                        <pic:nvPicPr>
                          <pic:cNvPr id="79658973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CAaa3+CQgAAN0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21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sINXDL&#10;AAAA4gAAAA8AAAAAAAAAAAAAAAAAqgIAAGRycy9kb3ducmV2LnhtbFBLBQYAAAAABAAEAPoAAACi&#10;AwAAAAA=&#10;">
                  <v:group id="مجموعة 48" o:spid="_x0000_s21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3Vm6&#10;zAAAAOMAAAAPAAAAAAAAAAAAAAAAAKoCAABkcnMvZG93bnJldi54bWxQSwUGAAAAAAQABAD6AAAA&#10;owMAAAAA&#10;">
                    <v:group id="مجموعة 49" o:spid="_x0000_s21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De7ccAAADi&#10;AAAADwAAAAAAAAAAAAAAAACqAgAAZHJzL2Rvd25yZXYueG1sUEsFBgAAAAAEAAQA+gAAAJ4DAAAA&#10;AA==&#10;">
                      <v:shape id="شكل حر 50" o:spid="_x0000_s21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Ttg8YA&#10;AADjAAAADwAAAGRycy9kb3ducmV2LnhtbERPX2vCMBB/H/gdwgl7m8nUqlSjjIEgsgetiq9Hc7Zl&#10;zaU0mdZvvwiCj/f7f4tVZ2txpdZXjjV8DhQI4tyZigsNx8P6YwbCB2SDtWPScCcPq2XvbYGpcTfe&#10;0zULhYgh7FPUUIbQpFL6vCSLfuAa4shdXGsxxLMtpGnxFsNtLYdKTaTFimNDiQ19l5T/Zn9Ww2Sb&#10;nHe7fJ3ss83ox5M1J+OC1u/97msOIlAXXuKne2Pi/PFoOJ4pNU3g8VME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Ttg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XKscA&#10;AADiAAAADwAAAGRycy9kb3ducmV2LnhtbESPzWrCQBSF90LfYbgFN1InTbTY1FFEEVyqLV1fM7eT&#10;0MydmBljfHtnIbg8nD+++bK3teio9ZVjBe/jBARx4XTFRsHP9/ZtBsIHZI21Y1JwIw/Lxctgjrl2&#10;Vz5QdwxGxBH2OSooQ2hyKX1RkkU/dg1x9P5cazFE2RqpW7zGcVvLNEk+pMWK40OJDa1LKv6PF6sA&#10;z3b/e3LB+e5kzGY0bfqRnio1fO1XXyAC9eEZfrR3WkE6ydJZln1GiIgUcU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n1yrHAAAA4gAAAA8AAAAAAAAAAAAAAAAAmAIAAGRy&#10;cy9kb3ducmV2LnhtbFBLBQYAAAAABAAEAPUAAACMAwAAAAA=&#10;" fillcolor="#a5a5a5 [2092]" stroked="f" strokeweight="1pt">
                        <v:stroke joinstyle="miter"/>
                      </v:roundrect>
                    </v:group>
                    <v:oval id="شكل بيضاوي 52" o:spid="_x0000_s21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JscA&#10;AADiAAAADwAAAGRycy9kb3ducmV2LnhtbERPW2vCMBR+H+w/hDPY20wM4rQaZUyEDSZs9fJ8aI5t&#10;sTkpTWbrv18ehD1+fPflenCNuFIXas8GxiMFgrjwtubSwGG/fZmBCBHZYuOZDNwowHr1+LDEzPqe&#10;f+iax1KkEA4ZGqhibDMpQ1GRwzDyLXHizr5zGBPsSmk77FO4a6RWaiod1pwaKmzpvaLikv86A9+X&#10;8/F2+vxSu9L3+bR3G63t3pjnp+FtASLSEP/Fd/eHNTAZT7R+VfO0OV1Kd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F0CbHAAAA4gAAAA8AAAAAAAAAAAAAAAAAmAIAAGRy&#10;cy9kb3ducmV2LnhtbFBLBQYAAAAABAAEAPUAAACMAwAAAAA=&#10;" filled="f" strokecolor="#168489" strokeweight="1pt">
                      <v:stroke joinstyle="miter"/>
                    </v:oval>
                  </v:group>
                  <v:shape id="مربع نص 41" o:spid="_x0000_s216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w4cgA&#10;AADiAAAADwAAAGRycy9kb3ducmV2LnhtbESPzU7DMBCE70i8g7VI3KhdSqCEulXFj9RDL5T0voqX&#10;OCJeR/HSpG+PkZA4jmbmG81qM4VOnWhIbWQL85kBRVxH13Jjofp4u1mCSoLssItMFs6UYLO+vFhh&#10;6eLI73Q6SKMyhFOJFrxIX2qdak8B0yz2xNn7jENAyXJotBtwzPDQ6Vtj7nXAlvOCx56ePdVfh+9g&#10;QcRt5+fqNaTdcdq/jN7UBVbWXl9N2ydQQpP8h//aO2fhoVgUC1PcPcLvpXwH9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CTDh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مهارات حل المشكلات:</w:t>
                          </w:r>
                        </w:p>
                      </w:txbxContent>
                    </v:textbox>
                  </v:shape>
                </v:group>
                <v:shape id="صورة 54" o:spid="_x0000_s216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DK4vKAAAA4gAAAA8AAABkcnMvZG93bnJldi54bWxEj8tKAzEUhveC7xCO4M5mtNi52LSoVBC6&#10;akdLl8fJcWZscjImsR3fvlkILn/+G998OVojjuRD71jB7SQDQdw43XOr4K1+uSlAhIis0TgmBb8U&#10;YLm4vJhjpd2JN3TcxlakEQ4VKuhiHCopQ9ORxTBxA3HyPp23GJP0rdQeT2ncGnmXZTNpsef00OFA&#10;zx01h+2PVbD2Tx9fZb0z9fdmvyrMNH8/rNZKXV+Njw8gIo3xP/zXftUK8nJ2X5T5NEEkpIQDcnEG&#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IDK4vKAAAA4gAAAA8AAAAAAAAA&#10;AAAAAAAAnwIAAGRycy9kb3ducmV2LnhtbFBLBQYAAAAABAAEAPcAAACWAw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التركيز على الحلول بدلاً من التركيز على المشكلات.</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استخدام نهج منظم لتحديد البدائل والاختيار الأفضل منها.</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4D6C674" wp14:editId="48C4D1CC">
                <wp:extent cx="5731510" cy="891540"/>
                <wp:effectExtent l="0" t="0" r="2540" b="22860"/>
                <wp:docPr id="3142053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1670817" name="مجموعة 47"/>
                        <wpg:cNvGrpSpPr/>
                        <wpg:grpSpPr>
                          <a:xfrm>
                            <a:off x="0" y="0"/>
                            <a:ext cx="5731510" cy="895351"/>
                            <a:chOff x="0" y="0"/>
                            <a:chExt cx="5878196" cy="918845"/>
                          </a:xfrm>
                        </wpg:grpSpPr>
                        <wpg:grpSp>
                          <wpg:cNvPr id="44052303" name="مجموعة 48"/>
                          <wpg:cNvGrpSpPr/>
                          <wpg:grpSpPr>
                            <a:xfrm>
                              <a:off x="0" y="0"/>
                              <a:ext cx="5878196" cy="918845"/>
                              <a:chOff x="0" y="0"/>
                              <a:chExt cx="6240348" cy="919070"/>
                            </a:xfrm>
                          </wpg:grpSpPr>
                          <wpg:grpSp>
                            <wpg:cNvPr id="796718210" name="مجموعة 49"/>
                            <wpg:cNvGrpSpPr/>
                            <wpg:grpSpPr>
                              <a:xfrm>
                                <a:off x="0" y="169208"/>
                                <a:ext cx="5433072" cy="580613"/>
                                <a:chOff x="0" y="169208"/>
                                <a:chExt cx="5433072" cy="580613"/>
                              </a:xfrm>
                            </wpg:grpSpPr>
                            <wps:wsp>
                              <wps:cNvPr id="5447535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980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9333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0255080"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شبكة داعمة:</w:t>
                                </w:r>
                              </w:p>
                            </w:txbxContent>
                          </wps:txbx>
                          <wps:bodyPr wrap="square" rtlCol="1">
                            <a:spAutoFit/>
                          </wps:bodyPr>
                        </wps:wsp>
                      </wpg:grpSp>
                      <pic:pic xmlns:pic="http://schemas.openxmlformats.org/drawingml/2006/picture">
                        <pic:nvPicPr>
                          <pic:cNvPr id="4011682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">
                <v:group id="مجموعة 47" o:spid="_x0000_s216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AyEdSMoA&#10;AADiAAAADwAAAAAAAAAAAAAAAACqAgAAZHJzL2Rvd25yZXYueG1sUEsFBgAAAAAEAAQA+gAAAKED&#10;AAAAAA==&#10;">
                  <v:group id="مجموعة 48" o:spid="_x0000_s216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XchMcoA&#10;AADhAAAADwAAAAAAAAAAAAAAAACqAgAAZHJzL2Rvd25yZXYueG1sUEsFBgAAAAAEAAQA+gAAAKED&#10;AAAAAA==&#10;">
                    <v:group id="مجموعة 49" o:spid="_x0000_s216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SB7BMoA&#10;AADiAAAADwAAAAAAAAAAAAAAAACqAgAAZHJzL2Rvd25yZXYueG1sUEsFBgAAAAAEAAQA+gAAAKED&#10;AAAAAA==&#10;">
                      <v:shape id="شكل حر 50" o:spid="_x0000_s216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ksGckA&#10;AADiAAAADwAAAGRycy9kb3ducmV2LnhtbESPQWvCQBSE7wX/w/KE3urGJmtL6ipSEEQ8aGzp9ZF9&#10;TUKzb0N2q/Hfu4LgcZiZb5j5crCtOFHvG8cappMEBHHpTMOVhq/j+uUdhA/IBlvHpOFCHpaL0dMc&#10;c+POfKBTESoRIexz1FCH0OVS+rImi37iOuLo/breYoiyr6Tp8RzhtpWvSTKTFhuOCzV29FlT+Vf8&#10;Ww2zrfrZ78u1OhSbdOfJmm/jgtbP42H1ASLQEB7he3tjNKgse1OpSjO4XYp3QC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sksGc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WB4McA&#10;AADiAAAADwAAAGRycy9kb3ducmV2LnhtbESPT2sCMRTE74V+h/AKXqQmCiu6NYooBY/+w/Nz85pd&#10;unlZN+m6/faNIPQ4zMxvmMWqd7XoqA2VZw3jkQJBXHhTsdVwPn2+z0CEiGyw9kwafinAavn6ssDc&#10;+DsfqDtGKxKEQ44ayhibXMpQlOQwjHxDnLwv3zqMSbZWmhbvCe5qOVFqKh1WnBZKbGhTUvF9/HEa&#10;8Ob2l6uPPnRXa7fDrOmHJtN68NavP0BE6uN/+NneGQ0TNR3PZ2qeweNSugN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1geDHAAAA4gAAAA8AAAAAAAAAAAAAAAAAmAIAAGRy&#10;cy9kb3ducmV2LnhtbFBLBQYAAAAABAAEAPUAAACMAwAAAAA=&#10;" fillcolor="#a5a5a5 [2092]" stroked="f" strokeweight="1pt">
                        <v:stroke joinstyle="miter"/>
                      </v:roundrect>
                    </v:group>
                    <v:oval id="شكل بيضاوي 52" o:spid="_x0000_s216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s5OssA&#10;AADjAAAADwAAAGRycy9kb3ducmV2LnhtbESPQUvDQBCF74L/YRnBm92YYGrTbosogoKCTW3PQ3aa&#10;hGZnQ3Zt0n/vHASPM/PmvfetNpPr1JmG0Ho2cD9LQBFX3rZcG/jevd49ggoR2WLnmQxcKMBmfX21&#10;wsL6kbd0LmOtxIRDgQaaGPtC61A15DDMfE8st6MfHEYZh1rbAUcxd51OkyTXDluWhAZ7em6oOpU/&#10;zsDX6bi/HN4/ks/aj2U+upc0tTtjbm+mpyWoSFP8F/99v1mpnz4ssiyb5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DSzk6ywAAAOMAAAAPAAAAAAAAAAAAAAAAAJgC&#10;AABkcnMvZG93bnJldi54bWxQSwUGAAAAAAQABAD1AAAAkAMAAAAA&#10;" filled="f" strokecolor="#168489" strokeweight="1pt">
                      <v:stroke joinstyle="miter"/>
                    </v:oval>
                  </v:group>
                  <v:shape id="مربع نص 41" o:spid="_x0000_s216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zMYA&#10;AADiAAAADwAAAGRycy9kb3ducmV2LnhtbESPTUvDQBCG70L/wzKCN7vbSKSk3ZZSFXrwYo33ITvN&#10;BrOzITs26b93D4LHl/eLZ7ufQ6+uNKYusoXV0oAibqLruLVQf749rkElQXbYRyYLN0qw3y3utli5&#10;OPEHXc/SqjzCqUILXmSotE6Np4BpGQfi7F3iGFCyHFvtRpzyeOh1YcyzDthxfvA40NFT833+CRZE&#10;3GF1q19DOn3N7y+TN02JtbUP9/NhA0polv/wX/vkLDwVpihLs84QGSnjgN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RzMYAAADi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شبكة داعمة:</w:t>
                          </w:r>
                        </w:p>
                      </w:txbxContent>
                    </v:textbox>
                  </v:shape>
                </v:group>
                <v:shape id="صورة 54" o:spid="_x0000_s217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s7BPKAAAA4QAAAA8AAABkcnMvZG93bnJldi54bWxEj11PwjAUhu9J/A/NIfEOuqHBMSlEDSYm&#10;XMHUcHlcD9ukPZ1thfnv7YWJl2/erzzL9WCNOJMPnWMF+TQDQVw73XGj4LV6nhQgQkTWaByTgh8K&#10;sF5djZZYanfhHZ33sRFphEOJCtoY+1LKULdkMUxdT5y8o/MWY5K+kdrjJY1bI2dZNpcWO04PLfb0&#10;1FJ92n9bBVv/+PG5qN5N9bU7bApzc/d22myVuh4PD/cgIg3xP/zXftEKbrM8nxezxJCIEg3I1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Rs7BPKAAAA4QAAAA8AAAAAAAAA&#10;AAAAAAAAnwIAAGRycy9kb3ducmV2LnhtbFBLBQYAAAAABAAEAPcAAACWAw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الاحتفاظ بعلاقات إيجابية وداعمة مع الآخرين.</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طلب المساعدة والدعم من الأصدقاء والعائلة عند الحاجة.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7CD77736" wp14:editId="224D9237">
                <wp:extent cx="5731510" cy="891540"/>
                <wp:effectExtent l="0" t="0" r="2540" b="22860"/>
                <wp:docPr id="103388767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24809462" name="مجموعة 47"/>
                        <wpg:cNvGrpSpPr/>
                        <wpg:grpSpPr>
                          <a:xfrm>
                            <a:off x="0" y="0"/>
                            <a:ext cx="5731510" cy="895351"/>
                            <a:chOff x="0" y="0"/>
                            <a:chExt cx="5878196" cy="918845"/>
                          </a:xfrm>
                        </wpg:grpSpPr>
                        <wpg:grpSp>
                          <wpg:cNvPr id="551800594" name="مجموعة 48"/>
                          <wpg:cNvGrpSpPr/>
                          <wpg:grpSpPr>
                            <a:xfrm>
                              <a:off x="0" y="0"/>
                              <a:ext cx="5878196" cy="918845"/>
                              <a:chOff x="0" y="0"/>
                              <a:chExt cx="6240348" cy="919070"/>
                            </a:xfrm>
                          </wpg:grpSpPr>
                          <wpg:grpSp>
                            <wpg:cNvPr id="846937158" name="مجموعة 49"/>
                            <wpg:cNvGrpSpPr/>
                            <wpg:grpSpPr>
                              <a:xfrm>
                                <a:off x="0" y="169208"/>
                                <a:ext cx="5433072" cy="580613"/>
                                <a:chOff x="0" y="169208"/>
                                <a:chExt cx="5433072" cy="580613"/>
                              </a:xfrm>
                            </wpg:grpSpPr>
                            <wps:wsp>
                              <wps:cNvPr id="14250244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0026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04591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3695906"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روح المرح والإبداع:</w:t>
                                </w:r>
                              </w:p>
                            </w:txbxContent>
                          </wps:txbx>
                          <wps:bodyPr wrap="square" rtlCol="1">
                            <a:spAutoFit/>
                          </wps:bodyPr>
                        </wps:wsp>
                      </wpg:grpSp>
                      <pic:pic xmlns:pic="http://schemas.openxmlformats.org/drawingml/2006/picture">
                        <pic:nvPicPr>
                          <pic:cNvPr id="31753421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BR//SoOCAAA4B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217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S81P3IAAAA&#10;4wAAAA8AAAAAAAAAAAAAAAAAqgIAAGRycy9kb3ducmV2LnhtbFBLBQYAAAAABAAEAPoAAACfAwAA&#10;AAA=&#10;">
                  <v:group id="مجموعة 48" o:spid="_x0000_s217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9g+VTL&#10;AAAA4gAAAA8AAAAAAAAAAAAAAAAAqgIAAGRycy9kb3ducmV2LnhtbFBLBQYAAAAABAAEAPoAAACi&#10;AwAAAAA=&#10;">
                    <v:group id="مجموعة 49" o:spid="_x0000_s217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nF2fIAAAA&#10;4gAAAA8AAAAAAAAAAAAAAAAAqgIAAGRycy9kb3ducmV2LnhtbFBLBQYAAAAABAAEAPoAAACfAwAA&#10;AAA=&#10;">
                      <v:shape id="شكل حر 50" o:spid="_x0000_s217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6qWMYA&#10;AADjAAAADwAAAGRycy9kb3ducmV2LnhtbERPzWrCQBC+F3yHZQRvdWNMRKOrSEGQ0oNGxeuQHZNg&#10;djZkt5q+fbdQ8Djf/6w2vWnEgzpXW1YwGUcgiAuray4VnE+79zkI55E1NpZJwQ852KwHbyvMtH3y&#10;kR65L0UIYZehgsr7NpPSFRUZdGPbEgfuZjuDPpxdKXWHzxBuGhlH0UwarDk0VNjSR0XFPf82Cmaf&#10;6fVwKHbpMd9PvxwZfdHWKzUa9tslCE+9f4n/3Xsd5idxGsVJspjA308B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6qW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RcMcA&#10;AADhAAAADwAAAGRycy9kb3ducmV2LnhtbESPQWsCMRSE7wX/Q3hCL6LJiordGqVYCh6tFc/PzWt2&#10;6eZlu4nr9t8bQehxmJlvmNWmd7XoqA2VZw3ZRIEgLryp2Go4fn2MlyBCRDZYeyYNfxRgsx48rTA3&#10;/sqf1B2iFQnCIUcNZYxNLmUoSnIYJr4hTt63bx3GJFsrTYvXBHe1nCq1kA4rTgslNrQtqfg5XJwG&#10;/HX709lHH7qzte+jedOPzFzr52H/9goiUh//w4/2zmh4mSk1XWQZ3B+lN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zUXDHAAAA4QAAAA8AAAAAAAAAAAAAAAAAmAIAAGRy&#10;cy9kb3ducmV2LnhtbFBLBQYAAAAABAAEAPUAAACMAwAAAAA=&#10;" fillcolor="#a5a5a5 [2092]" stroked="f" strokeweight="1pt">
                        <v:stroke joinstyle="miter"/>
                      </v:roundrect>
                    </v:group>
                    <v:oval id="شكل بيضاوي 52" o:spid="_x0000_s217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mtssA&#10;AADjAAAADwAAAGRycy9kb3ducmV2LnhtbESPQWvCQBSE7wX/w/KE3uqu0YqmrlIqgoUKNWrPj+wz&#10;CWbfhuzWxH/fLRR6HGbmG2a57m0tbtT6yrGG8UiBIM6dqbjQcDpun+YgfEA2WDsmDXfysF4NHpaY&#10;GtfxgW5ZKESEsE9RQxlCk0rp85Is+pFriKN3ca3FEGVbSNNiF+G2lolSM2mx4rhQYkNvJeXX7Ntq&#10;+Lxezvev9w+1L1yXzTq7SRJz1Ppx2L++gAjUh//wX3tnNCRqrqbPi/FkCr+f4h+Q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dnCa2ywAAAOMAAAAPAAAAAAAAAAAAAAAAAJgC&#10;AABkcnMvZG93bnJldi54bWxQSwUGAAAAAAQABAD1AAAAkAMAAAAA&#10;" filled="f" strokecolor="#168489" strokeweight="1pt">
                      <v:stroke joinstyle="miter"/>
                    </v:oval>
                  </v:group>
                  <v:shape id="مربع نص 41" o:spid="_x0000_s217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kVMYA&#10;AADjAAAADwAAAGRycy9kb3ducmV2LnhtbERPS0/DMAy+I/EfIiNxY8lAK6xbNk08pB24bJS71XhN&#10;ReNUjVm7f0+QkDj6e3u9nUKnzjSkNrKF+cyAIq6ja7mxUH283T2BSoLssItMFi6UYLu5vlpj6eLI&#10;BzofpVE5hFOJFrxIX2qdak8B0yz2xJk7xSGg5HNotBtwzOGh0/fGFDpgy7nBY0/Pnuqv43ewIOJ2&#10;80v1GtL+c3p/Gb2pF1hZe3sz7VaghCb5F/+59y7PN48PxXKxNA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UkVM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تطوير روح المرح والإبداع:</w:t>
                          </w:r>
                        </w:p>
                      </w:txbxContent>
                    </v:textbox>
                  </v:shape>
                </v:group>
                <v:shape id="صورة 54" o:spid="_x0000_s217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918kjcwAAADiAAAADwAAAAAA&#10;AAAAAAAAAACfAgAAZHJzL2Rvd25yZXYueG1sUEsFBgAAAAAEAAQA9wAAAJgDA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الانخراط في أنشطة ترفيهية وهوايات تثري الحياة.</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التفكير بطرق إبداعية لمواجهة التحديات.</w:t>
      </w:r>
    </w:p>
    <w:p w:rsidR="00823856" w:rsidRPr="002A698D" w:rsidRDefault="00823856" w:rsidP="00823856">
      <w:r w:rsidRPr="002A078C">
        <w:rPr>
          <w:rFonts w:ascii="Sakkal Majalla" w:hAnsi="Sakkal Majalla"/>
          <w:noProof/>
          <w:sz w:val="34"/>
        </w:rPr>
        <mc:AlternateContent>
          <mc:Choice Requires="wpg">
            <w:drawing>
              <wp:inline distT="0" distB="0" distL="0" distR="0" wp14:anchorId="460CA28F" wp14:editId="2C82A670">
                <wp:extent cx="5731510" cy="891540"/>
                <wp:effectExtent l="0" t="0" r="2540" b="22860"/>
                <wp:docPr id="10418129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9211260" name="مجموعة 47"/>
                        <wpg:cNvGrpSpPr/>
                        <wpg:grpSpPr>
                          <a:xfrm>
                            <a:off x="0" y="0"/>
                            <a:ext cx="5731510" cy="895351"/>
                            <a:chOff x="0" y="0"/>
                            <a:chExt cx="5878196" cy="918845"/>
                          </a:xfrm>
                        </wpg:grpSpPr>
                        <wpg:grpSp>
                          <wpg:cNvPr id="840905185" name="مجموعة 48"/>
                          <wpg:cNvGrpSpPr/>
                          <wpg:grpSpPr>
                            <a:xfrm>
                              <a:off x="0" y="0"/>
                              <a:ext cx="5878196" cy="918845"/>
                              <a:chOff x="0" y="0"/>
                              <a:chExt cx="6240348" cy="919070"/>
                            </a:xfrm>
                          </wpg:grpSpPr>
                          <wpg:grpSp>
                            <wpg:cNvPr id="1670656339" name="مجموعة 49"/>
                            <wpg:cNvGrpSpPr/>
                            <wpg:grpSpPr>
                              <a:xfrm>
                                <a:off x="0" y="169208"/>
                                <a:ext cx="5433072" cy="580613"/>
                                <a:chOff x="0" y="169208"/>
                                <a:chExt cx="5433072" cy="580613"/>
                              </a:xfrm>
                            </wpg:grpSpPr>
                            <wps:wsp>
                              <wps:cNvPr id="15310026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8196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114205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0226821"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نمط حياة صحي:</w:t>
                                </w:r>
                              </w:p>
                            </w:txbxContent>
                          </wps:txbx>
                          <wps:bodyPr wrap="square" rtlCol="1">
                            <a:spAutoFit/>
                          </wps:bodyPr>
                        </wps:wsp>
                      </wpg:grpSp>
                      <pic:pic xmlns:pic="http://schemas.openxmlformats.org/drawingml/2006/picture">
                        <pic:nvPicPr>
                          <pic:cNvPr id="136852969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zj3ccQcIAADh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218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4tys&#10;zAAAAOMAAAAPAAAAAAAAAAAAAAAAAKoCAABkcnMvZG93bnJldi54bWxQSwUGAAAAAAQABAD6AAAA&#10;owMAAAAA&#10;">
                  <v:group id="مجموعة 48" o:spid="_x0000_s218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I/pjHL&#10;AAAA4gAAAA8AAAAAAAAAAAAAAAAAqgIAAGRycy9kb3ducmV2LnhtbFBLBQYAAAAABAAEAPoAAACi&#10;AwAAAAA=&#10;">
                    <v:group id="مجموعة 49" o:spid="_x0000_s218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Vp7gyQAA&#10;AOMAAAAPAAAAAAAAAAAAAAAAAKoCAABkcnMvZG93bnJldi54bWxQSwUGAAAAAAQABAD6AAAAoAMA&#10;AAAA&#10;">
                      <v:shape id="شكل حر 50" o:spid="_x0000_s218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N8QcUA&#10;AADjAAAADwAAAGRycy9kb3ducmV2LnhtbERPX2vCMBB/F/wO4QTfNLHSMqpRhiCI7EHrxl6P5mzL&#10;mktponbffhkIPt7v/623g23FnXrfONawmCsQxKUzDVcaPi/72RsIH5ANto5Jwy952G7GozXmxj34&#10;TPciVCKGsM9RQx1Cl0vpy5os+rnriCN3db3FEM++kqbHRwy3rUyUyqTFhmNDjR3taip/ipvVkB3T&#10;79Op3Kfn4rD88GTNl3FB6+lkeF+BCDSEl/jpPpg4P10ulEqyJIX/nyIA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g3xB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poJsQA&#10;AADiAAAADwAAAGRycy9kb3ducmV2LnhtbERPXWvCMBR9H/gfwhX2IjN1UKudUcQx2KNT8fna3KVl&#10;zU1tYu3+vREEHw/ne7HqbS06an3lWMFknIAgLpyu2Cg47L/eZiB8QNZYOyYF/+RhtRy8LDDX7so/&#10;1O2CETGEfY4KyhCaXEpflGTRj11DHLlf11oMEbZG6havMdzW8j1JptJixbGhxIY2JRV/u4tVgGe7&#10;PZ5ccL47GfM5Spt+pFOlXof9+gNEoD48xQ/3t47zs2w2mU/TOdwvRQx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6aCbEAAAA4gAAAA8AAAAAAAAAAAAAAAAAmAIAAGRycy9k&#10;b3ducmV2LnhtbFBLBQYAAAAABAAEAPUAAACJAwAAAAA=&#10;" fillcolor="#a5a5a5 [2092]" stroked="f" strokeweight="1pt">
                        <v:stroke joinstyle="miter"/>
                      </v:roundrect>
                    </v:group>
                    <v:oval id="شكل بيضاوي 52" o:spid="_x0000_s218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WQD8oA&#10;AADiAAAADwAAAGRycy9kb3ducmV2LnhtbESP3WrCQBSE7wXfYTmF3tXdBGsldRVpKbRQwcaf60P2&#10;mASzZ0N2a+Lbd4WCl8PMfMMsVoNtxIU6XzvWkEwUCOLCmZpLDfvdx9MchA/IBhvHpOFKHlbL8WiB&#10;mXE9/9AlD6WIEPYZaqhCaDMpfVGRRT9xLXH0Tq6zGKLsSmk67CPcNjJVaiYt1hwXKmzpraLinP9a&#10;Ddvz6XA9fn2rTen6fNbb9zQ1O60fH4b1K4hAQ7iH/9ufRsNLkkxT9TxN4HYp3g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ClkA/KAAAA4gAAAA8AAAAAAAAAAAAAAAAAmAIA&#10;AGRycy9kb3ducmV2LnhtbFBLBQYAAAAABAAEAPUAAACPAwAAAAA=&#10;" filled="f" strokecolor="#168489" strokeweight="1pt">
                      <v:stroke joinstyle="miter"/>
                    </v:oval>
                  </v:group>
                  <v:shape id="مربع نص 41" o:spid="_x0000_s218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LCxscA&#10;AADiAAAADwAAAGRycy9kb3ducmV2LnhtbESPzWrDMBCE74W+g9hCb41kl4bgRgmhP5BDL03c+2Jt&#10;LBNrZaxt7Lx9VSj0OMzMN8x6O4deXWhMXWQLxcKAIm6i67i1UB/fH1agkiA77COThSsl2G5ub9ZY&#10;uTjxJ10O0qoM4VShBS8yVFqnxlPAtIgDcfZOcQwoWY6tdiNOGR56XRqz1AE7zgseB3rx1JwP38GC&#10;iNsV1/otpP3X/PE6edM8YW3t/d28ewYlNMt/+K+9dxYejSnL5aos4PdSvgN6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SwsbHAAAA4gAAAA8AAAAAAAAAAAAAAAAAmAIAAGRy&#10;cy9kb3ducmV2LnhtbFBLBQYAAAAABAAEAPUAAACM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نمط حياة صحي:</w:t>
                          </w:r>
                        </w:p>
                      </w:txbxContent>
                    </v:textbox>
                  </v:shape>
                </v:group>
                <v:shape id="صورة 54" o:spid="_x0000_s218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fwDJAAAA4wAAAA8AAABkcnMvZG93bnJldi54bWxET19LwzAQfxf8DuEE31zqprWty4bKBGFP&#10;W1V8PJuzrUsuNYlb/faLIPh4v/83X47WiD350DtWcDnJQBA3TvfcKniuHy8KECEiazSOScEPBVgu&#10;Tk/mWGl34A3tt7EVKYRDhQq6GIdKytB0ZDFM3ECcuA/nLcZ0+lZqj4cUbo2cZlkuLfacGjoc6KGj&#10;Zrf9tgrW/v79s6xfTf21eVsVZnbzslutlTo/G+9uQUQa47/4z/2k0/xZXlxPy7y8gt+fEgBycQ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7V/AMkAAADjAAAADwAAAAAAAAAA&#10;AAAAAACfAgAAZHJzL2Rvd25yZXYueG1sUEsFBgAAAAAEAAQA9wAAAJUDA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المحافظة على نوم كاف وتناول طعام صحي.</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ممارسة التمارين الرياضية بانتظام.</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620384C" wp14:editId="29508A63">
                <wp:extent cx="5731510" cy="891540"/>
                <wp:effectExtent l="0" t="0" r="2540" b="22860"/>
                <wp:docPr id="439341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10353350" name="مجموعة 47"/>
                        <wpg:cNvGrpSpPr/>
                        <wpg:grpSpPr>
                          <a:xfrm>
                            <a:off x="0" y="0"/>
                            <a:ext cx="5731510" cy="895351"/>
                            <a:chOff x="0" y="0"/>
                            <a:chExt cx="5878196" cy="918845"/>
                          </a:xfrm>
                        </wpg:grpSpPr>
                        <wpg:grpSp>
                          <wpg:cNvPr id="774702930" name="مجموعة 48"/>
                          <wpg:cNvGrpSpPr/>
                          <wpg:grpSpPr>
                            <a:xfrm>
                              <a:off x="0" y="0"/>
                              <a:ext cx="5878196" cy="918845"/>
                              <a:chOff x="0" y="0"/>
                              <a:chExt cx="6240348" cy="919070"/>
                            </a:xfrm>
                          </wpg:grpSpPr>
                          <wpg:grpSp>
                            <wpg:cNvPr id="1956453323" name="مجموعة 49"/>
                            <wpg:cNvGrpSpPr/>
                            <wpg:grpSpPr>
                              <a:xfrm>
                                <a:off x="0" y="169208"/>
                                <a:ext cx="5433072" cy="580613"/>
                                <a:chOff x="0" y="169208"/>
                                <a:chExt cx="5433072" cy="580613"/>
                              </a:xfrm>
                            </wpg:grpSpPr>
                            <wps:wsp>
                              <wps:cNvPr id="16996375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045241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10723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6974111"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 والأهداف:</w:t>
                                </w:r>
                              </w:p>
                            </w:txbxContent>
                          </wps:txbx>
                          <wps:bodyPr wrap="square" rtlCol="1">
                            <a:spAutoFit/>
                          </wps:bodyPr>
                        </wps:wsp>
                      </wpg:grpSp>
                      <pic:pic xmlns:pic="http://schemas.openxmlformats.org/drawingml/2006/picture">
                        <pic:nvPicPr>
                          <pic:cNvPr id="50065979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1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BH+dNQcIAADf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21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LDBpyQAA&#10;AOIAAAAPAAAAAAAAAAAAAAAAAKoCAABkcnMvZG93bnJldi54bWxQSwUGAAAAAAQABAD6AAAAoAMA&#10;AAAA&#10;">
                  <v:group id="مجموعة 48" o:spid="_x0000_s21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T/Rc8oA&#10;AADiAAAADwAAAAAAAAAAAAAAAACqAgAAZHJzL2Rvd25yZXYueG1sUEsFBgAAAAAEAAQA+gAAAKED&#10;AAAAAA==&#10;">
                    <v:group id="مجموعة 49" o:spid="_x0000_s21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g9M2yQAA&#10;AOMAAAAPAAAAAAAAAAAAAAAAAKoCAABkcnMvZG93bnJldi54bWxQSwUGAAAAAAQABAD6AAAAoAMA&#10;AAAA&#10;">
                      <v:shape id="شكل حر 50" o:spid="_x0000_s21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EoccA&#10;AADjAAAADwAAAGRycy9kb3ducmV2LnhtbERPzWrCQBC+F3yHZYTemk2UpE3qRkQQpPSgacXrkJ0m&#10;wexsyG41fftuoeBxvv9ZrSfTiyuNrrOsIIliEMS11R03Cj4/dk8vIJxH1thbJgU/5GBdzh5WWGh7&#10;4yNdK9+IEMKuQAWt90MhpatbMugiOxAH7suOBn04x0bqEW8h3PRyEceZNNhxaGhxoG1L9aX6Ngqy&#10;t/R8ONS79Fjtl++OjD5p65V6nE+bVxCeJn8X/7v3OszP8jxbPqd5An8/BQBk+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nRKH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K01ckA&#10;AADjAAAADwAAAGRycy9kb3ducmV2LnhtbESPT2/CMAzF70j7DpEn7YIg5U/R1BHQxITEccC0s2m8&#10;tFrjdE0o5dvPh0k72n5+7/3W28E3qqcu1oENzKYZKOIy2JqdgY/zfvIMKiZki01gMnCnCNvNw2iN&#10;hQ03PlJ/Sk6JCccCDVQptYXWsazIY5yGllhuX6HzmGTsnLYd3sTcN3qeZSvtsWZJqLClXUXl9+nq&#10;DeCPf/+8hBRif3HubZy3w9jmxjw9Dq8voBIN6V/8932wUj/Plvl8OVsIhTDJAv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OK01ckAAADjAAAADwAAAAAAAAAAAAAAAACYAgAA&#10;ZHJzL2Rvd25yZXYueG1sUEsFBgAAAAAEAAQA9QAAAI4DAAAAAA==&#10;" fillcolor="#a5a5a5 [2092]" stroked="f" strokeweight="1pt">
                        <v:stroke joinstyle="miter"/>
                      </v:roundrect>
                    </v:group>
                    <v:oval id="شكل بيضاوي 52" o:spid="_x0000_s21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kEwccA&#10;AADjAAAADwAAAGRycy9kb3ducmV2LnhtbERPX2vCMBB/H+w7hBv4pol12FGNMiaCgw1c3Xw+mrMt&#10;NpfSRFu//TIQ9ni//7dcD7YRV+p87VjDdKJAEBfO1Fxq+D5sxy8gfEA22DgmDTfysF49PiwxM67n&#10;L7rmoRQxhH2GGqoQ2kxKX1Rk0U9cSxy5k+sshnh2pTQd9jHcNjJRai4t1hwbKmzpraLinF+shv35&#10;9HM7vn+oz9L1+by3myQxB61HT8PrAkSgIfyL7+6difNTNVVpMkuf4e+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ZBMHHAAAA4wAAAA8AAAAAAAAAAAAAAAAAmAIAAGRy&#10;cy9kb3ducmV2LnhtbFBLBQYAAAAABAAEAPUAAACMAwAAAAA=&#10;" filled="f" strokecolor="#168489" strokeweight="1pt">
                      <v:stroke joinstyle="miter"/>
                    </v:oval>
                  </v:group>
                  <v:shape id="مربع نص 41" o:spid="_x0000_s219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7gTMgA&#10;AADiAAAADwAAAGRycy9kb3ducmV2LnhtbESPzU7DMBCE70i8g7VI3KjjihYa6lYVP1IPXFrCfRVv&#10;44h4HcVLk749RkLiOJqZbzTr7RQ6daYhtZEtmFkBiriOruXGQvXxdvcIKgmywy4yWbhQgu3m+mqN&#10;pYsjH+h8lEZlCKcSLXiRvtQ61Z4CplnsibN3ikNAyXJotBtwzPDQ6XlRLHXAlvOCx56ePdVfx+9g&#10;QcTtzKV6DWn/Ob2/jL6oF1hZe3sz7Z5ACU3yH/5r752FxXy5erg3xsDvpXwH9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nuBM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 والأهداف:</w:t>
                          </w:r>
                        </w:p>
                      </w:txbxContent>
                    </v:textbox>
                  </v:shape>
                </v:group>
                <v:shape id="صورة 54" o:spid="_x0000_s219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rVfHKAAAA4gAAAA8AAABkcnMvZG93bnJldi54bWxEj8FOwzAQRO9I/IO1SNyoA6i0CXUrQEVC&#10;6qkNII5LvCSh9jrYpg1/zx6QOK5m543eYjV6pw4UUx/YwOWkAEXcBNtza+C5fryYg0oZ2aILTAZ+&#10;KMFqeXqywMqGI2/psMutEginCg10OQ+V1qnpyGOahIFYso8QPWY5Y6ttxKPAvdNXRXGjPfYsCx0O&#10;9NBRs999ewObeP/+Wdavrv7avq3n7nr2sl9vjDk/G+9uQWUa8//zX/vJGpgKcVrOSpEQJdEBvfw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0rVfHKAAAA4gAAAA8AAAAAAAAA&#10;AAAAAAAAnwIAAGRycy9kb3ducmV2LnhtbFBLBQYAAAAABAAEAPcAAACWAwAAAAA=&#10;">
                  <v:imagedata r:id="rId74" o:title=""/>
                  <v:path arrowok="t"/>
                </v:shape>
                <w10:wrap anchorx="page"/>
                <w10:anchorlock/>
              </v:group>
            </w:pict>
          </mc:Fallback>
        </mc:AlternateConten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وضع أهداف واقعية وقابلة للتحقيق.</w:t>
      </w:r>
    </w:p>
    <w:p w:rsidR="00823856" w:rsidRPr="00A90D19" w:rsidRDefault="00823856" w:rsidP="00A90D19">
      <w:pPr>
        <w:pStyle w:val="ListParagraph"/>
        <w:numPr>
          <w:ilvl w:val="0"/>
          <w:numId w:val="15"/>
        </w:numPr>
        <w:spacing w:after="0"/>
        <w:jc w:val="both"/>
        <w:rPr>
          <w:rFonts w:ascii="Sakkal Majalla" w:hAnsi="Sakkal Majalla" w:cs="Sakkal Majalla"/>
          <w:sz w:val="34"/>
          <w:szCs w:val="34"/>
        </w:rPr>
      </w:pPr>
      <w:r w:rsidRPr="00A90D19">
        <w:rPr>
          <w:rFonts w:ascii="Sakkal Majalla" w:hAnsi="Sakkal Majalla" w:cs="Sakkal Majalla"/>
          <w:sz w:val="34"/>
          <w:szCs w:val="34"/>
          <w:rtl/>
        </w:rPr>
        <w:t>المرونة في تكييف الأهداف عند الحاجة.</w:t>
      </w:r>
    </w:p>
    <w:p w:rsidR="00823856" w:rsidRDefault="00823856" w:rsidP="00823856">
      <w:pPr>
        <w:rPr>
          <w:rtl/>
        </w:rPr>
      </w:pPr>
      <w:r w:rsidRPr="002A698D">
        <w:rPr>
          <w:rtl/>
        </w:rPr>
        <w:t>استخدام هذه الاستراتيجيات بانتظام يساعد الأفراد على بناء مرونة نفسية قوية لمواجهة التحديات والضغوط في الحياة بشكل فعال.</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A90D19" w:rsidRPr="00D44B16" w:rsidTr="002B0E56">
        <w:tc>
          <w:tcPr>
            <w:tcW w:w="1963" w:type="dxa"/>
            <w:tcBorders>
              <w:right w:val="single" w:sz="36" w:space="0" w:color="168489"/>
            </w:tcBorders>
            <w:shd w:val="clear" w:color="auto" w:fill="F2F2F2" w:themeFill="background1" w:themeFillShade="F2"/>
            <w:vAlign w:val="center"/>
          </w:tcPr>
          <w:p w:rsidR="00A90D19" w:rsidRPr="00D44B16" w:rsidRDefault="00A90D19" w:rsidP="001338C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4BB5B472" wp14:editId="14D86696">
                  <wp:extent cx="563984" cy="563914"/>
                  <wp:effectExtent l="0" t="0" r="7620" b="7620"/>
                  <wp:docPr id="497335217" name="Picture 49733521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A90D19" w:rsidRPr="00D44B16" w:rsidRDefault="00A90D19" w:rsidP="001338CC">
            <w:pPr>
              <w:jc w:val="center"/>
              <w:rPr>
                <w:rFonts w:eastAsia="Times New Roman" w:cs="GE Dinar Two Medium"/>
                <w:color w:val="1E3D6A"/>
                <w:kern w:val="24"/>
                <w:szCs w:val="28"/>
                <w:rtl/>
                <w:lang w:bidi="ar-SY"/>
              </w:rPr>
            </w:pPr>
            <w:r w:rsidRPr="00A90D19">
              <w:rPr>
                <w:rFonts w:ascii="Adobe Arabic" w:eastAsia="Times New Roman" w:hAnsi="Adobe Arabic" w:cs="Adobe Arabic"/>
                <w:b/>
                <w:bCs/>
                <w:color w:val="168489"/>
                <w:kern w:val="24"/>
                <w:sz w:val="44"/>
                <w:szCs w:val="44"/>
                <w:rtl/>
                <w:lang w:bidi="ar-SY"/>
              </w:rPr>
              <w:t>ما هي أبرز التحديات التي تواجه الموظفين عند محاولة بناء المرونة النفسية؟</w:t>
            </w:r>
          </w:p>
        </w:tc>
      </w:tr>
      <w:tr w:rsidR="00A90D19" w:rsidRPr="00D44B16" w:rsidTr="002B0E56">
        <w:tc>
          <w:tcPr>
            <w:tcW w:w="1963" w:type="dxa"/>
            <w:tcBorders>
              <w:right w:val="single" w:sz="36" w:space="0" w:color="168489"/>
            </w:tcBorders>
            <w:shd w:val="clear" w:color="auto" w:fill="F2F2F2" w:themeFill="background1" w:themeFillShade="F2"/>
            <w:vAlign w:val="center"/>
          </w:tcPr>
          <w:p w:rsidR="00A90D19" w:rsidRPr="00D44B16" w:rsidRDefault="00A90D19" w:rsidP="001338C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A90D19" w:rsidRPr="00D44B16" w:rsidRDefault="00A90D19" w:rsidP="001338CC">
            <w:pPr>
              <w:spacing w:line="360" w:lineRule="auto"/>
              <w:rPr>
                <w:rFonts w:ascii="Adobe Arabic" w:hAnsi="Adobe Arabic" w:cs="Adobe Arabic"/>
                <w:b/>
                <w:color w:val="auto"/>
                <w:sz w:val="36"/>
                <w:szCs w:val="36"/>
                <w:rtl/>
              </w:rPr>
            </w:pPr>
          </w:p>
        </w:tc>
      </w:tr>
    </w:tbl>
    <w:p w:rsidR="00A90D19" w:rsidRDefault="00A90D19" w:rsidP="00A90D19">
      <w:pPr>
        <w:jc w:val="center"/>
        <w:rPr>
          <w:noProof/>
          <w:rtl/>
          <w:lang w:bidi="ar-SY"/>
        </w:rPr>
      </w:pPr>
    </w:p>
    <w:p w:rsidR="00A90D19" w:rsidRDefault="002B0E56" w:rsidP="002B0E56">
      <w:pPr>
        <w:ind w:left="-897"/>
        <w:jc w:val="center"/>
        <w:rPr>
          <w:noProof/>
          <w:rtl/>
          <w:lang w:bidi="ar-SY"/>
        </w:rPr>
      </w:pPr>
      <w:r>
        <w:rPr>
          <w:noProof/>
        </w:rPr>
        <mc:AlternateContent>
          <mc:Choice Requires="wps">
            <w:drawing>
              <wp:inline distT="0" distB="0" distL="0" distR="0" wp14:anchorId="68F9EC80" wp14:editId="29694BEC">
                <wp:extent cx="6779553" cy="5880295"/>
                <wp:effectExtent l="0" t="0" r="21590" b="25400"/>
                <wp:docPr id="142236911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553" cy="5880295"/>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198" style="width:533.8pt;height:46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A90D19" w:rsidRDefault="00A90D19" w:rsidP="00A90D19">
      <w:pPr>
        <w:jc w:val="center"/>
        <w:rPr>
          <w:rStyle w:val="Strong"/>
          <w:rFonts w:eastAsia="Times New Roman"/>
          <w:b w:val="0"/>
          <w:bCs w:val="0"/>
          <w:color w:val="000000"/>
          <w:sz w:val="32"/>
          <w:szCs w:val="32"/>
          <w:rtl/>
        </w:rPr>
      </w:pPr>
      <w:r w:rsidRPr="00F131A0">
        <w:rPr>
          <w:noProof/>
        </w:rPr>
        <w:drawing>
          <wp:inline distT="0" distB="0" distL="0" distR="0" wp14:anchorId="4CE454EB" wp14:editId="6E9A9FB3">
            <wp:extent cx="1253370" cy="1165990"/>
            <wp:effectExtent l="0" t="0" r="4445" b="0"/>
            <wp:docPr id="250433488"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151" cstate="print">
                      <a:duotone>
                        <a:schemeClr val="accent3">
                          <a:shade val="45000"/>
                          <a:satMod val="135000"/>
                        </a:schemeClr>
                        <a:prstClr val="white"/>
                      </a:duotone>
                      <a:extLst>
                        <a:ext uri="{BEBA8EAE-BF5A-486C-A8C5-ECC9F3942E4B}">
                          <a14:imgProps xmlns:a14="http://schemas.microsoft.com/office/drawing/2010/main">
                            <a14:imgLayer r:embed="rId15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A90D19" w:rsidRDefault="00A90D19" w:rsidP="00A90D19">
      <w:pPr>
        <w:rPr>
          <w:lang w:bidi="ar-AE"/>
        </w:rPr>
      </w:pPr>
    </w:p>
    <w:p w:rsidR="00823856" w:rsidRPr="008D5B3F" w:rsidRDefault="00823856" w:rsidP="00A90D19">
      <w:pPr>
        <w:pageBreakBefore/>
        <w:rPr>
          <w:rtl/>
          <w:lang w:bidi="ar-AE"/>
        </w:rPr>
      </w:pPr>
      <w:r w:rsidRPr="002A078C">
        <w:rPr>
          <w:rFonts w:ascii="Sakkal Majalla" w:hAnsi="Sakkal Majalla"/>
          <w:noProof/>
          <w:color w:val="002060"/>
          <w:sz w:val="34"/>
        </w:rPr>
        <w:lastRenderedPageBreak/>
        <mc:AlternateContent>
          <mc:Choice Requires="wpg">
            <w:drawing>
              <wp:inline distT="0" distB="0" distL="0" distR="0" wp14:anchorId="7DD9CFA5" wp14:editId="5D107288">
                <wp:extent cx="5731510" cy="895350"/>
                <wp:effectExtent l="0" t="0" r="21590" b="19050"/>
                <wp:docPr id="7409845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38352609"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7511246" name="مجموعة 39"/>
                        <wpg:cNvGrpSpPr/>
                        <wpg:grpSpPr>
                          <a:xfrm>
                            <a:off x="0" y="0"/>
                            <a:ext cx="5731510" cy="895350"/>
                            <a:chOff x="0" y="0"/>
                            <a:chExt cx="5878196" cy="918845"/>
                          </a:xfrm>
                        </wpg:grpSpPr>
                        <wpg:grpSp>
                          <wpg:cNvPr id="1130694781" name="مجموعة 40"/>
                          <wpg:cNvGrpSpPr/>
                          <wpg:grpSpPr>
                            <a:xfrm>
                              <a:off x="0" y="0"/>
                              <a:ext cx="5878196" cy="918845"/>
                              <a:chOff x="0" y="0"/>
                              <a:chExt cx="6240348" cy="919070"/>
                            </a:xfrm>
                          </wpg:grpSpPr>
                          <wpg:grpSp>
                            <wpg:cNvPr id="159032040" name="مجموعة 41"/>
                            <wpg:cNvGrpSpPr/>
                            <wpg:grpSpPr>
                              <a:xfrm>
                                <a:off x="0" y="169208"/>
                                <a:ext cx="5433072" cy="580613"/>
                                <a:chOff x="0" y="169208"/>
                                <a:chExt cx="5433072" cy="580613"/>
                              </a:xfrm>
                            </wpg:grpSpPr>
                            <wps:wsp>
                              <wps:cNvPr id="79546686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69246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01688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9094089" name="مربع نص 41"/>
                          <wps:cNvSpPr txBox="1"/>
                          <wps:spPr>
                            <a:xfrm>
                              <a:off x="204484" y="256983"/>
                              <a:ext cx="4616071" cy="387740"/>
                            </a:xfrm>
                            <a:prstGeom prst="rect">
                              <a:avLst/>
                            </a:prstGeom>
                            <a:noFill/>
                          </wps:spPr>
                          <wps:txbx>
                            <w:txbxContent>
                              <w:p w:rsidR="001338CC" w:rsidRPr="00B0570E"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تقنيات التكيّف مع التغيير بإيجابية</w:t>
                                </w:r>
                              </w:p>
                            </w:txbxContent>
                          </wps:txbx>
                          <wps:bodyPr wrap="square" rtlCol="1">
                            <a:spAutoFit/>
                          </wps:bodyPr>
                        </wps:wsp>
                      </wpg:grpSp>
                    </wpg:wgp>
                  </a:graphicData>
                </a:graphic>
              </wp:inline>
            </w:drawing>
          </mc:Choice>
          <mc:Fallback>
            <w:pict>
              <v:group id="_x0000_s21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">
                <v:shape id="صورة 38" o:spid="_x0000_s220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QAZXJAAAA4gAAAA8AAABkcnMvZG93bnJldi54bWxEj0FrwkAUhO+F/oflFbzVTRMUG11FxIIX&#10;scaC10f2NRuafZtmtzH+e1coeBxm5htmsRpsI3rqfO1Ywds4AUFcOl1zpeDr9PE6A+EDssbGMSm4&#10;kofV8vlpgbl2Fz5SX4RKRAj7HBWYENpcSl8asujHriWO3rfrLIYou0rqDi8RbhuZJslUWqw5Lhhs&#10;aWOo/Cn+rIJs2w/bbHPY+7NpT7+FXdf++KnU6GVYz0EEGsIj/N/eaQVpNssm6TR5h/uleAfk8g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1ABlckAAADiAAAADwAAAAAAAAAA&#10;AAAAAACfAgAAZHJzL2Rvd25yZXYueG1sUEsFBgAAAAAEAAQA9wAAAJUDAAAAAA==&#10;">
                  <v:imagedata r:id="rId66" o:title=""/>
                </v:shape>
                <v:group id="مجموعة 39" o:spid="_x0000_s22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SXXozL&#10;AAAA4gAAAA8AAAAAAAAAAAAAAAAAqgIAAGRycy9kb3ducmV2LnhtbFBLBQYAAAAABAAEAPoAAACi&#10;AwAAAAA=&#10;">
                  <v:group id="مجموعة 40" o:spid="_x0000_s22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2X8fyQAA&#10;AOMAAAAPAAAAAAAAAAAAAAAAAKoCAABkcnMvZG93bnJldi54bWxQSwUGAAAAAAQABAD6AAAAoAMA&#10;AAAA&#10;">
                    <v:group id="مجموعة 41" o:spid="_x0000_s22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takqrIAAAA&#10;4gAAAA8AAAAAAAAAAAAAAAAAqgIAAGRycy9kb3ducmV2LnhtbFBLBQYAAAAABAAEAPoAAACfAwAA&#10;AAA=&#10;">
                      <v:shape id="شكل حر 42" o:spid="_x0000_s22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mwCMoA&#10;AADiAAAADwAAAGRycy9kb3ducmV2LnhtbESPzU7DMBCE70i8g7WVuFG7NCRtWrdCFQgOvfTnAVbx&#10;Nk4br0Ns2vD2GAmJ42hmvtEs14NrxZX60HjWMBkrEMSVNw3XGo6Ht8cZiBCRDbaeScM3BViv7u+W&#10;WBp/4x1d97EWCcKhRA02xq6UMlSWHIax74iTd/K9w5hkX0vT4y3BXSuflMqlw4bTgsWONpaqy/7L&#10;aTAqe3VZ8V7Q5nNr1Xli4mVqtH4YDS8LEJGG+B/+a38YDcX8OcvzWT6F30vpDsjV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tJsAjKAAAA4g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9OAscA&#10;AADiAAAADwAAAGRycy9kb3ducmV2LnhtbERPXWvCMBR9H+w/hDvwTdMVyWY1ihs4xraHTUVfL821&#10;LUtuShNt9++XgbDHw/lerAZnxYW60HjWcD/JQBCX3jRcadjvNuNHECEiG7SeScMPBVgtb28WWBjf&#10;8xddtrESKYRDgRrqGNtCylDW5DBMfEucuJPvHMYEu0qaDvsU7qzMs0xJhw2nhhpbeq6p/N6enYaH&#10;z825Dy9q9/Z0sB9NZo/r/J21Ht0N6zmISEP8F1/drybNV7ma5VOl4O9Swi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vTgLHAAAA4gAAAA8AAAAAAAAAAAAAAAAAmAIAAGRy&#10;cy9kb3ducmV2LnhtbFBLBQYAAAAABAAEAPUAAACMAwAAAAA=&#10;" fillcolor="#168489" stroked="f" strokeweight="1pt">
                        <v:stroke joinstyle="miter"/>
                      </v:roundrect>
                    </v:group>
                    <v:oval id="شكل بيضاوي 44" o:spid="_x0000_s22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aWskA&#10;AADiAAAADwAAAGRycy9kb3ducmV2LnhtbESPUWvCMBSF3wf7D+EOfJtpRUrXGWUMRBGGGPcD7ppr&#10;06256Zqo3b83g8EeD+ec73AWq9F14kJDaD0ryKcZCOLam5YbBe/H9WMJIkRkg51nUvBDAVbL+7sF&#10;VsZf+UAXHRuRIBwqVGBj7CspQ23JYZj6njh5Jz84jEkOjTQDXhPcdXKWZYV02HJasNjTq6X6S5+d&#10;Aj0e9X5zaqR/03b3kX/6b3fYKjV5GF+eQUQa43/4r701Cop5lhdlOXuC30vpDsjl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KcaWskAAADiAAAADwAAAAAAAAAAAAAAAACYAgAA&#10;ZHJzL2Rvd25yZXYueG1sUEsFBgAAAAAEAAQA9QAAAI4DAAAAAA==&#10;" filled="f" strokecolor="#a5a5a5 [2092]" strokeweight="1pt">
                      <v:stroke joinstyle="miter"/>
                    </v:oval>
                  </v:group>
                  <v:shape id="مربع نص 41" o:spid="_x0000_s2207"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z8UA&#10;AADjAAAADwAAAGRycy9kb3ducmV2LnhtbERPS0vDQBC+C/6HZQRvdjdipUm7LcUH9ODFGu9DdpoN&#10;ZmdDdmzSf+8Kgsf53rPZzaFXZxpTF9lCsTCgiJvoOm4t1B+vdytQSZAd9pHJwoUS7LbXVxusXJz4&#10;nc5HaVUO4VShBS8yVFqnxlPAtIgDceZOcQwo+Rxb7Uaccnjo9b0xjzpgx7nB40BPnpqv43ewIOL2&#10;xaV+CenwOb89T940S6ytvb2Z92tQQrP8i//cB5fnF8vSlA9mVcLvTx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AnzPxQAAAOMAAAAPAAAAAAAAAAAAAAAAAJgCAABkcnMv&#10;ZG93bnJldi54bWxQSwUGAAAAAAQABAD1AAAAigMAAAAA&#10;" filled="f" stroked="f">
                    <v:textbox style="mso-fit-shape-to-text:t">
                      <w:txbxContent>
                        <w:p w:rsidR="001338CC" w:rsidRPr="00B0570E"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تقنيات التكيّف مع التغيير بإيجابية</w:t>
                          </w:r>
                        </w:p>
                      </w:txbxContent>
                    </v:textbox>
                  </v:shape>
                </v:group>
                <w10:wrap anchorx="page"/>
                <w10:anchorlock/>
              </v:group>
            </w:pict>
          </mc:Fallback>
        </mc:AlternateContent>
      </w:r>
    </w:p>
    <w:p w:rsidR="00823856" w:rsidRDefault="00823856" w:rsidP="00823856">
      <w:r w:rsidRPr="002A698D">
        <w:rPr>
          <w:rtl/>
        </w:rPr>
        <w:t>هناك عدة تقنيات تساعد على التكيف مع التغييرات بإيجابية:</w:t>
      </w:r>
    </w:p>
    <w:p w:rsidR="005B7624" w:rsidRDefault="005B7624" w:rsidP="005B7624">
      <w:r w:rsidRPr="005B7624">
        <w:rPr>
          <w:noProof/>
        </w:rPr>
        <mc:AlternateContent>
          <mc:Choice Requires="wpg">
            <w:drawing>
              <wp:inline distT="0" distB="0" distL="0" distR="0" wp14:anchorId="6E96BD83" wp14:editId="0EE426C0">
                <wp:extent cx="5873751" cy="3167380"/>
                <wp:effectExtent l="19050" t="0" r="0" b="0"/>
                <wp:docPr id="29" name="Group 2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F5EC5F9-957C-018A-DAF9-283543BF7FD3}"/>
                    </a:ext>
                  </a:extLst>
                </wp:docPr>
                <wp:cNvGraphicFramePr/>
                <a:graphic xmlns:a="http://schemas.openxmlformats.org/drawingml/2006/main">
                  <a:graphicData uri="http://schemas.microsoft.com/office/word/2010/wordprocessingGroup">
                    <wpg:wgp>
                      <wpg:cNvGrpSpPr/>
                      <wpg:grpSpPr>
                        <a:xfrm>
                          <a:off x="0" y="0"/>
                          <a:ext cx="5873751" cy="3167380"/>
                          <a:chOff x="0" y="0"/>
                          <a:chExt cx="5873746" cy="3167378"/>
                        </a:xfrm>
                      </wpg:grpSpPr>
                      <pic:pic xmlns:pic="http://schemas.openxmlformats.org/drawingml/2006/picture">
                        <pic:nvPicPr>
                          <pic:cNvPr id="701995733" name="Picture 701995733" descr="Sharing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2BF5EBB-9119-40D7-A0B8-A3306B0CB97A}"/>
                              </a:ext>
                            </a:extLst>
                          </pic:cNvPr>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2780926" y="1450904"/>
                            <a:ext cx="308878" cy="3088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2386366" name="Picture 1412386366" descr="Idea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39364E-1FA3-2360-667A-7F3EF5898146}"/>
                              </a:ext>
                            </a:extLst>
                          </pic:cNvPr>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657496" y="53398"/>
                            <a:ext cx="357806" cy="3578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093288" name="Picture 82093288" descr="Checklis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D950D72-5E35-20D4-485F-13C62BAC8138}"/>
                              </a:ext>
                            </a:extLst>
                          </pic:cNvPr>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1368165" y="1456324"/>
                            <a:ext cx="343292" cy="343292"/>
                          </a:xfrm>
                          <a:prstGeom prst="rect">
                            <a:avLst/>
                          </a:prstGeom>
                          <a:noFill/>
                          <a:extLst>
                            <a:ext uri="{909E8E84-426E-40DD-AFC4-6F175D3DCCD1}">
                              <a14:hiddenFill xmlns:a14="http://schemas.microsoft.com/office/drawing/2010/main">
                                <a:solidFill>
                                  <a:srgbClr val="FFFFFF"/>
                                </a:solidFill>
                              </a14:hiddenFill>
                            </a:ext>
                          </a:extLst>
                        </pic:spPr>
                      </pic:pic>
                      <wpg:grpSp>
                        <wpg:cNvPr id="1251628718" name="Group 12516287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33AA382-DEB6-44A5-A95A-C36CFA6B9D33}"/>
                            </a:ext>
                          </a:extLst>
                        </wpg:cNvPr>
                        <wpg:cNvGrpSpPr/>
                        <wpg:grpSpPr>
                          <a:xfrm>
                            <a:off x="0" y="0"/>
                            <a:ext cx="5873746" cy="3167378"/>
                            <a:chOff x="0" y="0"/>
                            <a:chExt cx="5873746" cy="3167378"/>
                          </a:xfrm>
                        </wpg:grpSpPr>
                        <wpg:grpSp>
                          <wpg:cNvPr id="458322890" name="Group 4583228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C47214-7AF6-406C-A052-EF901416D76C}"/>
                              </a:ext>
                            </a:extLst>
                          </wpg:cNvPr>
                          <wpg:cNvGrpSpPr/>
                          <wpg:grpSpPr>
                            <a:xfrm>
                              <a:off x="710341" y="1371627"/>
                              <a:ext cx="4475019" cy="1795751"/>
                              <a:chOff x="710341" y="1371628"/>
                              <a:chExt cx="4475506" cy="1795781"/>
                            </a:xfrm>
                          </wpg:grpSpPr>
                          <wps:wsp>
                            <wps:cNvPr id="164403051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C6B0F3-7B25-4558-9822-0E8BD9A57D11}"/>
                                </a:ext>
                              </a:extLst>
                            </wps:cNvPr>
                            <wps:cNvSpPr/>
                            <wps:spPr>
                              <a:xfrm>
                                <a:off x="1279544"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51960319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5222E6-C549-4754-87EF-AA9C84A45D3E}"/>
                                </a:ext>
                              </a:extLst>
                            </wps:cNvPr>
                            <wps:cNvSpPr/>
                            <wps:spPr>
                              <a:xfrm>
                                <a:off x="710341" y="1783295"/>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903641973"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DE2C54-DBA4-4414-9205-1753E8D5BDB3}"/>
                                </a:ext>
                              </a:extLst>
                            </wps:cNvPr>
                            <wps:cNvSpPr txBox="1"/>
                            <wps:spPr>
                              <a:xfrm>
                                <a:off x="1022507" y="2206969"/>
                                <a:ext cx="1037982" cy="572277"/>
                              </a:xfrm>
                              <a:prstGeom prst="rect">
                                <a:avLst/>
                              </a:prstGeom>
                              <a:noFill/>
                            </wps:spPr>
                            <wps:txbx>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التعلّم المستمر</w:t>
                                  </w:r>
                                </w:p>
                              </w:txbxContent>
                            </wps:txbx>
                            <wps:bodyPr wrap="square" lIns="0" rIns="0" rtlCol="0" anchor="t">
                              <a:noAutofit/>
                            </wps:bodyPr>
                          </wps:wsp>
                          <wps:wsp>
                            <wps:cNvPr id="35933896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84C5BCF-7175-4BD0-A4EE-E8B0D71268E5}"/>
                                </a:ext>
                              </a:extLst>
                            </wps:cNvPr>
                            <wps:cNvSpPr/>
                            <wps:spPr>
                              <a:xfrm>
                                <a:off x="2678536"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87028000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5762A9-23F5-409B-BFE0-E6F6977BC143}"/>
                                </a:ext>
                              </a:extLst>
                            </wps:cNvPr>
                            <wps:cNvSpPr/>
                            <wps:spPr>
                              <a:xfrm>
                                <a:off x="2109219" y="1783295"/>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128398869" name="TextBox 7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BDD69C-077A-4754-91D0-EE0FE99702D1}"/>
                                </a:ext>
                              </a:extLst>
                            </wps:cNvPr>
                            <wps:cNvSpPr txBox="1"/>
                            <wps:spPr>
                              <a:xfrm>
                                <a:off x="2422309" y="2179182"/>
                                <a:ext cx="1051339" cy="775675"/>
                              </a:xfrm>
                              <a:prstGeom prst="rect">
                                <a:avLst/>
                              </a:prstGeom>
                              <a:noFill/>
                            </wps:spPr>
                            <wps:txbx>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الحفاظ على التوازن</w:t>
                                  </w:r>
                                </w:p>
                              </w:txbxContent>
                            </wps:txbx>
                            <wps:bodyPr wrap="square" lIns="0" rIns="0" rtlCol="0" anchor="t">
                              <a:noAutofit/>
                            </wps:bodyPr>
                          </wps:wsp>
                          <wps:wsp>
                            <wps:cNvPr id="80058222"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86C63C5-B47F-4042-BED7-F5C9B963D7F6}"/>
                                </a:ext>
                              </a:extLst>
                            </wps:cNvPr>
                            <wps:cNvSpPr/>
                            <wps:spPr>
                              <a:xfrm>
                                <a:off x="4081957" y="1371628"/>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62418647"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6FF1B1B-DD3B-4C04-A83F-599707F9F547}"/>
                                </a:ext>
                              </a:extLst>
                            </wps:cNvPr>
                            <wps:cNvSpPr/>
                            <wps:spPr>
                              <a:xfrm>
                                <a:off x="3512640" y="1783295"/>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96226286"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A5A856B-1056-487C-8314-29070946415E}"/>
                                </a:ext>
                              </a:extLst>
                            </wps:cNvPr>
                            <wps:cNvSpPr txBox="1"/>
                            <wps:spPr>
                              <a:xfrm>
                                <a:off x="3917450" y="2179182"/>
                                <a:ext cx="922449" cy="576561"/>
                              </a:xfrm>
                              <a:prstGeom prst="rect">
                                <a:avLst/>
                              </a:prstGeom>
                              <a:noFill/>
                            </wps:spPr>
                            <wps:txbx>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بناء الدعم</w:t>
                                  </w:r>
                                </w:p>
                              </w:txbxContent>
                            </wps:txbx>
                            <wps:bodyPr wrap="square" lIns="0" rIns="0" rtlCol="0" anchor="t">
                              <a:noAutofit/>
                            </wps:bodyPr>
                          </wps:wsp>
                        </wpg:grpSp>
                        <wpg:grpSp>
                          <wpg:cNvPr id="1537038624" name="Group 153703862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509B8A-0891-4437-81EB-E3FFF44CEBB5}"/>
                              </a:ext>
                            </a:extLst>
                          </wpg:cNvPr>
                          <wpg:cNvGrpSpPr/>
                          <wpg:grpSpPr>
                            <a:xfrm>
                              <a:off x="0" y="0"/>
                              <a:ext cx="5873746" cy="1795751"/>
                              <a:chOff x="0" y="0"/>
                              <a:chExt cx="5874384" cy="1795781"/>
                            </a:xfrm>
                          </wpg:grpSpPr>
                          <wps:wsp>
                            <wps:cNvPr id="648028762"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1CD8E7-0FF9-43F3-A487-4D8355EE0639}"/>
                                </a:ext>
                              </a:extLst>
                            </wps:cNvPr>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1713168396"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242CB8-0A58-49F5-88D3-2A62B12A4AC1}"/>
                                </a:ext>
                              </a:extLst>
                            </wps:cNvPr>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noFill/>
                              <a:ln w="12700">
                                <a:solidFill>
                                  <a:srgbClr val="0058A3"/>
                                </a:solidFill>
                                <a:miter lim="400000"/>
                              </a:ln>
                            </wps:spPr>
                            <wps:bodyPr lIns="38100" tIns="38100" rIns="38100" bIns="38100" anchor="ctr"/>
                          </wps:wsp>
                          <wps:wsp>
                            <wps:cNvPr id="664677905"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CB00F4-E08C-4539-BE6A-29003747C52B}"/>
                                </a:ext>
                              </a:extLst>
                            </wps:cNvPr>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88317113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D46B73-0C2B-4D22-A847-1BFC516260BA}"/>
                                </a:ext>
                              </a:extLst>
                            </wps:cNvPr>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noFill/>
                              <a:ln w="12700">
                                <a:solidFill>
                                  <a:srgbClr val="0058A3"/>
                                </a:solidFill>
                                <a:miter lim="400000"/>
                              </a:ln>
                            </wps:spPr>
                            <wps:bodyPr lIns="38100" tIns="38100" rIns="38100" bIns="38100" anchor="ctr"/>
                          </wps:wsp>
                          <wps:wsp>
                            <wps:cNvPr id="1763064746"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594E90-1D9A-483A-B9F1-2618770CAB4B}"/>
                                </a:ext>
                              </a:extLst>
                            </wps:cNvPr>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37656902"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BE913E-5687-45E4-A050-AA559E4BE50B}"/>
                                </a:ext>
                              </a:extLst>
                            </wps:cNvPr>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005899723"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1D3033-E3EC-4B56-8376-E00528C8F5AC}"/>
                                </a:ext>
                              </a:extLst>
                            </wps:cNvPr>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383170594" name="Shape">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54D4D0-30C6-4FB0-89D2-AE92A1A89BA2}"/>
                                </a:ext>
                              </a:extLst>
                            </wps:cNvPr>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5295679"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07A66A-9AF5-4659-823A-B80BB0ABD4EC}"/>
                                </a:ext>
                              </a:extLst>
                            </wps:cNvPr>
                            <wps:cNvSpPr txBox="1"/>
                            <wps:spPr>
                              <a:xfrm>
                                <a:off x="279083" y="882734"/>
                                <a:ext cx="1044243" cy="555592"/>
                              </a:xfrm>
                              <a:prstGeom prst="rect">
                                <a:avLst/>
                              </a:prstGeom>
                              <a:noFill/>
                            </wps:spPr>
                            <wps:txbx>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إدارة التوقّعات</w:t>
                                  </w:r>
                                </w:p>
                              </w:txbxContent>
                            </wps:txbx>
                            <wps:bodyPr wrap="square" lIns="0" rIns="0" rtlCol="0" anchor="t">
                              <a:noAutofit/>
                            </wps:bodyPr>
                          </wps:wsp>
                          <wps:wsp>
                            <wps:cNvPr id="765022566" name="TextBox 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FAFB75B-BBAB-4A75-85EA-C66F617D8F4D}"/>
                                </a:ext>
                              </a:extLst>
                            </wps:cNvPr>
                            <wps:cNvSpPr txBox="1"/>
                            <wps:spPr>
                              <a:xfrm>
                                <a:off x="1740221" y="778652"/>
                                <a:ext cx="966971" cy="754897"/>
                              </a:xfrm>
                              <a:prstGeom prst="rect">
                                <a:avLst/>
                              </a:prstGeom>
                              <a:noFill/>
                            </wps:spPr>
                            <wps:txbx>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التركيز على الحلول</w:t>
                                  </w:r>
                                </w:p>
                              </w:txbxContent>
                            </wps:txbx>
                            <wps:bodyPr wrap="square" lIns="0" rIns="0" rtlCol="0" anchor="t">
                              <a:noAutofit/>
                            </wps:bodyPr>
                          </wps:wsp>
                          <wps:wsp>
                            <wps:cNvPr id="848263014"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A62627-6C8A-4571-8167-94F88F054E82}"/>
                                </a:ext>
                              </a:extLst>
                            </wps:cNvPr>
                            <wps:cNvSpPr txBox="1"/>
                            <wps:spPr>
                              <a:xfrm>
                                <a:off x="3123328" y="838867"/>
                                <a:ext cx="1000903" cy="408929"/>
                              </a:xfrm>
                              <a:prstGeom prst="rect">
                                <a:avLst/>
                              </a:prstGeom>
                              <a:noFill/>
                            </wps:spPr>
                            <wps:txbx>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التكيّف المرن</w:t>
                                  </w:r>
                                </w:p>
                              </w:txbxContent>
                            </wps:txbx>
                            <wps:bodyPr wrap="square" lIns="0" rIns="0" rtlCol="0" anchor="t">
                              <a:noAutofit/>
                            </wps:bodyPr>
                          </wps:wsp>
                          <wps:wsp>
                            <wps:cNvPr id="1197992022" name="TextBox 2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64A1B8-9833-4302-B6A5-C72336C8ACF6}"/>
                                </a:ext>
                              </a:extLst>
                            </wps:cNvPr>
                            <wps:cNvSpPr txBox="1"/>
                            <wps:spPr>
                              <a:xfrm>
                                <a:off x="4503993" y="797703"/>
                                <a:ext cx="1161507" cy="573947"/>
                              </a:xfrm>
                              <a:prstGeom prst="rect">
                                <a:avLst/>
                              </a:prstGeom>
                              <a:noFill/>
                            </wps:spPr>
                            <wps:txbx>
                              <w:txbxContent>
                                <w:p w:rsidR="001338CC" w:rsidRPr="005B7624"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التقبّل</w:t>
                                  </w:r>
                                </w:p>
                              </w:txbxContent>
                            </wps:txbx>
                            <wps:bodyPr wrap="square" lIns="0" rIns="0" rtlCol="0" anchor="t">
                              <a:noAutofit/>
                            </wps:bodyPr>
                          </wps:wsp>
                        </wpg:grpSp>
                      </wpg:grpSp>
                      <pic:pic xmlns:pic="http://schemas.openxmlformats.org/drawingml/2006/picture">
                        <pic:nvPicPr>
                          <pic:cNvPr id="1170742122" name="Picture 1170742122" descr="Agreemen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436EECD-6BB8-7B9F-76BC-F99A951C277C}"/>
                              </a:ext>
                            </a:extLst>
                          </pic:cNvPr>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4837577" y="96819"/>
                            <a:ext cx="401212" cy="4012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0475498" name="Picture 950475498" descr="Abilities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7E5F1EF-89C5-C63C-AFD3-C69D4F7499AE}"/>
                              </a:ext>
                            </a:extLst>
                          </pic:cNvPr>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3458242" y="111712"/>
                            <a:ext cx="381217" cy="3812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6452868" name="Picture 1706452868" descr="Solution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A594ED-52C3-AB80-4079-170EABD3319E}"/>
                              </a:ext>
                            </a:extLst>
                          </pic:cNvPr>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2037339" y="65927"/>
                            <a:ext cx="401212" cy="4012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9424447" name="Picture 309424447" descr="Support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9217EF-F4A2-E7B4-A2A6-E4BBA4E2AC3C}"/>
                              </a:ext>
                            </a:extLst>
                          </pic:cNvPr>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4167546" y="1452502"/>
                            <a:ext cx="382028" cy="3820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_x0000_s2208"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">
                <v:shape id="Picture 701995733" o:spid="_x0000_s2209" type="#_x0000_t75" alt="Sharing " style="position:absolute;left:27809;top:14509;width:3089;height:3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doDHLAAAA4gAAAA8AAABkcnMvZG93bnJldi54bWxEj0FrAjEUhO+F/ofwCr3VrIpVt0ZpCwVP&#10;2m4V9PbYPHe3bl6WJHXTf98IhR6HmfmGWayiacWFnG8sKxgOMhDEpdUNVwp2n28PMxA+IGtsLZOC&#10;H/KwWt7eLDDXtucPuhShEgnCPkcFdQhdLqUvazLoB7YjTt7JOoMhSVdJ7bBPcNPKUZY9SoMNp4Ua&#10;O3qtqTwX30bBLHoq+5f96H29ORdfp4M8RrdV6v4uPj+BCBTDf/ivvdYKptlwPp9Mx2O4Xkp3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IHaAxywAAAOIAAAAPAAAAAAAA&#10;AAAAAAAAAJ8CAABkcnMvZG93bnJldi54bWxQSwUGAAAAAAQABAD3AAAAlwMAAAAA&#10;">
                  <v:imagedata r:id="rId231" o:title="Sharing "/>
                </v:shape>
                <v:shape id="Picture 1412386366" o:spid="_x0000_s2210" type="#_x0000_t75" alt="Idea " style="position:absolute;left:6574;top:533;width:3579;height:3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MAKLKAAAA4wAAAA8AAABkcnMvZG93bnJldi54bWxET0trAjEQvgv9D2EKvUjN+ugiW6OIIBZ7&#10;KNoW2tuwmX3QzWRJ4u7235uC0ON871ltBtOIjpyvLSuYThIQxLnVNZcKPt73j0sQPiBrbCyTgl/y&#10;sFnfjVaYadvzibpzKEUMYZ+hgiqENpPS5xUZ9BPbEkeusM5giKcrpXbYx3DTyFmSpNJgzbGhwpZ2&#10;FeU/54tRsDtt9TEUPbmiOHSvX2/7p/H3p1IP98P2GUSgIfyLb+4XHecvprP5Mp2nKfz9FAGQ6y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WMAKLKAAAA4wAAAA8AAAAAAAAA&#10;AAAAAAAAnwIAAGRycy9kb3ducmV2LnhtbFBLBQYAAAAABAAEAPcAAACWAwAAAAA=&#10;">
                  <v:imagedata r:id="rId232" o:title="Idea "/>
                </v:shape>
                <v:shape id="Picture 82093288" o:spid="_x0000_s2211" type="#_x0000_t75" alt="Checklist " style="position:absolute;left:13681;top:14563;width:3433;height:3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QuNnHAAAA4QAAAA8AAABkcnMvZG93bnJldi54bWxET0trwkAQvhf6H5Yp9FY3jShpdJVSKEjx&#10;Ul/U25Adk2h2NmRXTf31nUPB48f3ns5716gLdaH2bOB1kIAiLrytuTSwWX++ZKBCRLbYeCYDvxRg&#10;Pnt8mGJu/ZW/6bKKpZIQDjkaqGJsc61DUZHDMPAtsXAH3zmMArtS2w6vEu4anSbJWDusWRoqbOmj&#10;ouK0OjvpPd/Gm+3owPvdz+i0PC6Pdvt1M+b5qX+fgIrUx7v4372wBrI0eRummUyWR/IG9O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AQuNnHAAAA4QAAAA8AAAAAAAAAAAAA&#10;AAAAnwIAAGRycy9kb3ducmV2LnhtbFBLBQYAAAAABAAEAPcAAACTAwAAAAA=&#10;">
                  <v:imagedata r:id="rId233" o:title="Checklist "/>
                </v:shape>
                <v:group id="Group 1251628718" o:spid="_x0000_s2212" style="position:absolute;width:58737;height:31673" coordsize="58737,31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m0rH&#10;zAAAAOMAAAAPAAAAAAAAAAAAAAAAAKoCAABkcnMvZG93bnJldi54bWxQSwUGAAAAAAQABAD6AAAA&#10;owMAAAAA&#10;">
                  <v:group id="Group 458322890" o:spid="_x0000_s2213" style="position:absolute;left:7103;top:13716;width:44750;height:17957" coordorigin="7103,13716" coordsize="44755,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IjN58oA&#10;AADiAAAADwAAAAAAAAAAAAAAAACqAgAAZHJzL2Rvd25yZXYueG1sUEsFBgAAAAAEAAQA+gAAAKED&#10;AAAAAA==&#10;">
                    <v:shape id="Shape" o:spid="_x0000_s2214" style="position:absolute;left:12795;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1xI8YA&#10;AADjAAAADwAAAGRycy9kb3ducmV2LnhtbERPX2vCMBB/H+w7hBvsbSZaK1KNMsYEp09T8flszrRb&#10;cylN1O7bLwNhj/f7f/Nl7xpxpS7UnjUMBwoEcelNzVbDYb96mYIIEdlg45k0/FCA5eLxYY6F8Tf+&#10;pOsuWpFCOBSooYqxLaQMZUUOw8C3xIk7+85hTGdnpenwlsJdI0dKTaTDmlNDhS29VVR+7y5Og9pk&#10;p0M4vo++1HaV06a12UewWj8/9a8zEJH6+C++u9cmzZ+MxypT+TCHv58SAH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1xI8YAAADjAAAADwAAAAAAAAAAAAAAAACYAgAAZHJz&#10;L2Rvd25yZXYueG1sUEsFBgAAAAAEAAQA9QAAAIsDA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15" style="position:absolute;left:7103;top:17832;width:16730;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MrX8UA&#10;AADjAAAADwAAAGRycy9kb3ducmV2LnhtbERPzUrEMBC+C75DGMGbm1TZ4tbNLiIsepP9eYCxGdto&#10;J6lJ3KZvbwTB43z/s95mHsSZQrTeaagWCgS51hvrOg2n4+7mHkRM6AwO3pGGmSJsN5cXa2yMn9ye&#10;zofUiRLiYoMa+pTGRsrY9sQYF34kV7h3HxhTOUMnTcCphPMgb5WqJaN1paHHkZ56aj8P36xB8VfO&#10;r/U0P/N+xx/VHKw9vWl9fZUfH0Akyulf/Od+MWX+slrV6q5aLeH3pwK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ytfxQAAAOMAAAAPAAAAAAAAAAAAAAAAAJgCAABkcnMv&#10;ZG93bnJldi54bWxQSwUGAAAAAAQABAD1AAAAig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216" type="#_x0000_t202" style="position:absolute;left:10225;top:22069;width:10379;height:5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R8ssA&#10;AADiAAAADwAAAGRycy9kb3ducmV2LnhtbESP3WrCQBSE7wu+w3IK3tWNWvyJriIhhRaKkNiCl4fs&#10;aRLMng3ZVbdv3y0UejnMzDfMdh9MJ240uNaygukkAUFcWd1yreDj9PK0AuE8ssbOMin4Jgf73ehh&#10;i6m2dy7oVvpaRAi7FBU03veplK5qyKCb2J44el92MOijHGqpB7xHuOnkLEkW0mDLcaHBnrKGqkt5&#10;NQrOs7zOw7E4fPLbexEueXbKrqVS48dw2IDwFPx/+K/9qhWsk/niebpezuH3UrwDcvc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aLFHyywAAAOIAAAAPAAAAAAAAAAAAAAAAAJgC&#10;AABkcnMvZG93bnJldi54bWxQSwUGAAAAAAQABAD1AAAAkAMAAAAA&#10;" filled="f" stroked="f">
                      <v:textbox inset="0,,0">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التعلّم المستمر</w:t>
                            </w:r>
                          </w:p>
                        </w:txbxContent>
                      </v:textbox>
                    </v:shape>
                    <v:shape id="Shape" o:spid="_x0000_s2217" style="position:absolute;left:26785;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nNW8kA&#10;AADiAAAADwAAAGRycy9kb3ducmV2LnhtbESPT0sDMRTE74LfIbyCN5u0of+2TYuIBW1PrcXz6+aZ&#10;Xd28LJvYrt/eCILHYWZ+w6w2vW/EhbpYBzYwGioQxGWwNTsDp9ft/RxETMgWm8Bk4JsibNa3Nyss&#10;bLjygS7H5ESGcCzQQJVSW0gZy4o8xmFoibP3HjqPKcvOSdvhNcN9I8dKTaXHmvNChS09VlR+Hr+8&#10;AbXT51N8exp/qP12QrvW6ZfojLkb9A9LEIn69B/+az9bA3qy0Hq+mM7g91K+A3L9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GnNW8kAAADiAAAADwAAAAAAAAAAAAAAAACYAgAA&#10;ZHJzL2Rvd25yZXYueG1sUEsFBgAAAAAEAAQA9QAAAI4DAAA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218" style="position:absolute;left:21092;top:17832;width:16732;height:13842;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STq8kA&#10;AADiAAAADwAAAGRycy9kb3ducmV2LnhtbESPQWsCMRSE74X+h/AKvRRN9KDLapRSKBV6qVsvvT03&#10;z83i5mVJ0nX77xtB8DjMzDfMeju6TgwUYutZw2yqQBDX3rTcaDh8v08KEDEhG+w8k4Y/irDdPD6s&#10;sTT+wnsaqtSIDOFYogabUl9KGWtLDuPU98TZO/ngMGUZGmkCXjLcdXKu1EI6bDkvWOzpzVJ9rn6d&#10;hurDNsf6ZzjwJ3+1L34fitnuqPXz0/i6ApFoTPfwrb0zGoqlmhdKqSVcL+U7ID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lSTq8kAAADiAAAADwAAAAAAAAAAAAAAAACYAgAA&#10;ZHJzL2Rvd25yZXYueG1sUEsFBgAAAAAEAAQA9QAAAI4D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77" o:spid="_x0000_s2219" type="#_x0000_t202" style="position:absolute;left:24223;top:21791;width:10513;height:7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Q/W8sA&#10;AADjAAAADwAAAGRycy9kb3ducmV2LnhtbESPQWvCQBSE74X+h+UVeqsbU5CYuoqECBZKIVHB4yP7&#10;mgSzb0N21e2/7xYKPQ4z8w2z2gQziBtNrresYD5LQBA3VvfcKjgedi8ZCOeRNQ6WScE3OdisHx9W&#10;mGt754putW9FhLDLUUHn/ZhL6ZqODLqZHYmj92Ungz7KqZV6wnuEm0GmSbKQBnuOCx2OVHTUXOqr&#10;UXBOy7YMn9X2xO8fVbiUxaG41ko9P4XtGwhPwf+H/9p7rSCdp9nrMssWS/j9FP+AXP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flD9bywAAAOMAAAAPAAAAAAAAAAAAAAAAAJgC&#10;AABkcnMvZG93bnJldi54bWxQSwUGAAAAAAQABAD1AAAAkAMAAAAA&#10;" filled="f" stroked="f">
                      <v:textbox inset="0,,0">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الحفاظ على التوازن</w:t>
                            </w:r>
                          </w:p>
                        </w:txbxContent>
                      </v:textbox>
                    </v:shape>
                    <v:shape id="Shape" o:spid="_x0000_s2220" style="position:absolute;left:40819;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2nccA&#10;AADhAAAADwAAAGRycy9kb3ducmV2LnhtbESPQWsCMRSE74X+h/AK3mrSiGVZjVJKBbWnWun5uXlm&#10;125elk2q679vCgWPw8x8w8yXg2/FmfrYBDbwNFYgiKtgG3YG9p+rxwJETMgW28Bk4EoRlov7uzmW&#10;Nlz4g8675ESGcCzRQJ1SV0oZq5o8xnHoiLN3DL3HlGXvpO3xkuG+lVqpZ+mx4bxQY0evNVXfux9v&#10;QG0nh338etMn9b6a0rZzk010xowehpcZiERDuoX/22troFBqWmit4e9RfgN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Rtp3HAAAA4QAAAA8AAAAAAAAAAAAAAAAAmAIAAGRy&#10;cy9kb3ducmV2LnhtbFBLBQYAAAAABAAEAPUAAACMAw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21" style="position:absolute;left:35126;top:17832;width:16732;height:13842;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kDMYA&#10;AADiAAAADwAAAGRycy9kb3ducmV2LnhtbERPz0vDMBS+C/sfwhO8iEs7Ri3dsjEGw4EXV3fx9ta8&#10;NcXmpSSxq/+9EQSPH9/v9XayvRjJh86xgnyegSBunO64VXB+PzyVIEJE1tg7JgXfFGC7md2tsdLu&#10;xica69iKFMKhQgUmxqGSMjSGLIa5G4gTd3XeYkzQt1J7vKVw28tFlhXSYsepweBAe0PNZ/1lFdQv&#10;pr00H+OZX/mte3QnX+bHi1IP99NuBSLSFP/Ff+6jTvOLxTIvi+Uz/F5KGO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akDMYAAADiAAAADwAAAAAAAAAAAAAAAACYAgAAZHJz&#10;L2Rvd25yZXYueG1sUEsFBgAAAAAEAAQA9QAAAIsD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222" type="#_x0000_t202" style="position:absolute;left:39174;top:21791;width:9224;height:5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7KNcoA&#10;AADiAAAADwAAAGRycy9kb3ducmV2LnhtbESPUUvDMBSF3wX/Q7iCby5dkLLVZWOUCgoitFPw8dLc&#10;tWXNTWmyLf57Iwg+Hs453+FsdtGO4kKzHxxrWC4yEMStMwN3Gj4Ozw8rED4gGxwdk4Zv8rDb3t5s&#10;sDDuyjVdmtCJBGFfoIY+hKmQ0rc9WfQLNxEn7+hmiyHJuZNmxmuC21GqLMulxYHTQo8TlT21p+Zs&#10;NXypqqvie73/5Ne3Op6q8lCeG63v7+L+CUSgGP7Df+0Xo+FxnSuVq1UOv5fSHZDb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QOyjXKAAAA4gAAAA8AAAAAAAAAAAAAAAAAmAIA&#10;AGRycy9kb3ducmV2LnhtbFBLBQYAAAAABAAEAPUAAACPAwAAAAA=&#10;" filled="f" stroked="f">
                      <v:textbox inset="0,,0">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بناء الدعم</w:t>
                            </w:r>
                          </w:p>
                        </w:txbxContent>
                      </v:textbox>
                    </v:shape>
                  </v:group>
                  <v:group id="Group 1537038624" o:spid="_x0000_s2223" style="position:absolute;width:58737;height:17957" coordsize="58743,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JsPZnIAAAA&#10;4wAAAA8AAAAAAAAAAAAAAAAAqgIAAGRycy9kb3ducmV2LnhtbFBLBQYAAAAABAAEAPoAAACfAwAA&#10;AAA=&#10;">
                    <v:shape id="Shape" o:spid="_x0000_s2224" style="position:absolute;left:569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c95soA&#10;AADiAAAADwAAAGRycy9kb3ducmV2LnhtbESPzU7DMBCE70i8g7VIvVG7aQlRqFshRKX+nCgV5yVe&#10;nJR4HcVum749RkLiOJqZbzTz5eBacaY+NJ41TMYKBHHlTcNWw+F9dV+ACBHZYOuZNFwpwHJxezPH&#10;0vgLv9F5H61IEA4laqhj7EopQ1WTwzD2HXHyvnzvMCbZW2l6vCS4a2WmVC4dNpwWauzopabqe39y&#10;GtR2+nkIH6/ZUe1WD7Tt7HQTrNaju+H5CUSkIf6H/9proyGfFSorHvMMfi+lOyA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dnPebKAAAA4gAAAA8AAAAAAAAAAAAAAAAAmAIA&#10;AGRycy9kb3ducmV2LnhtbFBLBQYAAAAABAAEAPUAAACPAw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25" style="position:absolute;left:3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bfscA&#10;AADjAAAADwAAAGRycy9kb3ducmV2LnhtbERPX0/CMBB/N/E7NGfCm7RjceKkEGIkUXgCic/nenaT&#10;9bqsBea3pyQmPt7v/80Wg2vFifrQeNaQjRUI4sqbhq2G/cfqfgoiRGSDrWfS8EsBFvPbmxmWxp95&#10;S6ddtCKFcChRQx1jV0oZqpochrHviBP37XuHMZ29labHcwp3rZwoVUiHDaeGGjt6qak67I5Og1rn&#10;X/vw+Tr5UZvVA607m78Hq/Xoblg+g4g0xH/xn/vNpPmPWZ4V0/ypgOtPCQA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Bm37HAAAA4wAAAA8AAAAAAAAAAAAAAAAAmAIAAGRy&#10;cy9kb3ducmV2LnhtbFBLBQYAAAAABAAEAPUAAACMAwAAAAA=&#10;" path="m7744,19739l1116,13112c-372,11624,-372,9232,1116,7743l7744,1116v1488,-1488,3880,-1488,5368,l19740,7743v1488,1489,1488,3881,,5369l13112,19739v-1488,1489,-3880,1489,-5368,xe" filled="f" strokecolor="#0058a3" strokeweight="1pt">
                      <v:stroke miterlimit="4" joinstyle="miter"/>
                      <v:path arrowok="t" o:extrusionok="f" o:connecttype="custom" o:connectlocs="267286,269184;267286,269184;267286,269184;267286,269184" o:connectangles="0,90,180,270"/>
                    </v:shape>
                    <v:shape id="Shape" o:spid="_x0000_s2226" style="position:absolute;left:47704;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zGMkA&#10;AADiAAAADwAAAGRycy9kb3ducmV2LnhtbESPQWsCMRSE74L/ITyhN03UuurWKKVUaO2pVjw/N6/Z&#10;tZuXZZPq9t83QqHHYWa+YVabztXiQm2oPGsYjxQI4sKbiq2Gw8d2uAARIrLB2jNp+KEAm3W/t8Lc&#10;+Cu/02UfrUgQDjlqKGNscilDUZLDMPINcfI+feswJtlaaVq8Jrir5USpTDqsOC2U2NBTScXX/ttp&#10;ULvp6RCOz5OzetvOaNfY6WuwWt8NuscHEJG6+B/+a78YDVl2n83nSzWD26V0B+T6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dJzGMkAAADiAAAADwAAAAAAAAAAAAAAAACYAgAA&#10;ZHJzL2Rvd25yZXYueG1sUEsFBgAAAAAEAAQA9QAAAI4DAAA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227" style="position:absolute;left:19681;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OGY8oA&#10;AADiAAAADwAAAGRycy9kb3ducmV2LnhtbESPzW7CMBCE75X6DtYicQM7pD9RikEIgdTCqRT1vI23&#10;Tmi8jmIX0revKyH1OJqZbzTz5eBacaY+NJ41ZFMFgrjypmGr4fi2nRQgQkQ22HomDT8UYLm4vZlj&#10;afyFX+l8iFYkCIcSNdQxdqWUoarJYZj6jjh5n753GJPsrTQ9XhLctXKm1IN02HBaqLGjdU3V1+Hb&#10;aVC7/OMY3jezk9pv72nX2fwlWK3Ho2H1BCLSEP/D1/az0VAUefaYZfkd/F1Kd0A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YThmPKAAAA4gAAAA8AAAAAAAAAAAAAAAAAmAIA&#10;AGRycy9kb3ducmV2LnhtbFBLBQYAAAAABAAEAPUAAACPAwAAAAA=&#10;" path="m7744,19739l1116,13112c-372,11624,-372,9232,1116,7743l7744,1116v1488,-1488,3880,-1488,5368,l19740,7743v1488,1489,1488,3881,,5369l13112,19739v-1470,1489,-3880,1489,-5368,xe" filled="f" strokecolor="#0058a3" strokeweight="1pt">
                      <v:stroke miterlimit="4" joinstyle="miter"/>
                      <v:path arrowok="t" o:extrusionok="f" o:connecttype="custom" o:connectlocs="267286,269184;267286,269184;267286,269184;267286,269184" o:connectangles="0,90,180,270"/>
                    </v:shape>
                    <v:shape id="Shape" o:spid="_x0000_s2228" style="position:absolute;top:4116;width:16729;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KasYA&#10;AADjAAAADwAAAGRycy9kb3ducmV2LnhtbERPzUoDMRC+C75DGMGbTaolLWvTUoSiN+nPA6SbcTft&#10;TrJNYjf79kYQPM73P8t1po7dMETrnYLpRABDV3tjXaPgeNg+LYDFpJ3RnXeoYMQI69X93VJXxg9u&#10;h7d9algJcbHSCtqU+orzWLdIOk58j65wXz6QTuUMDTdBDyWcOv4shOSkrSsNre7xrcX6sv8mBYKu&#10;OX/KYXyn3ZbO0zFYezwp9fiQN6/AEub0L/5zf5gyfy5fhJzNZxJ+fyoA8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OKasYAAADjAAAADwAAAAAAAAAAAAAAAACYAgAAZHJz&#10;L2Rvd25yZXYueG1sUEsFBgAAAAAEAAQA9QAAAIsD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Shape" o:spid="_x0000_s2229" style="position:absolute;left:13988;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R58gA&#10;AADjAAAADwAAAGRycy9kb3ducmV2LnhtbERPT2vCMBS/C/sO4Q12EU11rGpnlDGQCbvMzou3Z/PW&#10;lDUvJYm1+/bLYODx/f6/9XawrejJh8axgtk0A0FcOd1wreD4uZssQYSIrLF1TAp+KMB2czdaY6Hd&#10;lQ/Ul7EWKYRDgQpMjF0hZagMWQxT1xEn7st5izGdvpba4zWF21bOsyyXFhtODQY7ejVUfZcXq6B8&#10;M/W5OvVHfuePZuwOfjnbn5V6uB9enkFEGuJN/O/e6zQ/f1zkT/kqm8PfTwkAu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AlHn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2230" style="position:absolute;left:28022;top:4116;width:16733;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QCPMoA&#10;AADjAAAADwAAAGRycy9kb3ducmV2LnhtbESPQUvDQBSE7wX/w/IEL2I3rVST2G0RQSz00sZevL1k&#10;n9lg9m3YXdP4711B6HGYmW+Y9XayvRjJh86xgsU8A0HcON1xq+D0/nqXgwgRWWPvmBT8UIDt5mq2&#10;xlK7Mx9prGIrEoRDiQpMjEMpZWgMWQxzNxAn79N5izFJ30rt8ZzgtpfLLHuQFjtOCwYHejHUfFXf&#10;VkH1Ztq6+RhPvOdDd+uOPl/saqVurqfnJxCRpngJ/7d3WkEirvKieFzew9+n9Af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0AjzKAAAA4wAAAA8AAAAAAAAAAAAAAAAAmAIA&#10;AGRycy9kb3ducmV2LnhtbFBLBQYAAAAABAAEAPUAAACPAw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2231" style="position:absolute;left:42011;top:4116;width:16732;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0RqsgA&#10;AADjAAAADwAAAGRycy9kb3ducmV2LnhtbERPT0vDMBS/C/sO4Q28iEvr1NVu2RBBHOziul28vTVv&#10;TbF5KUns6rc3guDx/f6/1Wa0nRjIh9axgnyWgSCunW65UXA8vN4WIEJE1tg5JgXfFGCznlytsNTu&#10;wnsaqtiIFMKhRAUmxr6UMtSGLIaZ64kTd3beYkynb6T2eEnhtpN3WfYoLbacGgz29GKo/qy+rILq&#10;zTSn+mM48o7f2xu390W+PSl1PR2flyAijfFf/Ofe6jR/XszzRfbwdA+/PyUA5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LRGqyAAAAOMAAAAPAAAAAAAAAAAAAAAAAJgCAABk&#10;cnMvZG93bnJldi54bWxQSwUGAAAAAAQABAD1AAAAjQM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13" o:spid="_x0000_s2232" type="#_x0000_t202" style="position:absolute;left:2790;top:8827;width:10443;height:5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G3ckA&#10;AADgAAAADwAAAGRycy9kb3ducmV2LnhtbESPQWvCQBSE7wX/w/KE3urGgLZGV5EQoYVSSGyhx0f2&#10;mQSzb0N21e2/7xYKHoeZ+YbZ7ILpxZVG11lWMJ8lIIhrqztuFHweD08vIJxH1thbJgU/5GC3nTxs&#10;MNP2xiVdK9+ICGGXoYLW+yGT0tUtGXQzOxBH72RHgz7KsZF6xFuEm16mSbKUBjuOCy0OlLdUn6uL&#10;UfCdFk0RPsr9F7+9l+Fc5Mf8Uin1OA37NQhPwd/D/+1XrWCRrhbL5xX8HYpn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vtG3ckAAADgAAAADwAAAAAAAAAAAAAAAACYAgAA&#10;ZHJzL2Rvd25yZXYueG1sUEsFBgAAAAAEAAQA9QAAAI4DAAAAAA==&#10;" filled="f" stroked="f">
                      <v:textbox inset="0,,0">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إدارة التوقّعات</w:t>
                            </w:r>
                          </w:p>
                        </w:txbxContent>
                      </v:textbox>
                    </v:shape>
                    <v:shape id="TextBox 69" o:spid="_x0000_s2233" type="#_x0000_t202" style="position:absolute;left:17402;top:7786;width:9669;height:7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R8soA&#10;AADiAAAADwAAAGRycy9kb3ducmV2LnhtbESPQWvCQBSE7wX/w/IEb3XTgKmkriIhhQqlkKjQ4yP7&#10;mgSzb0N21e2/7xYKPQ4z8w2z2QUziBtNrres4GmZgCBurO65VXA6vj6uQTiPrHGwTAq+ycFuO3vY&#10;YK7tnSu61b4VEcIuRwWd92MupWs6MuiWdiSO3pedDPoop1bqCe8RbgaZJkkmDfYcFzocqeioudRX&#10;o+AzLdsyfFT7Mx/eq3Api2NxrZVazMP+BYSn4P/Df+03reA5WyVpusoy+L0U74D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ZbEfLKAAAA4gAAAA8AAAAAAAAAAAAAAAAAmAIA&#10;AGRycy9kb3ducmV2LnhtbFBLBQYAAAAABAAEAPUAAACPAwAAAAA=&#10;" filled="f" stroked="f">
                      <v:textbox inset="0,,0">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التركيز على الحلول</w:t>
                            </w:r>
                          </w:p>
                        </w:txbxContent>
                      </v:textbox>
                    </v:shape>
                    <v:shape id="TextBox 19" o:spid="_x0000_s2234" type="#_x0000_t202" style="position:absolute;left:31233;top:8388;width:10009;height:4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MpcoA&#10;AADiAAAADwAAAGRycy9kb3ducmV2LnhtbESPQWvCQBSE74X+h+UVeqsbU5GQuoqECBZKIVHB4yP7&#10;mgSzb0N21e2/7xYKPQ4z8w2z2gQziBtNrresYD5LQBA3VvfcKjgedi8ZCOeRNQ6WScE3OdisHx9W&#10;mGt754putW9FhLDLUUHn/ZhL6ZqODLqZHYmj92Ungz7KqZV6wnuEm0GmSbKUBnuOCx2OVHTUXOqr&#10;UXBOy7YMn9X2xO8fVbiUxaG41ko9P4XtGwhPwf+H/9p7rSBbZOnyNZkv4PdSvA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8TjKXKAAAA4gAAAA8AAAAAAAAAAAAAAAAAmAIA&#10;AGRycy9kb3ducmV2LnhtbFBLBQYAAAAABAAEAPUAAACPAwAAAAA=&#10;" filled="f" stroked="f">
                      <v:textbox inset="0,,0">
                        <w:txbxContent>
                          <w:p w:rsidR="001338CC"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التكيّف المرن</w:t>
                            </w:r>
                          </w:p>
                        </w:txbxContent>
                      </v:textbox>
                    </v:shape>
                    <v:shape id="TextBox 22" o:spid="_x0000_s2235" type="#_x0000_t202" style="position:absolute;left:45039;top:7977;width:11616;height:5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4q8cA&#10;AADjAAAADwAAAGRycy9kb3ducmV2LnhtbERPX0vDMBB/F/wO4QTfXLo8qO2WjVEqKIjQboKPR3Nr&#10;y5pLabItfnsjCD7e7/+tt9GO4kKzHxxrWC4yEMStMwN3Gg77l4dnED4gGxwdk4Zv8rDd3N6ssTDu&#10;yjVdmtCJFMK+QA19CFMhpW97sugXbiJO3NHNFkM6506aGa8p3I5SZdmjtDhwauhxorKn9tScrYYv&#10;VXVV/Kh3n/z2XsdTVe7Lc6P1/V3crUAEiuFf/Od+NWn+Mn/Kc5UpBb8/JQD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b+KvHAAAA4wAAAA8AAAAAAAAAAAAAAAAAmAIAAGRy&#10;cy9kb3ducmV2LnhtbFBLBQYAAAAABAAEAPUAAACMAwAAAAA=&#10;" filled="f" stroked="f">
                      <v:textbox inset="0,,0">
                        <w:txbxContent>
                          <w:p w:rsidR="001338CC" w:rsidRPr="005B7624" w:rsidRDefault="001338CC" w:rsidP="005B7624">
                            <w:pPr>
                              <w:jc w:val="center"/>
                              <w:rPr>
                                <w:rFonts w:ascii="Adobe Arabic" w:hAnsi="Adobe Arabic" w:cs="Adobe Arabic"/>
                                <w:b/>
                                <w:bCs/>
                                <w:kern w:val="24"/>
                                <w:sz w:val="36"/>
                                <w:szCs w:val="36"/>
                              </w:rPr>
                            </w:pPr>
                            <w:r w:rsidRPr="005B7624">
                              <w:rPr>
                                <w:rFonts w:ascii="Adobe Arabic" w:hAnsi="Adobe Arabic" w:cs="Adobe Arabic"/>
                                <w:b/>
                                <w:bCs/>
                                <w:kern w:val="24"/>
                                <w:sz w:val="36"/>
                                <w:szCs w:val="36"/>
                                <w:rtl/>
                              </w:rPr>
                              <w:t>التقبّل</w:t>
                            </w:r>
                          </w:p>
                        </w:txbxContent>
                      </v:textbox>
                    </v:shape>
                  </v:group>
                </v:group>
                <v:shape id="Picture 1170742122" o:spid="_x0000_s2236" type="#_x0000_t75" alt="Agreement " style="position:absolute;left:48375;top:968;width:4012;height:40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cMdDJAAAA4wAAAA8AAABkcnMvZG93bnJldi54bWxET0tLw0AQvgv9D8sUvNlNVjEh7baIInoR&#10;tA9Kb9PsNAnNzobs2qb+elcQepzvPbPFYFtxot43jjWkkwQEcelMw5WG9er1LgfhA7LB1jFpuJCH&#10;xXx0M8PCuDN/0WkZKhFD2BeooQ6hK6T0ZU0W/cR1xJE7uN5iiGdfSdPjOYbbVqokeZQWG44NNXb0&#10;XFN5XH5bDZ/ZntuP/P6y8y/q5227TXO32mh9Ox6epiACDeEq/ne/mzg/zZLsQaVKwd9PEQA5/w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5wx0MkAAADjAAAADwAAAAAAAAAA&#10;AAAAAACfAgAAZHJzL2Rvd25yZXYueG1sUEsFBgAAAAAEAAQA9wAAAJUDAAAAAA==&#10;">
                  <v:imagedata r:id="rId234" o:title="Agreement "/>
                </v:shape>
                <v:shape id="Picture 950475498" o:spid="_x0000_s2237" type="#_x0000_t75" alt="Abilities " style="position:absolute;left:34582;top:1117;width:3812;height:3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Iu+vGAAAA4gAAAA8AAABkcnMvZG93bnJldi54bWxET81Kw0AQvgu+wzKCF7Ebpa02dluKIPRi&#10;odUHGLNjNpidTbPTNH175yB4/Pj+l+sxtmagPjeJHTxMCjDEVfIN1w4+P97un8FkQfbYJiYHF8qw&#10;Xl1fLbH06cx7Gg5SGw3hXKKDINKV1uYqUMQ8SR2xct+pjygK+9r6Hs8aHlv7WBRzG7FhbQjY0Wug&#10;6udwilqy+3rfdWHf3kk6nobL5jhuBZ27vRk3L2CERvkX/7m33sFiVkyfZtOFbtZLegfs6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Ai768YAAADiAAAADwAAAAAAAAAAAAAA&#10;AACfAgAAZHJzL2Rvd25yZXYueG1sUEsFBgAAAAAEAAQA9wAAAJIDAAAAAA==&#10;">
                  <v:imagedata r:id="rId235" o:title="Abilities "/>
                </v:shape>
                <v:shape id="Picture 1706452868" o:spid="_x0000_s2238" type="#_x0000_t75" alt="Solution " style="position:absolute;left:20373;top:659;width:4012;height:40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Ekxz4MwAAADjAAAADwAAAAAA&#10;AAAAAAAAAACfAgAAZHJzL2Rvd25yZXYueG1sUEsFBgAAAAAEAAQA9wAAAJgDAAAAAA==&#10;">
                  <v:imagedata r:id="rId236" o:title="Solution "/>
                </v:shape>
                <v:shape id="Picture 309424447" o:spid="_x0000_s2239" type="#_x0000_t75" alt="Support " style="position:absolute;left:41675;top:14525;width:3820;height:38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boIjLAAAA4gAAAA8AAABkcnMvZG93bnJldi54bWxEj91qAjEUhO8LfYdwCt7VpLrUuhqlFpQW&#10;lOLf/WFz3F26OVmSqGufvikUejnMzDfMdN7ZRlzIh9qxhqe+AkFcOFNzqeGwXz6+gAgR2WDjmDTc&#10;KMB8dn83xdy4K2/psoulSBAOOWqoYmxzKUNRkcXQdy1x8k7OW4xJ+lIaj9cEt40cKPUsLdacFips&#10;6a2i4mt3thpOx9Xw4/C5UMf25s/farkdrzcLrXsP3esERKQu/of/2u9Gw1CNs0GWZSP4vZTugJz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kW6CIywAAAOIAAAAPAAAAAAAA&#10;AAAAAAAAAJ8CAABkcnMvZG93bnJldi54bWxQSwUGAAAAAAQABAD3AAAAlwMAAAAA&#10;">
                  <v:imagedata r:id="rId237" o:title="Support "/>
                </v:shape>
                <w10:wrap anchorx="pag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05D9A676" wp14:editId="49C0BAD9">
                <wp:extent cx="5731510" cy="891540"/>
                <wp:effectExtent l="0" t="0" r="2540" b="22860"/>
                <wp:docPr id="19224945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1725410" name="مجموعة 47"/>
                        <wpg:cNvGrpSpPr/>
                        <wpg:grpSpPr>
                          <a:xfrm>
                            <a:off x="0" y="0"/>
                            <a:ext cx="5731510" cy="895351"/>
                            <a:chOff x="0" y="0"/>
                            <a:chExt cx="5878196" cy="918845"/>
                          </a:xfrm>
                        </wpg:grpSpPr>
                        <wpg:grpSp>
                          <wpg:cNvPr id="1347840720" name="مجموعة 48"/>
                          <wpg:cNvGrpSpPr/>
                          <wpg:grpSpPr>
                            <a:xfrm>
                              <a:off x="0" y="0"/>
                              <a:ext cx="5878196" cy="918845"/>
                              <a:chOff x="0" y="0"/>
                              <a:chExt cx="6240348" cy="919070"/>
                            </a:xfrm>
                          </wpg:grpSpPr>
                          <wpg:grpSp>
                            <wpg:cNvPr id="711189496" name="مجموعة 49"/>
                            <wpg:cNvGrpSpPr/>
                            <wpg:grpSpPr>
                              <a:xfrm>
                                <a:off x="0" y="169208"/>
                                <a:ext cx="5433072" cy="580613"/>
                                <a:chOff x="0" y="169208"/>
                                <a:chExt cx="5433072" cy="580613"/>
                              </a:xfrm>
                            </wpg:grpSpPr>
                            <wps:wsp>
                              <wps:cNvPr id="8709928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8453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20181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7021662"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التقبّل:</w:t>
                                </w:r>
                              </w:p>
                            </w:txbxContent>
                          </wps:txbx>
                          <wps:bodyPr wrap="square" rtlCol="1">
                            <a:spAutoFit/>
                          </wps:bodyPr>
                        </wps:wsp>
                      </wpg:grpSp>
                      <pic:pic xmlns:pic="http://schemas.openxmlformats.org/drawingml/2006/picture">
                        <pic:nvPicPr>
                          <pic:cNvPr id="147364639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GcRsJkOCAAA3x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22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whZzHIAAAA&#10;4gAAAA8AAAAAAAAAAAAAAAAAqgIAAGRycy9kb3ducmV2LnhtbFBLBQYAAAAABAAEAPoAAACfAwAA&#10;AAA=&#10;">
                  <v:group id="مجموعة 48" o:spid="_x0000_s22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520kd&#10;zAAAAOMAAAAPAAAAAAAAAAAAAAAAAKoCAABkcnMvZG93bnJldi54bWxQSwUGAAAAAAQABAD6AAAA&#10;owMAAAAA&#10;">
                    <v:group id="مجموعة 49" o:spid="_x0000_s22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VovGLL&#10;AAAA4gAAAA8AAAAAAAAAAAAAAAAAqgIAAGRycy9kb3ducmV2LnhtbFBLBQYAAAAABAAEAPoAAACi&#10;AwAAAAA=&#10;">
                      <v:shape id="شكل حر 50" o:spid="_x0000_s22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bMfskA&#10;AADiAAAADwAAAGRycy9kb3ducmV2LnhtbESPQWvCQBSE74X+h+UJ3upGW2OMWaUUAiI9aGzp9ZF9&#10;TYLZtyG7avrv3YLgcZiZb5hsM5hWXKh3jWUF00kEgri0uuFKwdcxf0lAOI+ssbVMCv7IwWb9/JRh&#10;qu2VD3QpfCUChF2KCmrvu1RKV9Zk0E1sRxy8X9sb9EH2ldQ9XgPctHIWRbE02HBYqLGjj5rKU3E2&#10;CuLd/Ge/L/P5odi+fjoy+ltbr9R4NLyvQHga/CN8b2+1gmQRLZez5C2G/0vhDsj1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obMfs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L8gA&#10;AADhAAAADwAAAGRycy9kb3ducmV2LnhtbESPT2vCQBTE7wW/w/IEL6IbbSMxukqxFHqsf/D8zD43&#10;wezbNLuN6bfvFgoeh5n5DbPe9rYWHbW+cqxgNk1AEBdOV2wUnI7vkwyED8gaa8ek4Ic8bDeDpzXm&#10;2t15T90hGBEh7HNUUIbQ5FL6oiSLfuoa4uhdXWsxRNkaqVu8R7it5TxJFtJixXGhxIZ2JRW3w7dV&#10;gF/283xxwfnuYszbOG36sU6VGg371xWIQH14hP/bH1rBIste0uflHP4exTc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PykvyAAAAOEAAAAPAAAAAAAAAAAAAAAAAJgCAABk&#10;cnMvZG93bnJldi54bWxQSwUGAAAAAAQABAD1AAAAjQMAAAAA&#10;" fillcolor="#a5a5a5 [2092]" stroked="f" strokeweight="1pt">
                        <v:stroke joinstyle="miter"/>
                      </v:roundrect>
                    </v:group>
                    <v:oval id="شكل بيضاوي 52" o:spid="_x0000_s22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2Gz8oA&#10;AADjAAAADwAAAGRycy9kb3ducmV2LnhtbESPQUvDQBCF74L/YRnBm91NkFjSbosogoKCTbXnITtN&#10;QrOzIbs26b93DoLHmffmvW/W29n36kxj7AJbyBYGFHEdXMeNha/9y90SVEzIDvvAZOFCEbab66s1&#10;li5MvKNzlRolIRxLtNCmNJRax7olj3ERBmLRjmH0mGQcG+1GnCTc9zo3ptAeO5aGFgd6aqk+VT/e&#10;wufp+H05vL2bjyZMVTH55zx3e2tvb+bHFahEc/o3/12/OsF/uM9NtswKgZafZAF68w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uNhs/KAAAA4wAAAA8AAAAAAAAAAAAAAAAAmAIA&#10;AGRycy9kb3ducmV2LnhtbFBLBQYAAAAABAAEAPUAAACPAwAAAAA=&#10;" filled="f" strokecolor="#168489" strokeweight="1pt">
                      <v:stroke joinstyle="miter"/>
                    </v:oval>
                  </v:group>
                  <v:shape id="مربع نص 41" o:spid="_x0000_s224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c0LscA&#10;AADiAAAADwAAAGRycy9kb3ducmV2LnhtbESPzWrDMBCE74W+g9hCb41kQ53iRgmhP5BDL03c+2Jt&#10;LVNrZaxt7Lx9VSj0OMzMN8xmt4RBnWlKfWQLxcqAIm6j67mz0Jxe7x5AJUF2OEQmCxdKsNteX22w&#10;dnHmdzofpVMZwqlGC15krLVOraeAaRVH4ux9ximgZDl12k04Z3gYdGlMpQP2nBc8jvTkqf06fgcL&#10;Im5fXJqXkA4fy9vz7E17j421tzfL/hGU0CL/4b/2wVlYl2tTFlVVwu+lfAf0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HNC7HAAAA4gAAAA8AAAAAAAAAAAAAAAAAmAIAAGRy&#10;cy9kb3ducmV2LnhtbFBLBQYAAAAABAAEAPUAAACM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التقبّل:</w:t>
                          </w:r>
                        </w:p>
                      </w:txbxContent>
                    </v:textbox>
                  </v:shape>
                </v:group>
                <v:shape id="صورة 54" o:spid="_x0000_s22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IjYPJAAAA4wAAAA8AAABkcnMvZG93bnJldi54bWxET19PwjAQfzfxOzRn4pt0ODJgUogaTEx4&#10;ginh8VzPbdJeZ1thfntrYuLj/f7fYjVYI07kQ+dYwXiUgSCune64UfBSPd3MQISIrNE4JgXfFGC1&#10;vLxYYKndmbd02sVGpBAOJSpoY+xLKUPdksUwcj1x4t6dtxjT6RupPZ5TuDXyNssKabHj1NBiT48t&#10;1cfdl1Ww8Q9vH/Nqb6rP7WE9M/n09bjeKHV9NdzfgYg0xH/xn/tZp/mTaV5Minw+ht+fEgBy+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giNg8kAAADjAAAADwAAAAAAAAAA&#10;AAAAAACfAgAAZHJzL2Rvd25yZXYueG1sUEsFBgAAAAAEAAQA9wAAAJUDA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قبول التغيير بدلاً من مقاومته أو إنكاره.</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التركيز على ما هو تحت سيطرتك بدلاً من الأمور خارج نطاق تحكمك.</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0331437" wp14:editId="7694F64E">
                <wp:extent cx="5731510" cy="891540"/>
                <wp:effectExtent l="0" t="0" r="2540" b="22860"/>
                <wp:docPr id="1063501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8838831" name="مجموعة 47"/>
                        <wpg:cNvGrpSpPr/>
                        <wpg:grpSpPr>
                          <a:xfrm>
                            <a:off x="0" y="0"/>
                            <a:ext cx="5731510" cy="895351"/>
                            <a:chOff x="0" y="0"/>
                            <a:chExt cx="5878196" cy="918845"/>
                          </a:xfrm>
                        </wpg:grpSpPr>
                        <wpg:grpSp>
                          <wpg:cNvPr id="323907414" name="مجموعة 48"/>
                          <wpg:cNvGrpSpPr/>
                          <wpg:grpSpPr>
                            <a:xfrm>
                              <a:off x="0" y="0"/>
                              <a:ext cx="5878196" cy="918845"/>
                              <a:chOff x="0" y="0"/>
                              <a:chExt cx="6240348" cy="919070"/>
                            </a:xfrm>
                          </wpg:grpSpPr>
                          <wpg:grpSp>
                            <wpg:cNvPr id="24992764" name="مجموعة 49"/>
                            <wpg:cNvGrpSpPr/>
                            <wpg:grpSpPr>
                              <a:xfrm>
                                <a:off x="0" y="169208"/>
                                <a:ext cx="5433072" cy="580613"/>
                                <a:chOff x="0" y="169208"/>
                                <a:chExt cx="5433072" cy="580613"/>
                              </a:xfrm>
                            </wpg:grpSpPr>
                            <wps:wsp>
                              <wps:cNvPr id="20783306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620468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96046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12446"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التكيّف المرن:</w:t>
                                </w:r>
                              </w:p>
                            </w:txbxContent>
                          </wps:txbx>
                          <wps:bodyPr wrap="square" rtlCol="1">
                            <a:spAutoFit/>
                          </wps:bodyPr>
                        </wps:wsp>
                      </wpg:grpSp>
                      <pic:pic xmlns:pic="http://schemas.openxmlformats.org/drawingml/2006/picture">
                        <pic:nvPicPr>
                          <pic:cNvPr id="134304427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KbM8w0ICAAA3R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2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iF8GccAAADi&#10;AAAADwAAAAAAAAAAAAAAAACqAgAAZHJzL2Rvd25yZXYueG1sUEsFBgAAAAAEAAQA+gAAAJ4DAAAA&#10;AA==&#10;">
                  <v:group id="مجموعة 48" o:spid="_x0000_s22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Drm0TL&#10;AAAA4gAAAA8AAAAAAAAAAAAAAAAAqgIAAGRycy9kb3ducmV2LnhtbFBLBQYAAAAABAAEAPoAAACi&#10;AwAAAAA=&#10;">
                    <v:group id="مجموعة 49" o:spid="_x0000_s22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pK4p8oA&#10;AADhAAAADwAAAAAAAAAAAAAAAACqAgAAZHJzL2Rvd25yZXYueG1sUEsFBgAAAAAEAAQA+gAAAKED&#10;AAAAAA==&#10;">
                      <v:shape id="شكل حر 50" o:spid="_x0000_s22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cO68kA&#10;AADjAAAADwAAAGRycy9kb3ducmV2LnhtbESPQWvCQBSE70L/w/IK3nRXg2mIrlIEQaQHjS29PrLP&#10;JDT7NmRXTf99tyB4HGbmG2a1GWwrbtT7xrGG2VSBIC6dabjS8HneTTIQPiAbbB2Thl/ysFm/jFaY&#10;G3fnE92KUIkIYZ+jhjqELpfSlzVZ9FPXEUfv4nqLIcq+kqbHe4TbVs6VSqXFhuNCjR1tayp/iqvV&#10;kB4W38djuVucin3y4cmaL+OC1uPX4X0JItAQnuFHe280zNVbliQqzWbw/yn+Abn+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8cO6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jKMgA&#10;AADiAAAADwAAAGRycy9kb3ducmV2LnhtbESPQWvCQBSE7wX/w/IKXqRuIjWEmI1IRfDY2tLzM/vc&#10;hGbfptk1xn/fLRR6HGbmG6bcTrYTIw2+dawgXSYgiGunWzYKPt4PTzkIH5A1do5JwZ08bKvZQ4mF&#10;djd+o/EUjIgQ9gUqaELoCyl93ZBFv3Q9cfQubrAYohyM1APeItx2cpUkmbTYclxosKeXhuqv09Uq&#10;wG/7+nl2wfnxbMx+se6nhV4rNX+cdhsQgabwH/5rH7WCPFslz1mepvB7Kd4BW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biMoyAAAAOIAAAAPAAAAAAAAAAAAAAAAAJgCAABk&#10;cnMvZG93bnJldi54bWxQSwUGAAAAAAQABAD1AAAAjQMAAAAA&#10;" fillcolor="#a5a5a5 [2092]" stroked="f" strokeweight="1pt">
                        <v:stroke joinstyle="miter"/>
                      </v:roundrect>
                    </v:group>
                    <v:oval id="شكل بيضاوي 52" o:spid="_x0000_s22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fKRMoA&#10;AADiAAAADwAAAGRycy9kb3ducmV2LnhtbESP3WrCQBSE7wt9h+UUvKu7DSXa6CqlpdCCgo0/14fs&#10;MQlmz4bsauLbu0Khl8PMfMPMl4NtxIU6XzvW8DJWIIgLZ2ouNey2X89TED4gG2wck4YreVguHh/m&#10;mBnX8y9d8lCKCGGfoYYqhDaT0hcVWfRj1xJH7+g6iyHKrpSmwz7CbSMTpVJpsea4UGFLHxUVp/xs&#10;NWxOx/318LNS69L1edrbzyQxW61HT8P7DESgIfyH/9rfRsNUvaXqNZ1M4H4p3gG5u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fHykTKAAAA4gAAAA8AAAAAAAAAAAAAAAAAmAIA&#10;AGRycy9kb3ducmV2LnhtbFBLBQYAAAAABAAEAPUAAACPAwAAAAA=&#10;" filled="f" strokecolor="#168489" strokeweight="1pt">
                      <v:stroke joinstyle="miter"/>
                    </v:oval>
                  </v:group>
                  <v:shape id="مربع نص 41" o:spid="_x0000_s225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NNdMQA&#10;AADiAAAADwAAAGRycy9kb3ducmV2LnhtbERPS0vDQBC+C/6HZQre7G5KLSF2W4oP6MGLNd6H7JgN&#10;zc6G7Nik/94VBI8f33u7n0OvLjSmLrKFYmlAETfRddxaqD9e70tQSZAd9pHJwpUS7He3N1usXJz4&#10;nS4naVUO4VShBS8yVFqnxlPAtIwDcea+4hhQMhxb7Uaccnjo9cqYjQ7YcW7wONCTp+Z8+g4WRNyh&#10;uNYvIR0/57fnyZvmAWtr7xbz4RGU0Cz/4j/30eX5piyL1Xq9gd9LGYP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jTXTEAAAA4gAAAA8AAAAAAAAAAAAAAAAAmAIAAGRycy9k&#10;b3ducmV2LnhtbFBLBQYAAAAABAAEAPUAAACJ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التكيّف المرن:</w:t>
                          </w:r>
                        </w:p>
                      </w:txbxContent>
                    </v:textbox>
                  </v:shape>
                </v:group>
                <v:shape id="صورة 54" o:spid="_x0000_s22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1yK/JAAAA4wAAAA8AAABkcnMvZG93bnJldi54bWxET19PwjAQfzfxOzRn4pt0skVgUogaTEx4&#10;ggnx8VzPbdJeZ1thfntqYuLj/f7ffDlYI47kQ+dYwe0oA0FcO91xo+C1er6ZgggRWaNxTAp+KMBy&#10;cXkxx1K7E2/ouI2NSCEcSlTQxtiXUoa6JYth5HrixH04bzGm0zdSezylcGvkOMvupMWOU0OLPT21&#10;VB+231bB2j++f86qvam+Nm+rqcknu8NqrdT11fBwDyLSEP/Ff+4XnebnRZ4VxXgyg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bXIr8kAAADjAAAADwAAAAAAAAAA&#10;AAAAAACfAgAAZHJzL2Rvd25yZXYueG1sUEsFBgAAAAAEAAQA9wAAAJUDA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التعامل مع التغيير باعتباره فرصة للنمو والتطور.</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التكي</w:t>
      </w:r>
      <w:r w:rsidRPr="002C3E36">
        <w:rPr>
          <w:rFonts w:ascii="Sakkal Majalla" w:hAnsi="Sakkal Majalla" w:cs="Sakkal Majalla" w:hint="cs"/>
          <w:sz w:val="34"/>
          <w:szCs w:val="34"/>
          <w:rtl/>
        </w:rPr>
        <w:t>ّ</w:t>
      </w:r>
      <w:r w:rsidRPr="002C3E36">
        <w:rPr>
          <w:rFonts w:ascii="Sakkal Majalla" w:hAnsi="Sakkal Majalla" w:cs="Sakkal Majalla"/>
          <w:sz w:val="34"/>
          <w:szCs w:val="34"/>
          <w:rtl/>
        </w:rPr>
        <w:t>ف بسرعة مع المواقف المتغيرة.</w:t>
      </w:r>
    </w:p>
    <w:p w:rsidR="00823856" w:rsidRPr="002A698D" w:rsidRDefault="00823856" w:rsidP="005B7624">
      <w:pPr>
        <w:keepNext/>
      </w:pPr>
      <w:r w:rsidRPr="002A078C">
        <w:rPr>
          <w:rFonts w:ascii="Sakkal Majalla" w:hAnsi="Sakkal Majalla"/>
          <w:noProof/>
          <w:sz w:val="34"/>
        </w:rPr>
        <w:lastRenderedPageBreak/>
        <mc:AlternateContent>
          <mc:Choice Requires="wpg">
            <w:drawing>
              <wp:inline distT="0" distB="0" distL="0" distR="0" wp14:anchorId="751FD3C5" wp14:editId="40943C05">
                <wp:extent cx="5731510" cy="891540"/>
                <wp:effectExtent l="0" t="0" r="2540" b="22860"/>
                <wp:docPr id="139854833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53235551" name="مجموعة 47"/>
                        <wpg:cNvGrpSpPr/>
                        <wpg:grpSpPr>
                          <a:xfrm>
                            <a:off x="0" y="0"/>
                            <a:ext cx="5731510" cy="895351"/>
                            <a:chOff x="0" y="0"/>
                            <a:chExt cx="5878196" cy="918845"/>
                          </a:xfrm>
                        </wpg:grpSpPr>
                        <wpg:grpSp>
                          <wpg:cNvPr id="1300862349" name="مجموعة 48"/>
                          <wpg:cNvGrpSpPr/>
                          <wpg:grpSpPr>
                            <a:xfrm>
                              <a:off x="0" y="0"/>
                              <a:ext cx="5878196" cy="918845"/>
                              <a:chOff x="0" y="0"/>
                              <a:chExt cx="6240348" cy="919070"/>
                            </a:xfrm>
                          </wpg:grpSpPr>
                          <wpg:grpSp>
                            <wpg:cNvPr id="1469121964" name="مجموعة 49"/>
                            <wpg:cNvGrpSpPr/>
                            <wpg:grpSpPr>
                              <a:xfrm>
                                <a:off x="0" y="169208"/>
                                <a:ext cx="5433072" cy="580613"/>
                                <a:chOff x="0" y="169208"/>
                                <a:chExt cx="5433072" cy="580613"/>
                              </a:xfrm>
                            </wpg:grpSpPr>
                            <wps:wsp>
                              <wps:cNvPr id="9005410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12642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8149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8870716"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التركيز على الحلول:</w:t>
                                </w:r>
                              </w:p>
                            </w:txbxContent>
                          </wps:txbx>
                          <wps:bodyPr wrap="square" rtlCol="1">
                            <a:spAutoFit/>
                          </wps:bodyPr>
                        </wps:wsp>
                      </wpg:grpSp>
                      <pic:pic xmlns:pic="http://schemas.openxmlformats.org/drawingml/2006/picture">
                        <pic:nvPicPr>
                          <pic:cNvPr id="95622955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NYkDAgAAOE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BMLNYkDAgAAOE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22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xBXe8oA&#10;AADiAAAADwAAAAAAAAAAAAAAAACqAgAAZHJzL2Rvd25yZXYueG1sUEsFBgAAAAAEAAQA+gAAAKED&#10;AAAAAA==&#10;">
                  <v:group id="مجموعة 48" o:spid="_x0000_s22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aIskeyQAA&#10;AOMAAAAPAAAAAAAAAAAAAAAAAKoCAABkcnMvZG93bnJldi54bWxQSwUGAAAAAAQABAD6AAAAoAMA&#10;AAAA&#10;">
                    <v:group id="مجموعة 49" o:spid="_x0000_s22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qW2wSyQAA&#10;AOMAAAAPAAAAAAAAAAAAAAAAAKoCAABkcnMvZG93bnJldi54bWxQSwUGAAAAAAQABAD6AAAAoAMA&#10;AAAA&#10;">
                      <v:shape id="شكل حر 50" o:spid="_x0000_s22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a3JcgA&#10;AADiAAAADwAAAGRycy9kb3ducmV2LnhtbESPQWvCQBSE70L/w/IK3nTXarRGVymCINKDxpZeH9ln&#10;Esy+DdlV4793C4Ueh5n5hlmuO1uLG7W+cqxhNFQgiHNnKi40fJ22g3cQPiAbrB2Thgd5WK9eektM&#10;jbvzkW5ZKESEsE9RQxlCk0rp85Is+qFriKN3dq3FEGVbSNPiPcJtLd+UmkqLFceFEhvalJRfsqvV&#10;MN0nP4dDvk2O2W786cmab+OC1v3X7mMBIlAX/sN/7Z3RMFcqmYzULIHfS/EOyNUT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1rcl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iizcYA&#10;AADjAAAADwAAAGRycy9kb3ducmV2LnhtbERPS2vCQBC+F/wPywi9SN0Y64M0G5EWwWNri+cxO25C&#10;s7Mxu43pv+8KBY/zvSffDLYRPXW+dqxgNk1AEJdO12wUfH3untYgfEDW2DgmBb/kYVOMHnLMtLvy&#10;B/WHYEQMYZ+hgiqENpPSlxVZ9FPXEkfu7DqLIZ6dkbrDawy3jUyTZCkt1hwbKmzptaLy+/BjFeDF&#10;vh9PLjjfn4x5myzaYaIXSj2Oh+0LiEBDuIv/3Xsd56/SWbp8TpM53H6KAMj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iizcYAAADjAAAADwAAAAAAAAAAAAAAAACYAgAAZHJz&#10;L2Rvd25yZXYueG1sUEsFBgAAAAAEAAQA9QAAAIsDAAAAAA==&#10;" fillcolor="#a5a5a5 [2092]" stroked="f" strokeweight="1pt">
                        <v:stroke joinstyle="miter"/>
                      </v:roundrect>
                    </v:group>
                    <v:oval id="شكل بيضاوي 52" o:spid="_x0000_s22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iMI8YA&#10;AADiAAAADwAAAGRycy9kb3ducmV2LnhtbERPXWvCMBR9F/Yfwh3sTRM7KdoZZSiDDTZwdfp8aa5t&#10;sbkpTWbrvzeDgY+H871cD7YRF+p87VjDdKJAEBfO1Fxq+Nm/jecgfEA22DgmDVfysF49jJaYGdfz&#10;N13yUIoYwj5DDVUIbSalLyqy6CeuJY7cyXUWQ4RdKU2HfQy3jUyUSqXFmmNDhS1tKirO+a/VsDuf&#10;Dtfjx6f6Kl2fp73dJonZa/30OLy+gAg0hLv43/1u4nz1PJ/OFukC/i5FDH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iMI8YAAADiAAAADwAAAAAAAAAAAAAAAACYAgAAZHJz&#10;L2Rvd25yZXYueG1sUEsFBgAAAAAEAAQA9QAAAIsDAAAAAA==&#10;" filled="f" strokecolor="#168489" strokeweight="1pt">
                      <v:stroke joinstyle="miter"/>
                    </v:oval>
                  </v:group>
                  <v:shape id="مربع نص 41" o:spid="_x0000_s226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oveMUA&#10;AADjAAAADwAAAGRycy9kb3ducmV2LnhtbERPS0vDQBC+C/6HZQRvdjdCmxC7LcUH9ODFGu9DdswG&#10;s7MhOzbpv3cFweN879nulzCoM02pj2yhWBlQxG10PXcWmveXuwpUEmSHQ2SycKEE+9311RZrF2d+&#10;o/NJOpVDONVowYuMtdap9RQwreJInLnPOAWUfE6ddhPOOTwM+t6YjQ7Yc27wONKjp/br9B0siLhD&#10;cWmeQzp+LK9PszftGhtrb2+WwwMooUX+xX/uo8vzy3VVlaYsNv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i94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التركيز على الحلول:</w:t>
                          </w:r>
                        </w:p>
                      </w:txbxContent>
                    </v:textbox>
                  </v:shape>
                </v:group>
                <v:shape id="صورة 54" o:spid="_x0000_s22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uskVfMwAAADiAAAADwAAAAAA&#10;AAAAAAAAAACfAgAAZHJzL2Rvd25yZXYueG1sUEsFBgAAAAAEAAQA9wAAAJgDA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التفكير بشكل استباقي لإيجاد حلول إبداعية للتحديات.</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تحديد الخطوات اللازمة لتنفيذ الحلول بنجاح.</w:t>
      </w:r>
    </w:p>
    <w:p w:rsidR="00823856" w:rsidRPr="002A698D" w:rsidRDefault="00823856" w:rsidP="00823856">
      <w:r w:rsidRPr="002A078C">
        <w:rPr>
          <w:rFonts w:ascii="Sakkal Majalla" w:hAnsi="Sakkal Majalla"/>
          <w:noProof/>
          <w:sz w:val="34"/>
        </w:rPr>
        <mc:AlternateContent>
          <mc:Choice Requires="wpg">
            <w:drawing>
              <wp:inline distT="0" distB="0" distL="0" distR="0" wp14:anchorId="16227762" wp14:editId="60564D7B">
                <wp:extent cx="5731510" cy="891540"/>
                <wp:effectExtent l="0" t="0" r="2540" b="22860"/>
                <wp:docPr id="17425612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05054254" name="مجموعة 47"/>
                        <wpg:cNvGrpSpPr/>
                        <wpg:grpSpPr>
                          <a:xfrm>
                            <a:off x="0" y="0"/>
                            <a:ext cx="5731510" cy="895351"/>
                            <a:chOff x="0" y="0"/>
                            <a:chExt cx="5878196" cy="918845"/>
                          </a:xfrm>
                        </wpg:grpSpPr>
                        <wpg:grpSp>
                          <wpg:cNvPr id="1622364903" name="مجموعة 48"/>
                          <wpg:cNvGrpSpPr/>
                          <wpg:grpSpPr>
                            <a:xfrm>
                              <a:off x="0" y="0"/>
                              <a:ext cx="5878196" cy="918845"/>
                              <a:chOff x="0" y="0"/>
                              <a:chExt cx="6240348" cy="919070"/>
                            </a:xfrm>
                          </wpg:grpSpPr>
                          <wpg:grpSp>
                            <wpg:cNvPr id="330499850" name="مجموعة 49"/>
                            <wpg:cNvGrpSpPr/>
                            <wpg:grpSpPr>
                              <a:xfrm>
                                <a:off x="0" y="169208"/>
                                <a:ext cx="5433072" cy="580613"/>
                                <a:chOff x="0" y="169208"/>
                                <a:chExt cx="5433072" cy="580613"/>
                              </a:xfrm>
                            </wpg:grpSpPr>
                            <wps:wsp>
                              <wps:cNvPr id="17800518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3531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32918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4872506"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w:t>
                                </w:r>
                              </w:p>
                            </w:txbxContent>
                          </wps:txbx>
                          <wps:bodyPr wrap="square" rtlCol="1">
                            <a:spAutoFit/>
                          </wps:bodyPr>
                        </wps:wsp>
                      </wpg:grpSp>
                      <pic:pic xmlns:pic="http://schemas.openxmlformats.org/drawingml/2006/picture">
                        <pic:nvPicPr>
                          <pic:cNvPr id="72999241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">
                <v:group id="مجموعة 47" o:spid="_x0000_s22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5VJ8nIAAAA&#10;4wAAAA8AAAAAAAAAAAAAAAAAqgIAAGRycy9kb3ducmV2LnhtbFBLBQYAAAAABAAEAPoAAACfAwAA&#10;AAA=&#10;">
                  <v:group id="مجموعة 48" o:spid="_x0000_s22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zB+oryQAA&#10;AOMAAAAPAAAAAAAAAAAAAAAAAKoCAABkcnMvZG93bnJldi54bWxQSwUGAAAAAAQABAD6AAAAoAMA&#10;AAAA&#10;">
                    <v:group id="مجموعة 49" o:spid="_x0000_s22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3wwOyyQAA&#10;AOIAAAAPAAAAAAAAAAAAAAAAAKoCAABkcnMvZG93bnJldi54bWxQSwUGAAAAAAQABAD6AAAAoAMA&#10;AAAA&#10;">
                      <v:shape id="شكل حر 50" o:spid="_x0000_s22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RLcoA&#10;AADjAAAADwAAAGRycy9kb3ducmV2LnhtbESPQWvCQBCF7wX/wzKF3uqulWiIriIFQUoPGi29Dtkx&#10;Cc3OhuxW03/fORR6nHlv3vtmvR19p240xDawhdnUgCKugmu5tnA5759zUDEhO+wCk4UfirDdTB7W&#10;WLhw5xPdylQrCeFYoIUmpb7QOlYNeYzT0BOLdg2DxyTjUGs34F3CfadfjFlojy1LQ4M9vTZUfZXf&#10;3sLiLfs8Hqt9dioP8/dI3n24kKx9ehx3K1CJxvRv/rs+OMFf5sZks3wu0PKTLEB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ikS3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0w8gA&#10;AADiAAAADwAAAGRycy9kb3ducmV2LnhtbESPQWvCQBSE7wX/w/IKvYhuoqZImo2IpdCjVen5mX3d&#10;hGbfxuw2pv/eLRQ8DjPzDVNsRtuKgXrfOFaQzhMQxJXTDRsFp+PbbA3CB2SNrWNS8EseNuXkocBc&#10;uyt/0HAIRkQI+xwV1CF0uZS+qsmin7uOOHpfrrcYouyN1D1eI9y2cpEkz9Jiw3Ghxo52NVXfhx+r&#10;AC92/3l2wfnhbMzrNOvGqc6Uenocty8gAo3hHv5vv2sFi3S1zJZpuoK/S/EOy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BfTDyAAAAOIAAAAPAAAAAAAAAAAAAAAAAJgCAABk&#10;cnMvZG93bnJldi54bWxQSwUGAAAAAAQABAD1AAAAjQMAAAAA&#10;" fillcolor="#a5a5a5 [2092]" stroked="f" strokeweight="1pt">
                        <v:stroke joinstyle="miter"/>
                      </v:roundrect>
                    </v:group>
                    <v:oval id="شكل بيضاوي 52" o:spid="_x0000_s22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n2soA&#10;AADiAAAADwAAAGRycy9kb3ducmV2LnhtbESPQWvCQBSE74X+h+UVequ7JhBsdBVpEVpoocbq+ZF9&#10;JsHs25BdTfz3XUHocZiZb5jFarStuFDvG8caphMFgrh0puFKw+9u8zID4QOywdYxabiSh9Xy8WGB&#10;uXEDb+lShEpECPscNdQhdLmUvqzJop+4jjh6R9dbDFH2lTQ9DhFuW5kolUmLDceFGjt6q6k8FWer&#10;4ed03F8Pn1/qu3JDkQ32PUnMTuvnp3E9BxFoDP/he/vDaMhUmrxOZ2kKt0vxDsjl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zaZ9rKAAAA4gAAAA8AAAAAAAAAAAAAAAAAmAIA&#10;AGRycy9kb3ducmV2LnhtbFBLBQYAAAAABAAEAPUAAACPAwAAAAA=&#10;" filled="f" strokecolor="#168489" strokeweight="1pt">
                      <v:stroke joinstyle="miter"/>
                    </v:oval>
                  </v:group>
                  <v:shape id="مربع نص 41" o:spid="_x0000_s227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Td18UA&#10;AADjAAAADwAAAGRycy9kb3ducmV2LnhtbERPS0vDQBC+C/6HZQRvdjfFxhK7LcUH9ODFNt6H7JgN&#10;ZmdDdmzSf+8Kgsf53rPZzaFXZxpTF9lCsTCgiJvoOm4t1KfXuzWoJMgO+8hk4UIJdtvrqw1WLk78&#10;TuejtCqHcKrQghcZKq1T4ylgWsSBOHOfcQwo+Rxb7Uaccnjo9dKYUgfsODd4HOjJU/N1/A4WRNy+&#10;uNQvIR0+5rfnyZtmhbW1tzfz/hGU0Cz/4j/3weX5RXm/fliuTA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BN3X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إدارة التوقّعات:</w:t>
                          </w:r>
                        </w:p>
                      </w:txbxContent>
                    </v:textbox>
                  </v:shape>
                </v:group>
                <v:shape id="صورة 54" o:spid="_x0000_s22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tIcLMAAAA4gAAAA8AAABkcnMvZG93bnJldi54bWxEj0FLAzEUhO9C/0N4gjeb7Sq2u21aVCoI&#10;PbWr4vF189zdNnlZk9iu/94IgsdhZr5hFqvBGnEiHzrHCibjDARx7XTHjYKX6ul6BiJEZI3GMSn4&#10;pgCr5ehigaV2Z97SaRcbkSAcSlTQxtiXUoa6JYth7Hri5H04bzEm6RupPZ4T3BqZZ9mdtNhxWmix&#10;p8eW6uPuyyrY+If9oajeTPW5fV/PzM309bjeKHV1OdzPQUQa4n/4r/2sFUzzoijy20kOv5fSHZ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20hwswAAADiAAAADwAAAAAA&#10;AAAAAAAAAACfAgAAZHJzL2Rvd25yZXYueG1sUEsFBgAAAAAEAAQA9wAAAJgDA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ضبط التوق</w:t>
      </w:r>
      <w:r w:rsidRPr="002C3E36">
        <w:rPr>
          <w:rFonts w:ascii="Sakkal Majalla" w:hAnsi="Sakkal Majalla" w:cs="Sakkal Majalla" w:hint="cs"/>
          <w:sz w:val="34"/>
          <w:szCs w:val="34"/>
          <w:rtl/>
        </w:rPr>
        <w:t>ّ</w:t>
      </w:r>
      <w:r w:rsidRPr="002C3E36">
        <w:rPr>
          <w:rFonts w:ascii="Sakkal Majalla" w:hAnsi="Sakkal Majalla" w:cs="Sakkal Majalla"/>
          <w:sz w:val="34"/>
          <w:szCs w:val="34"/>
          <w:rtl/>
        </w:rPr>
        <w:t>عات لتتناسب مع الواقع الجديد.</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وضع أهداف قابلة للتحقيق في ضوء التغييرات.</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E9AEA00" wp14:editId="4F0AE799">
                <wp:extent cx="5731510" cy="891540"/>
                <wp:effectExtent l="0" t="0" r="2540" b="22860"/>
                <wp:docPr id="12909695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38102764" name="مجموعة 47"/>
                        <wpg:cNvGrpSpPr/>
                        <wpg:grpSpPr>
                          <a:xfrm>
                            <a:off x="0" y="0"/>
                            <a:ext cx="5731510" cy="895351"/>
                            <a:chOff x="0" y="0"/>
                            <a:chExt cx="5878196" cy="918845"/>
                          </a:xfrm>
                        </wpg:grpSpPr>
                        <wpg:grpSp>
                          <wpg:cNvPr id="1528362915" name="مجموعة 48"/>
                          <wpg:cNvGrpSpPr/>
                          <wpg:grpSpPr>
                            <a:xfrm>
                              <a:off x="0" y="0"/>
                              <a:ext cx="5878196" cy="918845"/>
                              <a:chOff x="0" y="0"/>
                              <a:chExt cx="6240348" cy="919070"/>
                            </a:xfrm>
                          </wpg:grpSpPr>
                          <wpg:grpSp>
                            <wpg:cNvPr id="1317351332" name="مجموعة 49"/>
                            <wpg:cNvGrpSpPr/>
                            <wpg:grpSpPr>
                              <a:xfrm>
                                <a:off x="0" y="169208"/>
                                <a:ext cx="5433072" cy="580613"/>
                                <a:chOff x="0" y="169208"/>
                                <a:chExt cx="5433072" cy="580613"/>
                              </a:xfrm>
                            </wpg:grpSpPr>
                            <wps:wsp>
                              <wps:cNvPr id="378984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29810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6417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7049087"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الدعم:</w:t>
                                </w:r>
                              </w:p>
                            </w:txbxContent>
                          </wps:txbx>
                          <wps:bodyPr wrap="square" rtlCol="1">
                            <a:spAutoFit/>
                          </wps:bodyPr>
                        </wps:wsp>
                      </wpg:grpSp>
                      <pic:pic xmlns:pic="http://schemas.openxmlformats.org/drawingml/2006/picture">
                        <pic:nvPicPr>
                          <pic:cNvPr id="102099285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">
                <v:group id="مجموعة 47" o:spid="_x0000_s22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VXCD7L&#10;AAAA4gAAAA8AAAAAAAAAAAAAAAAAqgIAAGRycy9kb3ducmV2LnhtbFBLBQYAAAAABAAEAPoAAACi&#10;AwAAAAA=&#10;">
                  <v:group id="مجموعة 48" o:spid="_x0000_s22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nl4bIAAAA&#10;4wAAAA8AAAAAAAAAAAAAAAAAqgIAAGRycy9kb3ducmV2LnhtbFBLBQYAAAAABAAEAPoAAACfAwAA&#10;AAA=&#10;">
                    <v:group id="مجموعة 49" o:spid="_x0000_s22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HA26nIAAAA&#10;4wAAAA8AAAAAAAAAAAAAAAAAqgIAAGRycy9kb3ducmV2LnhtbFBLBQYAAAAABAAEAPoAAACfAwAA&#10;AAA=&#10;">
                      <v:shape id="شكل حر 50" o:spid="_x0000_s22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DJcgA&#10;AADhAAAADwAAAGRycy9kb3ducmV2LnhtbESPQWvCQBSE7wX/w/KE3upGU2MaXUUEQYoHTRWvj+xr&#10;Esy+Ddmtpv++Kwg9DjPzDbNY9aYRN+pcbVnBeBSBIC6srrlUcPravqUgnEfW2FgmBb/kYLUcvCww&#10;0/bOR7rlvhQBwi5DBZX3bSalKyoy6Ea2JQ7et+0M+iC7UuoO7wFuGjmJokQarDksVNjSpqLimv8Y&#10;Bcnn9HI4FNvpMd/Fe0dGn7X1Sr0O+/UchKfe/4ef7Z1WEM/Sj/Q9ieHxKLw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AoMlyAAAAOE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hopMUA&#10;AADiAAAADwAAAGRycy9kb3ducmV2LnhtbERPz2vCMBS+C/4P4Qm7yEwUlLZrKrIx2HHTsfOzeabF&#10;5qU2We3+++Uw2PHj+13uJ9eJkYbQetawXikQxLU3LVsNn6fXxwxEiMgGO8+k4YcC7Kv5rMTC+Dt/&#10;0HiMVqQQDgVqaGLsCylD3ZDDsPI9ceIufnAYExysNAPeU7jr5EapnXTYcmposKfnhurr8dtpwJt7&#10;/zr76MN4tvZlue2npdlq/bCYDk8gIk3xX/znfjMacrXJs7XK0uZ0Kd0BW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GikxQAAAOIAAAAPAAAAAAAAAAAAAAAAAJgCAABkcnMv&#10;ZG93bnJldi54bWxQSwUGAAAAAAQABAD1AAAAigMAAAAA&#10;" fillcolor="#a5a5a5 [2092]" stroked="f" strokeweight="1pt">
                        <v:stroke joinstyle="miter"/>
                      </v:roundrect>
                    </v:group>
                    <v:oval id="شكل بيضاوي 52" o:spid="_x0000_s22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clJMkA&#10;AADiAAAADwAAAGRycy9kb3ducmV2LnhtbESPUUvDMBSF3wX/Q7iCby5pkDq6ZWNsCAoKrps+X5q7&#10;tqy5KU1cu39vBMHHwznnO5zlenKduNAQWs8GspkCQVx523Jt4Hh4fpiDCBHZYueZDFwpwHp1e7PE&#10;wvqR93QpYy0ShEOBBpoY+0LKUDXkMMx8T5y8kx8cxiSHWtoBxwR3ndRK5dJhy2mhwZ62DVXn8tsZ&#10;+DifPq9fr2/qvfZjmY9up7U9GHN/N20WICJN8T/8136xBnSWP2ZPSmv4vZTu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6clJMkAAADiAAAADwAAAAAAAAAAAAAAAACYAgAA&#10;ZHJzL2Rvd25yZXYueG1sUEsFBgAAAAAEAAQA9QAAAI4DAAAAAA==&#10;" filled="f" strokecolor="#168489" strokeweight="1pt">
                      <v:stroke joinstyle="miter"/>
                    </v:oval>
                  </v:group>
                  <v:shape id="مربع نص 41" o:spid="_x0000_s228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Wg8gA&#10;AADiAAAADwAAAGRycy9kb3ducmV2LnhtbESPS2vDMBCE74X+B7GF3hopfcVxo4TQB+SQS1P3vlgb&#10;y9RaGWsbO/++KhR6HGbmG2a1mUKnTjSkNrKF+cyAIq6ja7mxUH283RSgkiA77CKThTMl2KwvL1ZY&#10;ujjyO50O0qgM4VSiBS/Sl1qn2lPANIs9cfaOcQgoWQ6NdgOOGR46fWvMow7Ycl7w2NOzp/rr8B0s&#10;iLjt/Fy9hrT7nPYvozf1A1bWXl9N2ydQQpP8h//aO2ehuFuY+6UpFvB7Kd8Bv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taD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بناء الدعم:</w:t>
                          </w:r>
                        </w:p>
                      </w:txbxContent>
                    </v:textbox>
                  </v:shape>
                </v:group>
                <v:shape id="صورة 54" o:spid="_x0000_s22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Mwv3JAAAA4wAAAA8AAABkcnMvZG93bnJldi54bWxET09PwjAUv5v4HZpH4k1aZoRtUogaTEw4&#10;wYR4rOtzm7Svs60wvz01IfH4fv/ffDlYw47oQ+dIwmQsgCHVTnfUSHirXm5zYCEq0so4Qgm/GGC5&#10;uL6aq1K7E23wuI0NSyEUSiWhjbEvOQ91i1aFseuREvfpvFUxnb7h2qtTCreGZ0JMuVUdpYZW9fjc&#10;Yn3Y/lgJa//08VVUe1N9b95Xubmb7Q6rtZQ3o+HxAVjEIf6LL+5XneaLTBRFlt9P4e+nBABfn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czC/ckAAADjAAAADwAAAAAAAAAA&#10;AAAAAACfAgAAZHJzL2Rvd25yZXYueG1sUEsFBgAAAAAEAAQA9wAAAJUDA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طلب المساندة والنصح من الآخرين.</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المحافظة على علاقات إيجابية مع الزملاء والمديرين.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2C5D8AE" wp14:editId="7DDCB08B">
                <wp:extent cx="5731510" cy="891540"/>
                <wp:effectExtent l="0" t="0" r="2540" b="22860"/>
                <wp:docPr id="13409627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4760987" name="مجموعة 47"/>
                        <wpg:cNvGrpSpPr/>
                        <wpg:grpSpPr>
                          <a:xfrm>
                            <a:off x="0" y="0"/>
                            <a:ext cx="5731510" cy="895351"/>
                            <a:chOff x="0" y="0"/>
                            <a:chExt cx="5878196" cy="918845"/>
                          </a:xfrm>
                        </wpg:grpSpPr>
                        <wpg:grpSp>
                          <wpg:cNvPr id="2082833434" name="مجموعة 48"/>
                          <wpg:cNvGrpSpPr/>
                          <wpg:grpSpPr>
                            <a:xfrm>
                              <a:off x="0" y="0"/>
                              <a:ext cx="5878196" cy="918845"/>
                              <a:chOff x="0" y="0"/>
                              <a:chExt cx="6240348" cy="919070"/>
                            </a:xfrm>
                          </wpg:grpSpPr>
                          <wpg:grpSp>
                            <wpg:cNvPr id="371689949" name="مجموعة 49"/>
                            <wpg:cNvGrpSpPr/>
                            <wpg:grpSpPr>
                              <a:xfrm>
                                <a:off x="0" y="169208"/>
                                <a:ext cx="5433072" cy="580613"/>
                                <a:chOff x="0" y="169208"/>
                                <a:chExt cx="5433072" cy="580613"/>
                              </a:xfrm>
                            </wpg:grpSpPr>
                            <wps:wsp>
                              <wps:cNvPr id="15523005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439858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1625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1757617"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التوازن:</w:t>
                                </w:r>
                              </w:p>
                            </w:txbxContent>
                          </wps:txbx>
                          <wps:bodyPr wrap="square" rtlCol="1">
                            <a:spAutoFit/>
                          </wps:bodyPr>
                        </wps:wsp>
                      </wpg:grpSp>
                      <pic:pic xmlns:pic="http://schemas.openxmlformats.org/drawingml/2006/picture">
                        <pic:nvPicPr>
                          <pic:cNvPr id="206129933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">
                <v:group id="مجموعة 47" o:spid="_x0000_s228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dIVx9yQAA&#10;AOMAAAAPAAAAAAAAAAAAAAAAAKoCAABkcnMvZG93bnJldi54bWxQSwUGAAAAAAQABAD6AAAAoAMA&#10;AAAA&#10;">
                  <v:group id="مجموعة 48" o:spid="_x0000_s228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9MLiD&#10;zAAAAOMAAAAPAAAAAAAAAAAAAAAAAKoCAABkcnMvZG93bnJldi54bWxQSwUGAAAAAAQABAD6AAAA&#10;owMAAAAA&#10;">
                    <v:group id="مجموعة 49" o:spid="_x0000_s228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B7XRPL&#10;AAAA4gAAAA8AAAAAAAAAAAAAAAAAqgIAAGRycy9kb3ducmV2LnhtbFBLBQYAAAAABAAEAPoAAACi&#10;AwAAAAA=&#10;">
                      <v:shape id="شكل حر 50" o:spid="_x0000_s228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ZncYA&#10;AADjAAAADwAAAGRycy9kb3ducmV2LnhtbERPX2vCMBB/H+w7hBv4NpMp6aQaZQwEER+0Tnw9mrMt&#10;NpfSZNp9+0UY7PF+/2+xGlwrbtSHxrOBt7ECQVx623Bl4Ou4fp2BCBHZYuuZDPxQgNXy+WmBufV3&#10;PtCtiJVIIRxyNFDH2OVShrImh2HsO+LEXXzvMKazr6Tt8Z7CXSsnSmXSYcOpocaOPmsqr8W3M5Bt&#10;9Xm/L9f6UGymu0DOnqyPxoxeho85iEhD/Bf/uTc2zdd6MlVKZ+/w+CkB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7Zn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w9TMkA&#10;AADjAAAADwAAAGRycy9kb3ducmV2LnhtbESPQU/DMAyF70j8h8hIXKYthdGp65ZNCIS0Iwy0s9d4&#10;aUXjlCZ03b+fD0gcbT+/9771dvStGqiPTWADD7MMFHEVbMPOwNfn27QAFROyxTYwGbhQhO3m9maN&#10;pQ1n/qBhn5wSE44lGqhT6kqtY1WTxzgLHbHcTqH3mGTsnbY9nsXct/oxyxbaY8OSUGNHLzVV3/tf&#10;bwB//PvhGFKIw9G510nejRObG3N/Nz6vQCUa07/473tnpX7+NF8WeVEIhTDJAvTm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Kw9TMkAAADjAAAADwAAAAAAAAAAAAAAAACYAgAA&#10;ZHJzL2Rvd25yZXYueG1sUEsFBgAAAAAEAAQA9QAAAI4DAAAAAA==&#10;" fillcolor="#a5a5a5 [2092]" stroked="f" strokeweight="1pt">
                        <v:stroke joinstyle="miter"/>
                      </v:roundrect>
                    </v:group>
                    <v:oval id="شكل بيضاوي 52" o:spid="_x0000_s229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CS8oA&#10;AADiAAAADwAAAGRycy9kb3ducmV2LnhtbESPQUvDQBSE74L/YXmCN7vpQqKN3RZRBAsKNWl7fmRf&#10;k9Ds25Bdm/TfdwXB4zAz3zDL9WQ7cabBt441zGcJCOLKmZZrDbvy/eEJhA/IBjvHpOFCHtar25sl&#10;5saN/E3nItQiQtjnqKEJoc+l9FVDFv3M9cTRO7rBYohyqKUZcIxw20mVJJm02HJcaLCn14aqU/Fj&#10;NWxPx/3lsPlMvmo3Ftlo35Qypdb3d9PLM4hAU/gP/7U/jIbHxTxTaZoq+L0U74BcX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ydgkvKAAAA4gAAAA8AAAAAAAAAAAAAAAAAmAIA&#10;AGRycy9kb3ducmV2LnhtbFBLBQYAAAAABAAEAPUAAACPAwAAAAA=&#10;" filled="f" strokecolor="#168489" strokeweight="1pt">
                      <v:stroke joinstyle="miter"/>
                    </v:oval>
                  </v:group>
                  <v:shape id="مربع نص 41" o:spid="_x0000_s229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z/8cA&#10;AADjAAAADwAAAGRycy9kb3ducmV2LnhtbERPy2rDMBC8F/oPYgu5NbIDeeBGCaEPyKGXJO59sbaW&#10;qbUy1iZ2/j4KFHIZ2J2dmZ31dvStulAfm8AG8mkGirgKtuHaQHn6el2BioJssQ1MBq4UYbt5flpj&#10;YcPAB7ocpVbJhGOBBpxIV2gdK0ce4zR0xIn7Db1HSWNfa9vjkMx9q2dZttAeG04JDjt6d1T9Hc/e&#10;gIjd5dfy08f9z/j9MbismmNpzORl3L2BEhrlcfyv3tv0/nKRL+d3gHuntAC9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g8//HAAAA4wAAAA8AAAAAAAAAAAAAAAAAmAIAAGRy&#10;cy9kb3ducmV2LnhtbFBLBQYAAAAABAAEAPUAAACM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الحفاظ على التوازن:</w:t>
                          </w:r>
                        </w:p>
                      </w:txbxContent>
                    </v:textbox>
                  </v:shape>
                </v:group>
                <v:shape id="صورة 54" o:spid="_x0000_s229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80XbMAAAA4wAAAA8AAABkcnMvZG93bnJldi54bWxEj0FLw0AUhO+C/2F5gje7aQK1id0WlQpC&#10;T21UenzNPpPY3bdxd23jv3cFweMwM98wi9VojTiRD71jBdNJBoK4cbrnVsFL/XQzBxEiskbjmBR8&#10;U4DV8vJigZV2Z97SaRdbkSAcKlTQxThUUoamI4th4gbi5L07bzEm6VupPZ4T3BqZZ9lMWuw5LXQ4&#10;0GNHzXH3ZRVs/MPho6zfTP253a/nprh9Pa43Sl1fjfd3ICKN8T/8137WCvJsNs3LsihK+P2U/oBc&#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iDzRdswAAADjAAAADwAAAAAA&#10;AAAAAAAAAACfAgAAZHJzL2Rvd25yZXYueG1sUEsFBgAAAAAEAAQA9wAAAJgDA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الحفاظ على التوازن بين العمل والحياة الشخصية.</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ممارسة أنشطة ترفيهية وتنشيطية.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75B472A" wp14:editId="4D57BA60">
                <wp:extent cx="5731510" cy="891540"/>
                <wp:effectExtent l="0" t="0" r="2540" b="22860"/>
                <wp:docPr id="8109615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5693098" name="مجموعة 47"/>
                        <wpg:cNvGrpSpPr/>
                        <wpg:grpSpPr>
                          <a:xfrm>
                            <a:off x="0" y="0"/>
                            <a:ext cx="5731510" cy="895351"/>
                            <a:chOff x="0" y="0"/>
                            <a:chExt cx="5878196" cy="918845"/>
                          </a:xfrm>
                        </wpg:grpSpPr>
                        <wpg:grpSp>
                          <wpg:cNvPr id="1248792218" name="مجموعة 48"/>
                          <wpg:cNvGrpSpPr/>
                          <wpg:grpSpPr>
                            <a:xfrm>
                              <a:off x="0" y="0"/>
                              <a:ext cx="5878196" cy="918845"/>
                              <a:chOff x="0" y="0"/>
                              <a:chExt cx="6240348" cy="919070"/>
                            </a:xfrm>
                          </wpg:grpSpPr>
                          <wpg:grpSp>
                            <wpg:cNvPr id="2145191936" name="مجموعة 49"/>
                            <wpg:cNvGrpSpPr/>
                            <wpg:grpSpPr>
                              <a:xfrm>
                                <a:off x="0" y="169208"/>
                                <a:ext cx="5433072" cy="580613"/>
                                <a:chOff x="0" y="169208"/>
                                <a:chExt cx="5433072" cy="580613"/>
                              </a:xfrm>
                            </wpg:grpSpPr>
                            <wps:wsp>
                              <wps:cNvPr id="16741252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7420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499499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2393619"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التعلّم المستمر:</w:t>
                                </w:r>
                              </w:p>
                            </w:txbxContent>
                          </wps:txbx>
                          <wps:bodyPr wrap="square" rtlCol="1">
                            <a:spAutoFit/>
                          </wps:bodyPr>
                        </wps:wsp>
                      </wpg:grpSp>
                      <pic:pic xmlns:pic="http://schemas.openxmlformats.org/drawingml/2006/picture">
                        <pic:nvPicPr>
                          <pic:cNvPr id="12565316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2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ZW2iAwgAAOA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">
                <v:group id="مجموعة 47" o:spid="_x0000_s22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h7HnccAAADi&#10;AAAADwAAAAAAAAAAAAAAAACqAgAAZHJzL2Rvd25yZXYueG1sUEsFBgAAAAAEAAQA+gAAAJ4DAAAA&#10;AA==&#10;">
                  <v:group id="مجموعة 48" o:spid="_x0000_s22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l/B6&#10;1s0AAADjAAAADwAAAAAAAAAAAAAAAACqAgAAZHJzL2Rvd25yZXYueG1sUEsFBgAAAAAEAAQA+gAA&#10;AKQDAAAAAA==&#10;">
                    <v:group id="مجموعة 49" o:spid="_x0000_s22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xweoHL&#10;AAAA4wAAAA8AAAAAAAAAAAAAAAAAqgIAAGRycy9kb3ducmV2LnhtbFBLBQYAAAAABAAEAPoAAACi&#10;AwAAAAA=&#10;">
                      <v:shape id="شكل حر 50" o:spid="_x0000_s22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OtMYA&#10;AADjAAAADwAAAGRycy9kb3ducmV2LnhtbERPzWrCQBC+F/oOyxS81Y3RpBJdpQiCSA8aK16H7JiE&#10;ZmdDdtX49l1B8Djf/8yXvWnElTpXW1YwGkYgiAuray4V/B7Wn1MQziNrbCyTgjs5WC7e3+aYaXvj&#10;PV1zX4oQwi5DBZX3bSalKyoy6Ia2JQ7c2XYGfTi7UuoObyHcNDKOolQarDk0VNjSqqLiL78YBek2&#10;Oe12xTrZ55vxjyOjj9p6pQYf/fcMhKfev8RP90aH+enXZBQn8XQMj58CAH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Ot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ssa8gA&#10;AADjAAAADwAAAGRycy9kb3ducmV2LnhtbESPQWvCQBSE74X+h+UVvIhuDE2VNBsRi+Cx1eL5mX3d&#10;hGbfptltjP++KxQ8DjPzDVOsR9uKgXrfOFawmCcgiCunGzYKPo+72QqED8gaW8ek4Eoe1uXjQ4G5&#10;dhf+oOEQjIgQ9jkqqEPocil9VZNFP3cdcfS+XG8xRNkbqXu8RLhtZZokL9Jiw3Ghxo62NVXfh1+r&#10;AH/s++nsgvPD2Zi3adaNU50pNXkaN68gAo3hHv5v77WCdJEun2/YDG6f4h+Q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2yxryAAAAOMAAAAPAAAAAAAAAAAAAAAAAJgCAABk&#10;cnMvZG93bnJldi54bWxQSwUGAAAAAAQABAD1AAAAjQMAAAAA&#10;" fillcolor="#a5a5a5 [2092]" stroked="f" strokeweight="1pt">
                        <v:stroke joinstyle="miter"/>
                      </v:roundrect>
                    </v:group>
                    <v:oval id="شكل بيضاوي 52" o:spid="_x0000_s23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x74sgA&#10;AADiAAAADwAAAGRycy9kb3ducmV2LnhtbERPy2rCQBTdF/oPwy10pxNDsTVmlFIRLFiw8bG+ZG4e&#10;mLkTMqOJf98RhMLZHM6Lky4H04grda62rGAyjkAQ51bXXCo47NejDxDOI2tsLJOCGzlYLp6fUky0&#10;7fmXrpkvRShhl6CCyvs2kdLlFRl0Y9sSB62wnUEfaFdK3WEfyk0j4yiaSoM1h4UKW/qqKD9nF6Ng&#10;dy6Ot9P3NvopbZ9Ne7OKY71X6vVl+JyD8DT4f/MjvdEK4rfZLGDyDvdL4Q7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DHviyAAAAOIAAAAPAAAAAAAAAAAAAAAAAJgCAABk&#10;cnMvZG93bnJldi54bWxQSwUGAAAAAAQABAD1AAAAjQMAAAAA&#10;" filled="f" strokecolor="#168489" strokeweight="1pt">
                      <v:stroke joinstyle="miter"/>
                    </v:oval>
                  </v:group>
                  <v:shape id="مربع نص 41" o:spid="_x0000_s230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Waf8gA&#10;AADiAAAADwAAAGRycy9kb3ducmV2LnhtbESPQUvDQBSE70L/w/KE3uwmLYY2dltKrdCDF2u8P7LP&#10;bDD7NmSfTfrvXUHwOMzMN8x2P/lOXWmIbWAD+SIDRVwH23JjoHp/eViDioJssQtMBm4UYb+b3W2x&#10;tGHkN7pepFEJwrFEA06kL7WOtSOPcRF64uR9hsGjJDk02g44Jrjv9DLLCu2x5bTgsKejo/rr8u0N&#10;iNhDfqtOPp4/ptfn0WX1I1bGzO+nwxMooUn+w3/tszVQrJerzarIN/B7Kd0Bv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5Zp/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A90D19">
                            <w:rPr>
                              <w:rFonts w:eastAsia="Calibri" w:hAnsi="Adobe Arabic" w:cs="Adobe Arabic"/>
                              <w:b/>
                              <w:bCs/>
                              <w:color w:val="FFFFFF"/>
                              <w:kern w:val="24"/>
                              <w:sz w:val="36"/>
                              <w:szCs w:val="36"/>
                              <w:rtl/>
                              <w:lang w:bidi="ar-EG"/>
                            </w:rPr>
                            <w:t>التعلّم المستمر:</w:t>
                          </w:r>
                        </w:p>
                      </w:txbxContent>
                    </v:textbox>
                  </v:shape>
                </v:group>
                <v:shape id="صورة 54" o:spid="_x0000_s23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yR5HIAAAA4gAAAA8AAABkcnMvZG93bnJldi54bWxET89PwjAUvpvwPzTPxJt0QJgwKQQMJiac&#10;YGo4PtfnNmhfZ1th/vf2YOLxy/d7seqtERfyoXWsYDTMQBBXTrdcK3gtn+9nIEJE1mgck4IfCrBa&#10;Dm4WWGh35T1dDrEWKYRDgQqaGLtCylA1ZDEMXUecuE/nLcYEfS21x2sKt0aOsyyXFltODQ129NRQ&#10;dT58WwU7v/k4zct3U37tj9uZmTy8nbc7pe5u+/UjiEh9/Bf/uV90mj+e5tPJKE+b06WEQS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JMkeRyAAAAOIAAAAPAAAAAAAAAAAA&#10;AAAAAJ8CAABkcnMvZG93bnJldi54bWxQSwUGAAAAAAQABAD3AAAAlAMAAAAA&#10;">
                  <v:imagedata r:id="rId74" o:title=""/>
                  <v:path arrowok="t"/>
                </v:shape>
                <w10:wrap anchorx="page"/>
                <w10:anchorlock/>
              </v:group>
            </w:pict>
          </mc:Fallback>
        </mc:AlternateConten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التعل</w:t>
      </w:r>
      <w:r w:rsidRPr="002C3E36">
        <w:rPr>
          <w:rFonts w:ascii="Sakkal Majalla" w:hAnsi="Sakkal Majalla" w:cs="Sakkal Majalla" w:hint="cs"/>
          <w:sz w:val="34"/>
          <w:szCs w:val="34"/>
          <w:rtl/>
        </w:rPr>
        <w:t>ّ</w:t>
      </w:r>
      <w:r w:rsidRPr="002C3E36">
        <w:rPr>
          <w:rFonts w:ascii="Sakkal Majalla" w:hAnsi="Sakkal Majalla" w:cs="Sakkal Majalla"/>
          <w:sz w:val="34"/>
          <w:szCs w:val="34"/>
          <w:rtl/>
        </w:rPr>
        <w:t>م من التجارب السابقة وتكييف الاستراتيجيات.</w:t>
      </w:r>
    </w:p>
    <w:p w:rsidR="00823856" w:rsidRPr="002C3E36" w:rsidRDefault="00823856" w:rsidP="002C3E36">
      <w:pPr>
        <w:pStyle w:val="ListParagraph"/>
        <w:numPr>
          <w:ilvl w:val="0"/>
          <w:numId w:val="15"/>
        </w:numPr>
        <w:spacing w:after="0"/>
        <w:jc w:val="both"/>
        <w:rPr>
          <w:rFonts w:ascii="Sakkal Majalla" w:hAnsi="Sakkal Majalla" w:cs="Sakkal Majalla"/>
          <w:sz w:val="34"/>
          <w:szCs w:val="34"/>
        </w:rPr>
      </w:pPr>
      <w:r w:rsidRPr="002C3E36">
        <w:rPr>
          <w:rFonts w:ascii="Sakkal Majalla" w:hAnsi="Sakkal Majalla" w:cs="Sakkal Majalla"/>
          <w:sz w:val="34"/>
          <w:szCs w:val="34"/>
          <w:rtl/>
        </w:rPr>
        <w:t>تطوير مهارات جديدة تتناسب مع المتطلبات المتغيرة.</w:t>
      </w:r>
    </w:p>
    <w:p w:rsidR="00823856" w:rsidRPr="002A698D" w:rsidRDefault="00823856" w:rsidP="00823856">
      <w:r w:rsidRPr="002A698D">
        <w:rPr>
          <w:rtl/>
        </w:rPr>
        <w:t>باستخدام هذه التقنيات، يمكن للأفراد التكيف مع التغييرات بطريقة إيجابية وبن</w:t>
      </w:r>
      <w:r>
        <w:rPr>
          <w:rFonts w:hint="cs"/>
          <w:rtl/>
        </w:rPr>
        <w:t>ّ</w:t>
      </w:r>
      <w:r w:rsidRPr="002A698D">
        <w:rPr>
          <w:rtl/>
        </w:rPr>
        <w:t>اءة، مما يساعدهم على النمو والتطور رغم التحديات.</w:t>
      </w:r>
    </w:p>
    <w:p w:rsidR="00823856" w:rsidRDefault="00823856" w:rsidP="00823856">
      <w:pPr>
        <w:rPr>
          <w:rtl/>
        </w:rPr>
      </w:pPr>
      <w:r w:rsidRPr="002A078C">
        <w:rPr>
          <w:rFonts w:ascii="Sakkal Majalla" w:hAnsi="Sakkal Majalla"/>
          <w:noProof/>
          <w:color w:val="002060"/>
          <w:sz w:val="34"/>
        </w:rPr>
        <w:lastRenderedPageBreak/>
        <mc:AlternateContent>
          <mc:Choice Requires="wpg">
            <w:drawing>
              <wp:inline distT="0" distB="0" distL="0" distR="0" wp14:anchorId="5E281017" wp14:editId="71FB9F05">
                <wp:extent cx="5731510" cy="895350"/>
                <wp:effectExtent l="0" t="0" r="21590" b="19050"/>
                <wp:docPr id="987020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2766224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1727834" name="مجموعة 39"/>
                        <wpg:cNvGrpSpPr/>
                        <wpg:grpSpPr>
                          <a:xfrm>
                            <a:off x="0" y="0"/>
                            <a:ext cx="5731510" cy="895350"/>
                            <a:chOff x="0" y="0"/>
                            <a:chExt cx="5878196" cy="918845"/>
                          </a:xfrm>
                        </wpg:grpSpPr>
                        <wpg:grpSp>
                          <wpg:cNvPr id="466773567" name="مجموعة 40"/>
                          <wpg:cNvGrpSpPr/>
                          <wpg:grpSpPr>
                            <a:xfrm>
                              <a:off x="0" y="0"/>
                              <a:ext cx="5878196" cy="918845"/>
                              <a:chOff x="0" y="0"/>
                              <a:chExt cx="6240348" cy="919070"/>
                            </a:xfrm>
                          </wpg:grpSpPr>
                          <wpg:grpSp>
                            <wpg:cNvPr id="1374227137" name="مجموعة 41"/>
                            <wpg:cNvGrpSpPr/>
                            <wpg:grpSpPr>
                              <a:xfrm>
                                <a:off x="0" y="169208"/>
                                <a:ext cx="5433072" cy="580613"/>
                                <a:chOff x="0" y="169208"/>
                                <a:chExt cx="5433072" cy="580613"/>
                              </a:xfrm>
                            </wpg:grpSpPr>
                            <wps:wsp>
                              <wps:cNvPr id="2168727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62862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39072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4096998" name="مربع نص 41"/>
                          <wps:cNvSpPr txBox="1"/>
                          <wps:spPr>
                            <a:xfrm>
                              <a:off x="204484" y="256983"/>
                              <a:ext cx="4616071" cy="387740"/>
                            </a:xfrm>
                            <a:prstGeom prst="rect">
                              <a:avLst/>
                            </a:prstGeom>
                            <a:noFill/>
                          </wps:spPr>
                          <wps:txbx>
                            <w:txbxContent>
                              <w:p w:rsidR="001338CC" w:rsidRPr="00B0570E"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عقلية النمو في مواجهة التحديات</w:t>
                                </w:r>
                              </w:p>
                            </w:txbxContent>
                          </wps:txbx>
                          <wps:bodyPr wrap="square" rtlCol="1">
                            <a:spAutoFit/>
                          </wps:bodyPr>
                        </wps:wsp>
                      </wpg:grpSp>
                    </wpg:wgp>
                  </a:graphicData>
                </a:graphic>
              </wp:inline>
            </w:drawing>
          </mc:Choice>
          <mc:Fallback>
            <w:pict>
              <v:group id="_x0000_s23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">
                <v:shape id="صورة 38" o:spid="_x0000_s230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YCJPIAAAA4wAAAA8AAABkcnMvZG93bnJldi54bWxET19rwjAQfx/4HcIJvs101VWpRhFxsJex&#10;WQVfj+ZsyppLbbLafftlMNjj/f7fejvYRvTU+dqxgqdpAoK4dLrmSsH59PK4BOEDssbGMSn4Jg/b&#10;zehhjbl2dz5SX4RKxBD2OSowIbS5lL40ZNFPXUscuavrLIZ4dpXUHd5juG1kmiSZtFhzbDDY0t5Q&#10;+Vl8WQWzQz8cZvv3N38x7elW2F3tjx9KTcbDbgUi0BD+xX/uVx3nP6eLLEvT+Rx+f4oAyM0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CWAiTyAAAAOMAAAAPAAAAAAAAAAAA&#10;AAAAAJ8CAABkcnMvZG93bnJldi54bWxQSwUGAAAAAAQABAD3AAAAlAMAAAAA&#10;">
                  <v:imagedata r:id="rId66" o:title=""/>
                </v:shape>
                <v:group id="مجموعة 39" o:spid="_x0000_s23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4SSTccAAADi&#10;AAAADwAAAAAAAAAAAAAAAACqAgAAZHJzL2Rvd25yZXYueG1sUEsFBgAAAAAEAAQA+gAAAJ4DAAAA&#10;AA==&#10;">
                  <v:group id="مجموعة 40" o:spid="_x0000_s23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hxDgnL&#10;AAAA4gAAAA8AAAAAAAAAAAAAAAAAqgIAAGRycy9kb3ducmV2LnhtbFBLBQYAAAAABAAEAPoAAACi&#10;AwAAAAA=&#10;">
                    <v:group id="مجموعة 41" o:spid="_x0000_s23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lC6f/L&#10;AAAA4wAAAA8AAAAAAAAAAAAAAAAAqgIAAGRycy9kb3ducmV2LnhtbFBLBQYAAAAABAAEAPoAAACi&#10;AwAAAAA=&#10;">
                      <v:shape id="شكل حر 42" o:spid="_x0000_s23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QbtsgA&#10;AADhAAAADwAAAGRycy9kb3ducmV2LnhtbESPwW7CMBBE75X6D9ZW6q3YCQijgEEVKmoPvRT4gFW8&#10;xIF4ncYupH9fV6rU42hm3mhWm9F34kpDbAMbKCYKBHEdbMuNgeNh97QAEROyxS4wGfimCJv1/d0K&#10;Kxtu/EHXfWpEhnCs0IBLqa+kjLUjj3ESeuLsncLgMWU5NNIOeMtw38lSqbn02HJecNjT1lF92X95&#10;A1bNXvxMv2rafr47dS5sukytMY8P4/MSRKIx/Yf/2m/WQFnMF7rUGn4f5Tc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JBu2yAAAAOE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YAX8oA&#10;AADiAAAADwAAAGRycy9kb3ducmV2LnhtbESPQUsDMRSE70L/Q3iCN5s1Sixr01KFitQetBW9PjbP&#10;3aXJy7JJu+u/bwTB4zAz3zDz5eidOFEf28AGbqYFCOIq2JZrAx/79fUMREzIFl1gMvBDEZaLycUc&#10;SxsGfqfTLtUiQziWaKBJqSuljFVDHuM0dMTZ+w69x5RlX0vb45Dh3klVFFp6bDkvNNjRU0PVYXf0&#10;Bu7f1schPuv95vHTbdvCfa3UKxtzdTmuHkAkGtN/+K/9Yg1opdVMq9s7+L2U74Bcn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TmAF/KAAAA4gAAAA8AAAAAAAAAAAAAAAAAmAIA&#10;AGRycy9kb3ducmV2LnhtbFBLBQYAAAAABAAEAPUAAACPAwAAAAA=&#10;" fillcolor="#168489" stroked="f" strokeweight="1pt">
                        <v:stroke joinstyle="miter"/>
                      </v:roundrect>
                    </v:group>
                    <v:oval id="شكل بيضاوي 44" o:spid="_x0000_s23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zU0csA&#10;AADjAAAADwAAAGRycy9kb3ducmV2LnhtbESP0U7DMAxF35H4h8iTeGPpOgSjLJsQ0sSEhNAyPsA0&#10;XlPWOKUJW/l7/IDEo32v7z1ersfQqRMNqY1sYDYtQBHX0bXcGHjfb64XoFJGdthFJgM/lGC9urxY&#10;YuXimXd0srlREsKpQgM+577SOtWeAqZp7IlFO8QhYJZxaLQb8CzhodNlUdzqgC1Lg8eenjzVR/sd&#10;DNhxb9+eD42Or9a/fMw+41fYbY25moyPD6Ayjfnf/He9dYJ/U87vi7tyIdDykyxAr3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LLNTRywAAAOMAAAAPAAAAAAAAAAAAAAAAAJgC&#10;AABkcnMvZG93bnJldi54bWxQSwUGAAAAAAQABAD1AAAAkAMAAAAA&#10;" filled="f" strokecolor="#a5a5a5 [2092]" strokeweight="1pt">
                      <v:stroke joinstyle="miter"/>
                    </v:oval>
                  </v:group>
                  <v:shape id="مربع نص 41" o:spid="_x0000_s2311"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fBIMUA&#10;AADiAAAADwAAAGRycy9kb3ducmV2LnhtbERPPU/DMBDdkfofrENio3YRrUioW1WFSh1YaMN+io84&#10;Ij5H8dGk/74ekBif3vd6O4VOXWhIbWQLi7kBRVxH13JjoTofHl9AJUF22EUmC1dKsN3M7tZYujjy&#10;J11O0qgcwqlEC16kL7VOtaeAaR574sx9xyGgZDg02g045vDQ6SdjVjpgy7nBY097T/XP6TdYEHG7&#10;xbV6D+n4NX28jd7US6ysfbifdq+ghCb5F/+5j87C0jybYlUUeXO+lO+A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8EgxQAAAOIAAAAPAAAAAAAAAAAAAAAAAJgCAABkcnMv&#10;ZG93bnJldi54bWxQSwUGAAAAAAQABAD1AAAAigMAAAAA&#10;" filled="f" stroked="f">
                    <v:textbox style="mso-fit-shape-to-text:t">
                      <w:txbxContent>
                        <w:p w:rsidR="001338CC" w:rsidRPr="00B0570E"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عقلية النمو في مواجهة التحديات</w:t>
                          </w:r>
                        </w:p>
                      </w:txbxContent>
                    </v:textbox>
                  </v:shape>
                </v:group>
                <w10:wrap anchorx="page"/>
                <w10:anchorlock/>
              </v:group>
            </w:pict>
          </mc:Fallback>
        </mc:AlternateContent>
      </w:r>
    </w:p>
    <w:p w:rsidR="00823856" w:rsidRPr="00823856" w:rsidRDefault="00823856" w:rsidP="00823856">
      <w:pPr>
        <w:rPr>
          <w:lang w:val="en-GB"/>
        </w:rPr>
      </w:pPr>
      <w:r w:rsidRPr="002B2D5C">
        <w:rPr>
          <w:rtl/>
        </w:rPr>
        <w:t>تطوير عقلية النمو</w:t>
      </w:r>
      <w:r w:rsidRPr="002B2D5C">
        <w:t xml:space="preserve"> (Growth Mindset) </w:t>
      </w:r>
      <w:r w:rsidRPr="002B2D5C">
        <w:rPr>
          <w:rtl/>
        </w:rPr>
        <w:t>هو أمر بالغ الأهمية في مواجهة التحديات والتغييرات. عقلية النمو هي اعتقاد الفرد بأن قدراته ومهاراته ليست ثابتة، ولكنها قابلة للتطوير والتحسين من خلال الجهد والتعلم</w:t>
      </w:r>
      <w:r w:rsidRPr="002B2D5C">
        <w:t xml:space="preserve">. </w:t>
      </w:r>
    </w:p>
    <w:p w:rsidR="00823856" w:rsidRDefault="00823856" w:rsidP="00823856">
      <w:pPr>
        <w:rPr>
          <w:color w:val="168489"/>
        </w:rPr>
      </w:pPr>
      <w:r w:rsidRPr="00823856">
        <w:rPr>
          <w:color w:val="168489"/>
          <w:rtl/>
        </w:rPr>
        <w:t>هناك عدة طرق لتطوير عقلية النمو في مواجهة التحديات</w:t>
      </w:r>
      <w:r w:rsidRPr="00823856">
        <w:rPr>
          <w:color w:val="168489"/>
        </w:rPr>
        <w:t>:</w:t>
      </w:r>
    </w:p>
    <w:p w:rsidR="005B7624" w:rsidRPr="00823856" w:rsidRDefault="005B7624" w:rsidP="005B7624">
      <w:pPr>
        <w:rPr>
          <w:color w:val="168489"/>
        </w:rPr>
      </w:pPr>
      <w:r w:rsidRPr="005B7624">
        <w:rPr>
          <w:noProof/>
          <w:color w:val="168489"/>
        </w:rPr>
        <mc:AlternateContent>
          <mc:Choice Requires="wpg">
            <w:drawing>
              <wp:inline distT="0" distB="0" distL="0" distR="0" wp14:anchorId="01847A67" wp14:editId="3A3A0E3A">
                <wp:extent cx="5831900" cy="2053932"/>
                <wp:effectExtent l="0" t="0" r="0" b="3810"/>
                <wp:docPr id="1941470252" name="Group 1"/>
                <wp:cNvGraphicFramePr/>
                <a:graphic xmlns:a="http://schemas.openxmlformats.org/drawingml/2006/main">
                  <a:graphicData uri="http://schemas.microsoft.com/office/word/2010/wordprocessingGroup">
                    <wpg:wgp>
                      <wpg:cNvGrpSpPr/>
                      <wpg:grpSpPr>
                        <a:xfrm>
                          <a:off x="0" y="0"/>
                          <a:ext cx="5831900" cy="2053932"/>
                          <a:chOff x="0" y="0"/>
                          <a:chExt cx="5613464" cy="1976755"/>
                        </a:xfrm>
                      </wpg:grpSpPr>
                      <wps:wsp>
                        <wps:cNvPr id="1403357064"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836448396"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4932491"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الاستفادة من ملاحظات الآخرين</w:t>
                              </w:r>
                            </w:p>
                          </w:txbxContent>
                        </wps:txbx>
                        <wps:bodyPr rot="0" vert="horz" wrap="square" lIns="365749" tIns="182875" rIns="91425" bIns="91425" anchor="t" anchorCtr="0" upright="1">
                          <a:noAutofit/>
                        </wps:bodyPr>
                      </wps:wsp>
                      <wps:wsp>
                        <wps:cNvPr id="1900279290"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24608883"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145512033" name="Group 1145512033"/>
                        <wpg:cNvGrpSpPr/>
                        <wpg:grpSpPr>
                          <a:xfrm>
                            <a:off x="0" y="0"/>
                            <a:ext cx="5613464" cy="1266393"/>
                            <a:chOff x="0" y="0"/>
                            <a:chExt cx="5613464" cy="1266393"/>
                          </a:xfrm>
                        </wpg:grpSpPr>
                        <wps:wsp>
                          <wps:cNvPr id="1759864598"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946788733"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08800314"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الجهد والاجتهاد</w:t>
                                </w:r>
                              </w:p>
                            </w:txbxContent>
                          </wps:txbx>
                          <wps:bodyPr rot="0" vert="horz" wrap="square" lIns="365749" tIns="182875" rIns="91425" bIns="91425" anchor="t" anchorCtr="0" upright="1">
                            <a:noAutofit/>
                          </wps:bodyPr>
                        </wps:wsp>
                        <wps:wsp>
                          <wps:cNvPr id="1438880135"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7004248"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426404405" name="Group 426404405"/>
                          <wpg:cNvGrpSpPr/>
                          <wpg:grpSpPr>
                            <a:xfrm>
                              <a:off x="3" y="0"/>
                              <a:ext cx="5613461" cy="533422"/>
                              <a:chOff x="3" y="0"/>
                              <a:chExt cx="5613461" cy="533422"/>
                            </a:xfrm>
                          </wpg:grpSpPr>
                          <wpg:grpSp>
                            <wpg:cNvPr id="28558173" name="Google Shape;2170;p42"/>
                            <wpg:cNvGrpSpPr>
                              <a:grpSpLocks/>
                            </wpg:cNvGrpSpPr>
                            <wpg:grpSpPr bwMode="auto">
                              <a:xfrm flipH="1">
                                <a:off x="2924363" y="0"/>
                                <a:ext cx="2689101" cy="533422"/>
                                <a:chOff x="2924296" y="0"/>
                                <a:chExt cx="44054" cy="8616"/>
                              </a:xfrm>
                            </wpg:grpSpPr>
                            <wps:wsp>
                              <wps:cNvPr id="1407784862"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736912121"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32332240"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العملية، لا النتيجة</w:t>
                                    </w:r>
                                  </w:p>
                                </w:txbxContent>
                              </wps:txbx>
                              <wps:bodyPr rot="0" vert="horz" wrap="square" lIns="365749" tIns="182875" rIns="91425" bIns="91425" anchor="t" anchorCtr="0" upright="1">
                                <a:noAutofit/>
                              </wps:bodyPr>
                            </wps:wsp>
                            <wps:wsp>
                              <wps:cNvPr id="1449654482"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5354855"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31134387" name="Google Shape;2170;p42"/>
                            <wpg:cNvGrpSpPr>
                              <a:grpSpLocks/>
                            </wpg:cNvGrpSpPr>
                            <wpg:grpSpPr bwMode="auto">
                              <a:xfrm flipH="1">
                                <a:off x="3" y="0"/>
                                <a:ext cx="2689101" cy="533422"/>
                                <a:chOff x="2" y="0"/>
                                <a:chExt cx="44054" cy="8616"/>
                              </a:xfrm>
                            </wpg:grpSpPr>
                            <wps:wsp>
                              <wps:cNvPr id="586666409"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156659481"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53683082"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اعتناق الفشل كفرصة للتعلم</w:t>
                                    </w:r>
                                  </w:p>
                                </w:txbxContent>
                              </wps:txbx>
                              <wps:bodyPr rot="0" vert="horz" wrap="square" lIns="365749" tIns="182875" rIns="91425" bIns="91425" anchor="t" anchorCtr="0" upright="1">
                                <a:noAutofit/>
                              </wps:bodyPr>
                            </wps:wsp>
                            <wps:wsp>
                              <wps:cNvPr id="1299586146"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1155530"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381349410"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2103590707"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8328867"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تبنّي روح التحدي</w:t>
                                </w:r>
                              </w:p>
                            </w:txbxContent>
                          </wps:txbx>
                          <wps:bodyPr rot="0" vert="horz" wrap="square" lIns="365749" tIns="182875" rIns="91425" bIns="91425" anchor="t" anchorCtr="0" upright="1">
                            <a:noAutofit/>
                          </wps:bodyPr>
                        </wps:wsp>
                        <wps:wsp>
                          <wps:cNvPr id="499775202"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03758213"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92856023"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31166597"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573885"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الاحتفاء بالتقدم والتطور</w:t>
                              </w:r>
                            </w:p>
                          </w:txbxContent>
                        </wps:txbx>
                        <wps:bodyPr rot="0" vert="horz" wrap="square" lIns="365749" tIns="182875" rIns="91425" bIns="91425" anchor="t" anchorCtr="0" upright="1">
                          <a:noAutofit/>
                        </wps:bodyPr>
                      </wps:wsp>
                      <wps:wsp>
                        <wps:cNvPr id="255112783"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99304382"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id="_x0000_s2312" style="width:459.2pt;height:161.7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">
                <v:shape id="Google Shape;2171;p42" o:spid="_x0000_s2313" style="position:absolute;left:51951;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6mcsA&#10;AADjAAAADwAAAGRycy9kb3ducmV2LnhtbESPQUsDMRCF74L/IYzgzSa2tZW1aSmCVjzZrS09Dptx&#10;s3YzWZLYXf+9EQSPM+99b94sVoNrxZlCbDxruB0pEMSVNw3XGt53Tzf3IGJCNth6Jg3fFGG1vLxY&#10;YGF8z1s6l6kWOYRjgRpsSl0hZawsOYwj3xFn7cMHhymPoZYmYJ/DXSvHSs2kw4bzBYsdPVqqTuWX&#10;yzVe95sybPrD21we1zL61n4+77W+vhrWDyASDenf/Ee/mMxN1WRyN1ezKfz+lBcgl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luLqZywAAAOMAAAAPAAAAAAAAAAAAAAAAAJgC&#10;AABkcnMvZG93bnJldi54bWxQSwUGAAAAAAQABAD1AAAAkA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2314" style="position:absolute;left:51951;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NEssA&#10;AADiAAAADwAAAGRycy9kb3ducmV2LnhtbESPQUvDQBSE74L/YXmCN7uJLSGN3RYpCAVFNJV6fWRf&#10;k9Ds23R3TdJ/7wpCj8PMfMOsNpPpxEDOt5YVpLMEBHFldcu1gq/9y0MOwgdkjZ1lUnAhD5v17c0K&#10;C21H/qShDLWIEPYFKmhC6AspfdWQQT+zPXH0jtYZDFG6WmqHY4SbTj4mSSYNthwXGuxp21B1Kn+M&#10;gnP68TZ+p5f9NnfncjjszPL99aDU/d30/AQi0BSu4f/2TivI59likc+XGfxdind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KWc0SywAAAOIAAAAPAAAAAAAAAAAAAAAAAJgC&#10;AABkcnMvZG93bnJldi54bWxQSwUGAAAAAAQABAD1AAAAkAMAAAAA&#10;" path="m17062,l,14585r17062,l17062,xe" fillcolor="#168489" stroked="f">
                  <v:path arrowok="t" o:extrusionok="f" o:connecttype="custom" o:connectlocs="296599,0;0,257159;296599,257159;296599,0" o:connectangles="0,0,0,0"/>
                </v:shape>
                <v:shape id="Google Shape;2173;p42" o:spid="_x0000_s2315" style="position:absolute;left:29241;top:14433;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r1cwA&#10;AADiAAAADwAAAGRycy9kb3ducmV2LnhtbESPQUvDQBSE70L/w/IKXqTdNCnFxm5LKFSjoGArnh/Z&#10;ZxKafRt21yb6611B8DjMzDfMZjeaTlzI+daygsU8AUFcWd1yreDtdJjdgvABWWNnmRR8kYfddnK1&#10;wVzbgV/pcgy1iBD2OSpoQuhzKX3VkEE/tz1x9D6sMxiidLXUDocIN51Mk2QlDbYcFxrsad9QdT5+&#10;GgXFy1A+lasb91DdZ+/FWT+m38+9UtfTsbgDEWgM/+G/dqkVpNlynaXL9QJ+L8U7ILc/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asjr1cwAAADiAAAADwAAAAAAAAAAAAAAAACY&#10;AgAAZHJzL2Rvd25yZXYueG1sUEsFBgAAAAAEAAQA9QAAAJE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الاستفادة من ملاحظات الآخرين</w:t>
                        </w:r>
                      </w:p>
                    </w:txbxContent>
                  </v:textbox>
                </v:shape>
                <v:shape id="Google Shape;2174;p42" o:spid="_x0000_s2316" style="position:absolute;left:29241;top:14433;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tLssA&#10;AADjAAAADwAAAGRycy9kb3ducmV2LnhtbESPQWvCQBCF74X+h2UKvdVdIzRNdBURCiItpVaoxyE7&#10;JsHsbMhuNf77zqHQ48y8ee99i9XoO3WhIbaBLUwnBhRxFVzLtYXD1+vTC6iYkB12gcnCjSKslvd3&#10;CyxduPInXfapVmLCsUQLTUp9qXWsGvIYJ6EnltspDB6TjEOt3YBXMfedzox51h5bloQGe9o0VJ33&#10;P97C97uevoVd3unZ4bzLjzd3/GgLax8fxvUcVKIx/Yv/vrdO6hfGZHmRFUIhTLIAvfw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0Ui0uywAAAOMAAAAPAAAAAAAAAAAAAAAAAJgC&#10;AABkcnMvZG93bnJldi54bWxQSwUGAAAAAAQABAD1AAAAkAM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317" style="position:absolute;left:40127;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9VAMwA&#10;AADjAAAADwAAAGRycy9kb3ducmV2LnhtbESPT2vCQBDF70K/wzKFXkQ3Wv/E6CoSKAiemha8Dtkx&#10;CWZnQ3ZN0n76riD0OPPe+82b3WEwteiodZVlBbNpBII4t7riQsH318ckBuE8ssbaMin4IQeH/cto&#10;h4m2PX9Sl/lCBAi7BBWU3jeJlC4vyaCb2oY4aFfbGvRhbAupW+wD3NRyHkUrabDicKHEhtKS8lt2&#10;N4Eyu2ebtOvpMj6Nl+vrb3FOF0el3l6H4xaEp8H/m5/pkw71l/PFKorj+B0eP4UFyP0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Ys9VAMwAAADjAAAADwAAAAAAAAAAAAAAAACY&#10;AgAAZHJzL2Rvd25yZXYueG1sUEsFBgAAAAAEAAQA9QAAAJEDAAAAAA==&#10;" path="m6335,l1,11085r71128,l77201,,6335,xe" fillcolor="#a0c9ca" stroked="f">
                  <v:stroke joinstyle="miter"/>
                  <v:path arrowok="t" o:extrusionok="f" o:connecttype="custom" o:connectlocs="110132,0;17,117495;1236551,117495;1342110,0;110132,0" o:connectangles="0,0,0,0,0" textboxrect="0,0,77201,11086"/>
                </v:shape>
                <v:group id="Group 1145512033" o:spid="_x0000_s2318" style="position:absolute;width:56134;height:12663" coordsize="56134,12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ao993IAAAA&#10;4wAAAA8AAAAAAAAAAAAAAAAAqgIAAGRycy9kb3ducmV2LnhtbFBLBQYAAAAABAAEAPoAAACfAwAA&#10;AAA=&#10;">
                  <v:shape id="Google Shape;2171;p42" o:spid="_x0000_s2319" style="position:absolute;left:51951;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H6McgA&#10;AADjAAAADwAAAGRycy9kb3ducmV2LnhtbERPS0sDMRC+C/6HMII3m1W0j7VpKYJWPNXVFo/DZtys&#10;biZLErvrv3cEwcvAfK/5ZrkefaeOFFMb2MDlpABFXAfbcmPg9eX+Yg4qZWSLXWAy8E0J1qvTkyWW&#10;Ngz8TMcqN0pCOJVowOXcl1qn2pHHNAk9sXDvIXrMssZG24iDhPtOXxXFVHtsWS447OnOUf1ZfXmp&#10;8bTfVnE7HHYz/bbRKXTu42FvzPnZuLkFlWnM/+I/96MV3+xmMZ9ey4DfnwQAv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gfoxyAAAAOMAAAAPAAAAAAAAAAAAAAAAAJgCAABk&#10;cnMvZG93bnJldi54bWxQSwUGAAAAAAQABAD1AAAAjQ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320" style="position:absolute;left:51951;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M5pMkA&#10;AADjAAAADwAAAGRycy9kb3ducmV2LnhtbERPX0vDMBB/F/Ydwg18c2mdbF1dNmQgDBRx3ZivR3O2&#10;xebSJbHtvr0RBB/v9//W29G0oifnG8sK0lkCgri0uuFKwen4fJeB8AFZY2uZFFzJw3YzuVljru3A&#10;B+qLUIkYwj5HBXUIXS6lL2sy6Ge2I47cp3UGQzxdJbXDIYabVt4nyUIabDg21NjRrqbyq/g2Ci7p&#10;++vwkV6Pu8xdiv68N6u3l7NSt9Px6RFEoDH8i//cex3nrx4Wyyxbzufw+1ME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XM5pMkAAADjAAAADwAAAAAAAAAAAAAAAACYAgAA&#10;ZHJzL2Rvd25yZXYueG1sUEsFBgAAAAAEAAQA9QAAAI4DAAAAAA==&#10;" path="m17062,l,14585r17062,l17062,xe" fillcolor="#168489" stroked="f">
                    <v:path arrowok="t" o:extrusionok="f" o:connecttype="custom" o:connectlocs="296599,0;0,257159;296599,257159;296599,0" o:connectangles="0,0,0,0"/>
                  </v:shape>
                  <v:shape id="Google Shape;2173;p42" o:spid="_x0000_s2321" style="position:absolute;left:29241;top:7329;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fUnMsA&#10;AADiAAAADwAAAGRycy9kb3ducmV2LnhtbESPUUvDMBSF3wX/Q7iCL+KSbTJKt2wUQa2Cg82x50tz&#10;15Y1NyWJa/XXG0Hw8XDO+Q5ntRltJy7kQ+tYw3SiQBBXzrRcazh8PN1nIEJENtg5Jg1fFGCzvr5a&#10;YW7cwDu67GMtEoRDjhqaGPtcylA1ZDFMXE+cvJPzFmOSvpbG45DgtpMzpRbSYstpocGeHhuqzvtP&#10;q6HYDuVbubjzL9Xz/Ficzevs+73X+vZmLJYgIo3xP/zXLo2GTGWZUvPpA/xeSnd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V9ScywAAAOIAAAAPAAAAAAAAAAAAAAAAAJgC&#10;AABkcnMvZG93bnJldi54bWxQSwUGAAAAAAQABAD1AAAAkAM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الجهد والاجتهاد</w:t>
                          </w:r>
                        </w:p>
                      </w:txbxContent>
                    </v:textbox>
                  </v:shape>
                  <v:shape id="Google Shape;2174;p42" o:spid="_x0000_s2322" style="position:absolute;left:29241;top:7329;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SOMgA&#10;AADjAAAADwAAAGRycy9kb3ducmV2LnhtbERPS2vCQBC+F/wPywje6iam1RhdRYRCkYr4AD0O2TEJ&#10;ZmdDdqvx33cLhR7ne8982Zla3Kl1lWUF8TACQZxbXXGh4HT8eE1BOI+ssbZMCp7kYLnovcwx0/bB&#10;e7offCFCCLsMFZTeN5mULi/JoBvahjhwV9sa9OFsC6lbfIRwU8tRFI2lwYpDQ4kNrUvKb4dvo+C8&#10;lfGX3UxqmZxum8nlqS+7aqrUoN+tZiA8df5f/Of+1GH+W5KmaRQn7/D7UwB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51I4yAAAAOMAAAAPAAAAAAAAAAAAAAAAAJgCAABk&#10;cnMvZG93bnJldi54bWxQSwUGAAAAAAQABAD1AAAAjQM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323" style="position:absolute;left:40127;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FT8oA&#10;AADiAAAADwAAAGRycy9kb3ducmV2LnhtbESPwUrDQBCG74LvsIzgpdjd1mg1dltKQCh4ahS8Dtlp&#10;EszOhuw2iT69cxA8Dv/838y33c++UyMNsQ1sYbU0oIir4FquLXy8v949gYoJ2WEXmCx8U4T97vpq&#10;i7kLE59oLFOtBMIxRwtNSn2udawa8hiXoSeW7BwGj0nGodZuwEngvtNrYx61x5blQoM9FQ1VX+XF&#10;C2V1KZ+LcaLPxXHxsDn/1G9FdrD29mY+vIBKNKf/5b/20VnI7jfGZOtMfhYl0QG9+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EhU/KAAAA4gAAAA8AAAAAAAAAAAAAAAAAmAIA&#10;AGRycy9kb3ducmV2LnhtbFBLBQYAAAAABAAEAPUAAACPAwAAAAA=&#10;" path="m6335,l1,11085r71128,l77201,,6335,xe" fillcolor="#a0c9ca" stroked="f">
                    <v:stroke joinstyle="miter"/>
                    <v:path arrowok="t" o:extrusionok="f" o:connecttype="custom" o:connectlocs="110132,0;17,117495;1236551,117495;1342110,0;110132,0" o:connectangles="0,0,0,0,0" textboxrect="0,0,77201,11086"/>
                  </v:shape>
                  <v:group id="Group 426404405" o:spid="_x0000_s2324" style="position:absolute;width:56134;height:5334" coordorigin="" coordsize="56134,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XDVBMoA&#10;AADiAAAADwAAAAAAAAAAAAAAAACqAgAAZHJzL2Rvd25yZXYueG1sUEsFBgAAAAAEAAQA+gAAAKED&#10;AAAAAA==&#10;">
                    <v:group id="Google Shape;2170;p42" o:spid="_x0000_s2325" style="position:absolute;left:29243;width:26891;height:5334;flip:x" coordorigin="29242" coordsize="4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mJ1HIAAAA&#10;4QAAAA8AAAAAAAAAAAAAAAAAqgIAAGRycy9kb3ducmV2LnhtbFBLBQYAAAAABAAEAPoAAACfAwAA&#10;AAA=&#10;">
                      <v:shape id="Google Shape;2171;p42" o:spid="_x0000_s2326" style="position:absolute;left:29242;width:69;height:8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ESckA&#10;AADjAAAADwAAAGRycy9kb3ducmV2LnhtbERPT0/CMBS/k/gdmmfiDVoJYWNSiDGB6MEDTBOOz/W5&#10;VdfXZa0w/PTWhITj+/1/y/XgWnGkPljPGu4nCgRx5Y3lWsNbuRnnIEJENth6Jg1nCrBe3YyWWBh/&#10;4h0d97EWKYRDgRqaGLtCylA15DBMfEecuE/fO4zp7GtpejylcNfKqVJz6dByamiwo6eGqu/9j9Mg&#10;1eKwVb9n9+rtV/bxUsb3nTVa390Ojw8gIg3xKr64n02aP1NZls/y+RT+f0oA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x/ESckAAADjAAAADwAAAAAAAAAAAAAAAACYAgAA&#10;ZHJzL2Rvd25yZXYueG1sUEsFBgAAAAAEAAQA9QAAAI4D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327" style="position:absolute;left:29262;top:44;width:49;height:42;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JdcsA&#10;AADjAAAADwAAAGRycy9kb3ducmV2LnhtbERP0WrCQBB8L/Qfji30rV5U1Jp6igRLRQStVfRxm9sm&#10;obm9NHdq/HtPEMo87c7OzM5o0phSnKh2hWUF7VYEgji1uuBMwfbr/eUVhPPIGkvLpOBCDibjx4cR&#10;xtqe+ZNOG5+JYMIuRgW591UspUtzMuhatiIO3I+tDfow1pnUNZ6DuSllJ4r60mDBISHHipKc0t/N&#10;0SigBqfbwWy/+kt23x/L9aI49JKLUs9PzfQNhKfG/x/f1XMd3h90+8N2JwBuncIC5PgK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Htol1ywAAAOMAAAAPAAAAAAAAAAAAAAAAAJgC&#10;AABkcnMvZG93bnJldi54bWxQSwUGAAAAAAQABAD1AAAAkAMAAAAA&#10;" path="m17062,l,14585r17062,l17062,xe" fillcolor="#168489" stroked="f">
                        <v:path arrowok="t" o:extrusionok="f" o:connecttype="custom" o:connectlocs="4859,0;0,4154;4859,4154;4859,0" o:connectangles="0,0,0,0"/>
                      </v:shape>
                      <v:shape id="Google Shape;2173;p42" o:spid="_x0000_s2328" style="position:absolute;left:29305;width:378;height:77;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Sdz8UA&#10;AADiAAAADwAAAGRycy9kb3ducmV2LnhtbESPzYrCMBSF98K8Q7gDs9PUVGWoRpEBwa1VXF+bO221&#10;uek0UTs+vVkILg/nj2+x6m0jbtT52rGG8SgBQVw4U3Op4bDfDL9B+IBssHFMGv7Jw2r5MVhgZtyd&#10;d3TLQyniCPsMNVQhtJmUvqjIoh+5ljh6v66zGKLsSmk6vMdx20iVJDNpseb4UGFLPxUVl/xqNZwc&#10;/pl8/dhcxgd/Yk/qGM5K66/Pfj0HEagP7/CrvTUapqlKU6UmESIiRRy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FJ3PxQAAAOIAAAAPAAAAAAAAAAAAAAAAAJgCAABkcnMv&#10;ZG93bnJldi54bWxQSwUGAAAAAAQABAD1AAAAigM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التركيز على العملية، لا النتيجة</w:t>
                              </w:r>
                            </w:p>
                          </w:txbxContent>
                        </v:textbox>
                      </v:shape>
                      <v:shape id="Google Shape;2174;p42" o:spid="_x0000_s2329" style="position:absolute;left:29329;width:354;height:77;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TM2sYA&#10;AADjAAAADwAAAGRycy9kb3ducmV2LnhtbERPyW7CMBC9V+IfrEHiVhyisAUMqipR9dYS+IBRPFkg&#10;HofYQPj7Ggmpx3n7rLe9acSNOldbVjAZRyCIc6trLhUcD7v3BQjnkTU2lknBgxxsN4O3Naba3nlP&#10;t8yXIoSwS1FB5X2bSunyigy6sW2JA1fYzqAPZ1dK3eE9hJtGxlE0kwZrDg0VtvRZUX7OrkZB/8vF&#10;5RT7KN5Ny+yrMD+P47xQajTsP1YgPPX+X/xyf+swP0mWs2mSLGJ4/hQA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TM2sYAAADjAAAADwAAAAAAAAAAAAAAAACYAgAAZHJz&#10;L2Rvd25yZXYueG1sUEsFBgAAAAAEAAQA9QAAAIsDAAAAAA==&#10;" path="m1025,1l1,1775r120384,l108645,23599r2691,l124183,1,1025,1xe" fillcolor="#a0c9ca" stroked="f">
                        <v:path arrowok="t" o:extrusionok="f" o:connecttype="custom" o:connectlocs="292,0;0,580;34285,580;30942,7714;31708,7714;35367,0;292,0" o:connectangles="0,0,0,0,0,0,0"/>
                      </v:shape>
                      <v:shape id="Google Shape;2175;p42" o:spid="_x0000_s2330" style="position:absolute;left:29285;top:67;width:220;height:19;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mdf8sA&#10;AADjAAAADwAAAGRycy9kb3ducmV2LnhtbESPT0sDMRTE74LfIbyCN5u0dW1ZmxYRSq3UQ/+eH8lz&#10;d3Xzsm5id/32RhA8DjPzG2a+7F0tLtSGyrOG0VCBIDbeVlxoOB5WtzMQISJbrD2Thm8KsFxcX80x&#10;t77jHV32sRAJwiFHDWWMTS5lMCU5DEPfECfvzbcOY5JtIW2LXYK7Wo6VupcOK04LJTb0VJL52H85&#10;DeZz+/4aNucTvXSu2ki5Vma71vpm0D8+gIjUx//wX/vZahiraTbJ7mZZBr+f0h+Qi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SZ1/ywAAAOMAAAAPAAAAAAAAAAAAAAAAAJgC&#10;AABkcnMvZG93bnJldi54bWxQSwUGAAAAAAQABAD1AAAAkAM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331" style="position:absolute;width:26891;height:5334;flip:x" coordorigin="2" coordsize="44054,8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x/iKccAAADj&#10;AAAADwAAAAAAAAAAAAAAAACqAgAAZHJzL2Rvd25yZXYueG1sUEsFBgAAAAAEAAQA+gAAAJ4DAAAA&#10;AA==&#10;">
                      <v:shape id="Google Shape;2171;p42" o:spid="_x0000_s2332" style="position:absolute;left:2;width:6849;height:861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lsYA&#10;AADiAAAADwAAAGRycy9kb3ducmV2LnhtbERPXWvCMBR9F/Yfwh34IjOZTFerUYau4JMw5w+4NNe2&#10;W3NTkqjdv18EwfN2OF+c5bq3rbiQD41jDa9jBYK4dKbhSsPxu3jJQISIbLB1TBr+KMB69TRYYm7c&#10;lb/ocoiVSCUcctRQx9jlUoayJoth7DripJ2ctxgT9ZU0Hq+p3LZyotRMWmw4LdTY0aam8vdwthpG&#10;7Y/fNNuwV9n75+S49cVp6gqth8/9xwJEpD4+zPf0zmiYZrOENzWH26V0B+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klsYAAADiAAAADwAAAAAAAAAAAAAAAACYAgAAZHJz&#10;L2Rvd25yZXYueG1sUEsFBgAAAAAEAAQA9QAAAIsDA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333" style="position:absolute;left:1992;top:4462;width:4859;height:4154;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EtMcA&#10;AADjAAAADwAAAGRycy9kb3ducmV2LnhtbERPzWrCQBC+F/oOyxS81U1Eg42u0gqCFy2NPfQ4ZMds&#10;SHY2ZDeavn1XEHqc73/W29G24kq9rx0rSKcJCOLS6ZorBd/n/esShA/IGlvHpOCXPGw3z09rzLW7&#10;8Rddi1CJGMI+RwUmhC6X0peGLPqp64gjd3G9xRDPvpK6x1sMt62cJUkmLdYcGwx2tDNUNsVgFcjG&#10;mWIYPs8/bn4qx0aHjwMflZq8jO8rEIHG8C9+uA86zk8XWbZ4my9TuP8UAZ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BLTHAAAA4wAAAA8AAAAAAAAAAAAAAAAAmAIAAGRy&#10;cy9kb3ducmV2LnhtbFBLBQYAAAAABAAEAPUAAACMAwAAAAA=&#10;" path="m17062,l,14585r17062,l17062,xe" fillcolor="#343c4f" stroked="f">
                        <v:path arrowok="t" o:extrusionok="f" o:connecttype="custom" o:connectlocs="4859,0;0,4154;4859,4154;4859,0" o:connectangles="0,0,0,0"/>
                      </v:shape>
                      <v:shape id="Google Shape;2173;p42" o:spid="_x0000_s2334" style="position:absolute;left:6251;width:37805;height:7714;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SjfcUA&#10;AADjAAAADwAAAGRycy9kb3ducmV2LnhtbERPzWqDQBC+B/oOyxR6i2sMTcW6CVIQco0NOY/uVG3c&#10;WetuEpun7xYKPc73P/luNoO40uR6ywpWUQyCuLG651bB8b1cpiCcR9Y4WCYF3+Rgt31Y5Jhpe+MD&#10;XSvfihDCLkMFnfdjJqVrOjLoIjsSB+7DTgZ9OKdW6glvIdwMMonjjTTYc2jocKS3jppzdTEKaotf&#10;uiru5Xl1dDU7Sk7+M1Hq6XEuXkF4mv2/+M+912H+y/N6k67jNIHfnwIA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KN9xQAAAOMAAAAPAAAAAAAAAAAAAAAAAJgCAABkcnMv&#10;ZG93bnJldi54bWxQSwUGAAAAAAQABAD1AAAAigM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اعتناق الفشل كفرصة للتعلم</w:t>
                              </w:r>
                            </w:p>
                          </w:txbxContent>
                        </v:textbox>
                      </v:shape>
                      <v:shape id="Google Shape;2174;p42" o:spid="_x0000_s2335" style="position:absolute;left:8689;width:35367;height:7714;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ZyskA&#10;AADjAAAADwAAAGRycy9kb3ducmV2LnhtbERPzWrCQBC+C77DMoI33Sg1xtRVpGgt2EO1XrwN2WkS&#10;zc6G7FZTn75bKHic73/my9ZU4kqNKy0rGA0jEMSZ1SXnCo6fm0ECwnlkjZVlUvBDDpaLbmeOqbY3&#10;3tP14HMRQtilqKDwvk6ldFlBBt3Q1sSB+7KNQR/OJpe6wVsIN5UcR1EsDZYcGgqs6aWg7HL4NgrM&#10;VurX9/Nltz/dp2ukXfKxvmdK9Xvt6hmEp9Y/xP/uNx3mj2ezSRKPnmL4+ykA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ZwZyskAAADjAAAADwAAAAAAAAAAAAAAAACYAgAA&#10;ZHJzL2Rvd25yZXYueG1sUEsFBgAAAAAEAAQA9QAAAI4DAAAAAA==&#10;" path="m1025,1l1,1775r120384,l108645,23599r2691,l124183,1,1025,1xe" fillcolor="#a5a5a5 [2092]" stroked="f">
                        <v:path arrowok="t" o:extrusionok="f" o:connecttype="custom" o:connectlocs="292,0;0,580;34285,580;30942,7714;31708,7714;35367,0;292,0" o:connectangles="0,0,0,0,0,0,0"/>
                      </v:shape>
                      <v:shape id="Google Shape;2175;p42" o:spid="_x0000_s2336" style="position:absolute;left:4236;top:6718;width:21987;height:1898;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oVMgA&#10;AADjAAAADwAAAGRycy9kb3ducmV2LnhtbESPwU7DMBBE70j8g7VI3KiTVmlRqFsBEoIjtBw4LvHW&#10;jojXkW3S8PfsAYnjanbe6G33cxjURCn3kQ3UiwoUcRdtz87A+/Hp5hZULsgWh8hk4Icy7HeXF1ts&#10;bTzzG02H4pRAOLdowJcytlrnzlPAvIgjsWSnmAIWOZPTNuFZ4GHQy6pa64A9y4LHkR49dV+H7yCU&#10;+fTaF//wOazdlI7uYzUF/WzM9dV8fweq0Fz+n//aL9bAstrUddM0K7EQJ/EBv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gWhUyAAAAOMAAAAPAAAAAAAAAAAAAAAAAJgCAABk&#10;cnMvZG93bnJldi54bWxQSwUGAAAAAAQABAD1AAAAjQM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2337" style="position:absolute;left:22710;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qDsgA&#10;AADiAAAADwAAAGRycy9kb3ducmV2LnhtbESPzW6CQBSF9yZ9h8lt0p0OKDVKGU3TRkOX2nZ/w9wC&#10;hblDmBHw7Z2FicuT85cv20+mFQP1rrasIF5EIIgLq2suFfx8H+YbEM4ja2wtk4IrOdjvnmYZptqO&#10;fKLh7EsRRtilqKDyvkuldEVFBt3CdsTB+7O9QR9kX0rd4xjGTSuXUbSWBmsODxV29FFR0ZwvRsG/&#10;/doOh+vnb34c81MjL8nyNbdKvTxP728gPE3+Eb63c61gtYlXyTaJA0RACjggd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6SoOyAAAAOIAAAAPAAAAAAAAAAAAAAAAAJgCAABk&#10;cnMvZG93bnJldi54bWxQSwUGAAAAAAQABAD1AAAAjQM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2338" style="position:absolute;left:22710;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l+88kA&#10;AADjAAAADwAAAGRycy9kb3ducmV2LnhtbESPQUvEMBSE74L/ITzBm5tsFlutm11EUfRodff8aJ5N&#10;sXkpTdx2/fVGEPY4zMw3zHo7+14caIxdYAPLhQJB3ATbcWvg4/3p6gZETMgW+8Bk4EgRtpvzszVW&#10;Nkz8Roc6tSJDOFZowKU0VFLGxpHHuAgDcfY+w+gxZTm20o44ZbjvpVaqkB47zgsOB3pw1HzV395A&#10;UT/uldsd6/6n075YvepyetbGXF7M93cgEs3pFP5vv1gDeqlW17eqVCX8fcp/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gl+88kAAADjAAAADwAAAAAAAAAAAAAAAACYAgAA&#10;ZHJzL2Rvd25yZXYueG1sUEsFBgAAAAAEAAQA9QAAAI4DAAAAAA==&#10;" path="m17062,l,14585r17062,l17062,xe" fillcolor="#343c4f" stroked="f">
                    <v:path arrowok="t" o:extrusionok="f" o:connecttype="custom" o:connectlocs="296599,0;0,257159;296599,257159;296599,0" o:connectangles="0,0,0,0"/>
                  </v:shape>
                  <v:shape id="Google Shape;2173;p42" o:spid="_x0000_s2339" style="position:absolute;top:7329;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V2NcgA&#10;AADiAAAADwAAAGRycy9kb3ducmV2LnhtbERPXUvDMBR9F/Yfwh34Ilu6Tmqpy0YZqFVQcBOfL821&#10;LWtuShLX6q83guDj4XxvdpPpxZmc7ywrWC0TEMS11R03Ct6Od4schA/IGnvLpOCLPOy2s4sNFtqO&#10;/ErnQ2hEDGFfoII2hKGQ0tctGfRLOxBH7sM6gyFC10jtcIzhppdpkmTSYMexocWB9i3Vp8OnUVC+&#10;jNVTlV25h/p+/V6e9GP6/TwodTmfylsQgabwL/5zVzrOv87XaZ5nN/B7KWK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pXY1yAAAAOIAAAAPAAAAAAAAAAAAAAAAAJgCAABk&#10;cnMvZG93bnJldi54bWxQSwUGAAAAAAQABAD1AAAAjQM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تبنّي روح التحدي</w:t>
                          </w:r>
                        </w:p>
                      </w:txbxContent>
                    </v:textbox>
                  </v:shape>
                  <v:shape id="Google Shape;2174;p42" o:spid="_x0000_s2340" style="position:absolute;top:7329;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IvMgA&#10;AADiAAAADwAAAGRycy9kb3ducmV2LnhtbESPQWsCMRSE74X+h/AKvdXEULu6GqUIgpcitfX+3Dx3&#10;Fzcv203U9d83guBxmJlvmNmid404UxdqzwaGAwWCuPC25tLA78/qbQwiRGSLjWcycKUAi/nz0wxz&#10;6y/8TedtLEWCcMjRQBVjm0sZioochoFviZN38J3DmGRXStvhJcFdI7VSH9JhzWmhwpaWFRXH7ckZ&#10;WO83f9wcM1xdN6Nd/aXdcKy0Ma8v/ecURKQ+PsL39toaeJ9MsmyklYbbpXQH5P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gi8yAAAAOIAAAAPAAAAAAAAAAAAAAAAAJgCAABk&#10;cnMvZG93bnJldi54bWxQSwUGAAAAAAQABAD1AAAAjQM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341" style="position:absolute;left:10885;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wbBMsA&#10;AADjAAAADwAAAGRycy9kb3ducmV2LnhtbERPS0sDMRC+C/6HMII3m+0W22VtWlQQKkilj4Pexs24&#10;WbqZbJPYbvvrjSD0ON97pvPetuJAPjSOFQwHGQjiyumGawXbzctdASJEZI2tY1JwogDz2fXVFEvt&#10;jryiwzrWIoVwKFGBibErpQyVIYth4DrixH07bzGm09dSezymcNvKPMvG0mLDqcFgR8+Gqt36xyoY&#10;b/Zfxf7982O1fPJvr+fF7hzNVqnbm/7xAUSkPl7E/+6FTvPzbDS5L/LhCP5+SgDI2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wbBsEywAAAOMAAAAPAAAAAAAAAAAAAAAAAJgC&#10;AABkcnMvZG93bnJldi54bWxQSwUGAAAAAAQABAD1AAAAkAMAA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2342" style="position:absolute;left:22710;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USZcQA&#10;AADiAAAADwAAAGRycy9kb3ducmV2LnhtbERPTWvCQBC9C/6HZYTedGNaRaOrSIslPWrrfciOSTQ7&#10;G7JrEv+9KxQ8Pt73etubSrTUuNKygukkAkGcWV1yruDvdz9egHAeWWNlmRTcycF2MxysMdG24wO1&#10;R5+LEMIuQQWF93UipcsKMugmtiYO3Nk2Bn2ATS51g10IN5WMo2guDZYcGgqs6bOg7Hq8GQUX+7Ns&#10;9/evU/rdpYervH3Es9Qq9TbqdysQnnr/Ev+7Ux3mL+PFbB7F7/C8FDDI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1EmXEAAAA4gAAAA8AAAAAAAAAAAAAAAAAmAIAAGRycy9k&#10;b3ducmV2LnhtbFBLBQYAAAAABAAEAPUAAACJAw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1338CC" w:rsidRDefault="001338CC" w:rsidP="005B7624">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2343" style="position:absolute;left:22710;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Fh8gA&#10;AADhAAAADwAAAGRycy9kb3ducmV2LnhtbESPQUvDQBSE74L/YXmCN7tJSrcauy2iWPRotD0/sq/Z&#10;0OzbkF2b1F/vCkKPw8x8w6w2k+vEiYbQetaQzzIQxLU3LTcavj5f7+5BhIhssPNMGs4UYLO+vlph&#10;afzIH3SqYiMShEOJGmyMfSllqC05DDPfEyfv4AeHMcmhkWbAMcFdJ4ssU9Jhy2nBYk/Plupj9e00&#10;qOpln9nduep+2sKp+XuxHLeF1rc309MjiEhTvIT/229GwzzPlVo8LOHvUXoD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G0WHyAAAAOEAAAAPAAAAAAAAAAAAAAAAAJgCAABk&#10;cnMvZG93bnJldi54bWxQSwUGAAAAAAQABAD1AAAAjQMAAAAA&#10;" path="m17062,l,14585r17062,l17062,xe" fillcolor="#343c4f" stroked="f">
                  <v:path arrowok="t" o:extrusionok="f" o:connecttype="custom" o:connectlocs="296599,0;0,257159;296599,257159;296599,0" o:connectangles="0,0,0,0"/>
                </v:shape>
                <v:shape id="Google Shape;2173;p42" o:spid="_x0000_s2344" style="position:absolute;top:14433;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2hicwA&#10;AADiAAAADwAAAGRycy9kb3ducmV2LnhtbESPQUvDQBSE74L/YXmCF2k3prSmabclCGoUFFql50f2&#10;NQnNvg27axP99a4geBxm5htmvR1NJ87kfGtZwe00AUFcWd1yreDj/WGSgfABWWNnmRR8kYft5vJi&#10;jbm2A+/ovA+1iBD2OSpoQuhzKX3VkEE/tT1x9I7WGQxRulpqh0OEm06mSbKQBluOCw32dN9Qddp/&#10;GgXF21C+lIsb91Q9zg7FST+n36+9UtdXY7ECEWgM/+G/dqkVpMlyfjfLsjn8Xop3QG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Q2hicwAAADiAAAADwAAAAAAAAAAAAAAAACY&#10;AgAAZHJzL2Rvd25yZXYueG1sUEsFBgAAAAAEAAQA9QAAAJE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1338CC" w:rsidRDefault="001338CC" w:rsidP="005B7624">
                        <w:pPr>
                          <w:bidi w:val="0"/>
                          <w:spacing w:line="192" w:lineRule="auto"/>
                          <w:jc w:val="center"/>
                          <w:rPr>
                            <w:rFonts w:ascii="Adobe Arabic" w:eastAsia="GE Dinar Two Medium" w:hAnsi="Adobe Arabic" w:cs="Adobe Arabic"/>
                            <w:b/>
                            <w:bCs/>
                            <w:color w:val="000000"/>
                            <w:kern w:val="24"/>
                            <w:sz w:val="32"/>
                            <w:szCs w:val="32"/>
                            <w:lang w:bidi="ar-SY"/>
                          </w:rPr>
                        </w:pPr>
                        <w:r w:rsidRPr="005B7624">
                          <w:rPr>
                            <w:rFonts w:ascii="Adobe Arabic" w:eastAsia="GE Dinar Two Medium" w:hAnsi="Adobe Arabic" w:cs="Adobe Arabic"/>
                            <w:b/>
                            <w:bCs/>
                            <w:color w:val="000000"/>
                            <w:kern w:val="24"/>
                            <w:sz w:val="32"/>
                            <w:szCs w:val="32"/>
                            <w:rtl/>
                            <w:lang w:bidi="ar-SY"/>
                          </w:rPr>
                          <w:t>الاحتفاء بالتقدم والتطور</w:t>
                        </w:r>
                      </w:p>
                    </w:txbxContent>
                  </v:textbox>
                </v:shape>
                <v:shape id="Google Shape;2174;p42" o:spid="_x0000_s2345" style="position:absolute;top:14433;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67sgA&#10;AADiAAAADwAAAGRycy9kb3ducmV2LnhtbESPQWvCQBSE70L/w/KE3nSTLdGQukoRBC9Fqu39NftM&#10;gtm3MbvV+O9doeBxmJlvmMVqsK24UO8bxxrSaQKCuHSm4UrD92EzyUH4gGywdUwabuRhtXwZLbAw&#10;7spfdNmHSkQI+wI11CF0hZS+rMmin7qOOHpH11sMUfaVND1eI9y2UiXJTFpsOC7U2NG6pvK0/7Ma&#10;tr+7M7enOW5uu+yn+VQ2zROl9et4+HgHEWgIz/B/e2s0qCxLUzXP3+BxKd4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ZrruyAAAAOIAAAAPAAAAAAAAAAAAAAAAAJgCAABk&#10;cnMvZG93bnJldi54bWxQSwUGAAAAAAQABAD1AAAAjQM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346" style="position:absolute;left:10885;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UmMM0A&#10;AADiAAAADwAAAGRycy9kb3ducmV2LnhtbESPT0sDMRTE70K/Q3gFbzZrq2W7Ni0qCBWkpX8Oentu&#10;npulm5dtEtu1n94UBI/DzPyGmc4724gj+VA7VnA7yEAQl07XXCnYbV9uchAhImtsHJOCHwown/Wu&#10;plhod+I1HTexEgnCoUAFJsa2kDKUhiyGgWuJk/flvMWYpK+k9nhKcNvIYZaNpcWa04LBlp4NlfvN&#10;t1Uw3h4+88Pq4329fPJvr+fF/hzNTqnrfvf4ACJSF//Df+2FVnA/mYyyu1E+hMuldAfk7Bc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91JjDNAAAA4gAAAA8AAAAAAAAAAAAAAAAA&#10;mAIAAGRycy9kb3ducmV2LnhtbFBLBQYAAAAABAAEAPUAAACSAwAAAAA=&#10;" path="m6335,l1,11085r71128,l77201,,6335,xe" fillcolor="#a5a5a5 [2092]" stroked="f">
                  <v:stroke joinstyle="miter"/>
                  <v:path arrowok="t" o:extrusionok="f" o:connecttype="custom" o:connectlocs="110132,0;17,117495;1236551,117495;1342110,0;110132,0" o:connectangles="0,0,0,0,0" textboxrect="0,0,77201,11086"/>
                </v:shape>
                <w10:wrap anchorx="page"/>
                <w10:anchorlock/>
              </v:group>
            </w:pict>
          </mc:Fallback>
        </mc:AlternateConten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2A20EB1E" wp14:editId="2F153C31">
                <wp:extent cx="5731510" cy="891540"/>
                <wp:effectExtent l="0" t="0" r="2540" b="22860"/>
                <wp:docPr id="406337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02102481" name="مجموعة 47"/>
                        <wpg:cNvGrpSpPr/>
                        <wpg:grpSpPr>
                          <a:xfrm>
                            <a:off x="0" y="0"/>
                            <a:ext cx="5731510" cy="895351"/>
                            <a:chOff x="0" y="0"/>
                            <a:chExt cx="5878196" cy="918845"/>
                          </a:xfrm>
                        </wpg:grpSpPr>
                        <wpg:grpSp>
                          <wpg:cNvPr id="552742173" name="مجموعة 48"/>
                          <wpg:cNvGrpSpPr/>
                          <wpg:grpSpPr>
                            <a:xfrm>
                              <a:off x="0" y="0"/>
                              <a:ext cx="5878196" cy="918845"/>
                              <a:chOff x="0" y="0"/>
                              <a:chExt cx="6240348" cy="919070"/>
                            </a:xfrm>
                          </wpg:grpSpPr>
                          <wpg:grpSp>
                            <wpg:cNvPr id="1489993748" name="مجموعة 49"/>
                            <wpg:cNvGrpSpPr/>
                            <wpg:grpSpPr>
                              <a:xfrm>
                                <a:off x="0" y="169208"/>
                                <a:ext cx="5433072" cy="580613"/>
                                <a:chOff x="0" y="169208"/>
                                <a:chExt cx="5433072" cy="580613"/>
                              </a:xfrm>
                            </wpg:grpSpPr>
                            <wps:wsp>
                              <wps:cNvPr id="12741515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294145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31320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463886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العملية، لا النتيجة:</w:t>
                                </w:r>
                              </w:p>
                            </w:txbxContent>
                          </wps:txbx>
                          <wps:bodyPr wrap="square" rtlCol="1">
                            <a:spAutoFit/>
                          </wps:bodyPr>
                        </wps:wsp>
                      </wpg:grpSp>
                      <pic:pic xmlns:pic="http://schemas.openxmlformats.org/drawingml/2006/picture">
                        <pic:nvPicPr>
                          <pic:cNvPr id="123725251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">
                <v:group id="مجموعة 47" o:spid="_x0000_s23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hK/5HL&#10;AAAA4gAAAA8AAAAAAAAAAAAAAAAAqgIAAGRycy9kb3ducmV2LnhtbFBLBQYAAAAABAAEAPoAAACi&#10;AwAAAAA=&#10;">
                  <v:group id="مجموعة 48" o:spid="_x0000_s23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oZmJPL&#10;AAAA4gAAAA8AAAAAAAAAAAAAAAAAqgIAAGRycy9kb3ducmV2LnhtbFBLBQYAAAAABAAEAPoAAACi&#10;AwAAAAA=&#10;">
                    <v:group id="مجموعة 49" o:spid="_x0000_s23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xDWR&#10;PM0AAADjAAAADwAAAAAAAAAAAAAAAACqAgAAZHJzL2Rvd25yZXYueG1sUEsFBgAAAAAEAAQA+gAA&#10;AKQDAAAAAA==&#10;">
                      <v:shape id="شكل حر 50" o:spid="_x0000_s23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SG2ccA&#10;AADjAAAADwAAAGRycy9kb3ducmV2LnhtbERPzWrCQBC+C32HZQRvuok1tk2zkVIQpHjQ2NLrkJ0m&#10;wexsyK4a374rCB7n+59sNZhWnKl3jWUF8SwCQVxa3XCl4Puwnr6CcB5ZY2uZFFzJwSp/GmWYanvh&#10;PZ0LX4kQwi5FBbX3XSqlK2sy6Ga2Iw7cn+0N+nD2ldQ9XkK4aeU8ipbSYMOhocaOPmsqj8XJKFh+&#10;Jb+7XblO9sXmeevI6B9tvVKT8fDxDsLT4B/iu3ujw/z5yyJO4uQthttPAQCZ/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Uhtn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8UA&#10;AADjAAAADwAAAGRycy9kb3ducmV2LnhtbERPS2vCQBC+C/6HZQq9iG6URGrqKmIp9OiLnsfsdBOa&#10;nY3ZbUz/vSsIHud7z3Ld21p01PrKsYLpJAFBXDhdsVFwOn6O30D4gKyxdkwK/snDejUcLDHX7sp7&#10;6g7BiBjCPkcFZQhNLqUvSrLoJ64hjtyPay2GeLZG6havMdzWcpYkc2mx4thQYkPbkorfw59VgBe7&#10;+z674Hx3NuZjlDX9SGdKvb70m3cQgfrwFD/cXzrOz2aLdJpm8xTuP0UA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0D7xQAAAOMAAAAPAAAAAAAAAAAAAAAAAJgCAABkcnMv&#10;ZG93bnJldi54bWxQSwUGAAAAAAQABAD1AAAAigMAAAAA&#10;" fillcolor="#a5a5a5 [2092]" stroked="f" strokeweight="1pt">
                        <v:stroke joinstyle="miter"/>
                      </v:roundrect>
                    </v:group>
                    <v:oval id="شكل بيضاوي 52" o:spid="_x0000_s23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8wscA&#10;AADjAAAADwAAAGRycy9kb3ducmV2LnhtbERPX2vCMBB/H/gdwgl7m4kVyqxGkQ1hgw22On0+mrMt&#10;NpfSRFu//SIIPt7v/y3Xg23EhTpfO9YwnSgQxIUzNZca/nbbl1cQPiAbbByThit5WK9GT0vMjOv5&#10;ly55KEUMYZ+hhiqENpPSFxVZ9BPXEkfu6DqLIZ5dKU2HfQy3jUyUSqXFmmNDhS29VVSc8rPV8HM6&#10;7q+Hzy/1Xbo+T3v7niRmp/XzeNgsQAQawkN8d3+YOF/NZ9NZouYp3H6KAM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5/MLHAAAA4wAAAA8AAAAAAAAAAAAAAAAAmAIAAGRy&#10;cy9kb3ducmV2LnhtbFBLBQYAAAAABAAEAPUAAACMAwAAAAA=&#10;" filled="f" strokecolor="#168489" strokeweight="1pt">
                      <v:stroke joinstyle="miter"/>
                    </v:oval>
                  </v:group>
                  <v:shape id="مربع نص 41" o:spid="_x0000_s235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tZ8gA&#10;AADiAAAADwAAAGRycy9kb3ducmV2LnhtbESPzWrDMBCE74W+g9hAb42cphXGjRJCfyCHXpq698Xa&#10;WibWyljb2Hn7qlDocZiZb5jNbg69OtOYusgWVssCFHETXcethfrj9bYElQTZYR+ZLFwowW57fbXB&#10;ysWJ3+l8lFZlCKcKLXiRodI6NZ4CpmUciLP3FceAkuXYajfilOGh13dFYXTAjvOCx4GePDWn43ew&#10;IOL2q0v9EtLhc357nnzRPGBt7c1i3j+CEprlP/zXPjgLxtybdVmaNfxey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BK1n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العملية، لا النتيجة:</w:t>
                          </w:r>
                        </w:p>
                      </w:txbxContent>
                    </v:textbox>
                  </v:shape>
                </v:group>
                <v:shape id="صورة 54" o:spid="_x0000_s23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aiPzJAAAA4wAAAA8AAABkcnMvZG93bnJldi54bWxET19PwjAQfzfxOzRn4pt0bEFwUogaTEx4&#10;ggnx8VzPbdJeZ1thfntqYuLj/f7ffDlYI47kQ+dYwXiUgSCune64UfBaPd/MQISIrNE4JgU/FGC5&#10;uLyYY6ndiTd03MZGpBAOJSpoY+xLKUPdksUwcj1x4j6ctxjT6RupPZ5SuDUyz7JbabHj1NBiT08t&#10;1Yftt1Ww9o/vn3fV3lRfm7fVzBTT3WG1Vur6ani4BxFpiP/iP/eLTvPzYppP8sm4gN+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pqI/MkAAADjAAAADwAAAAAAAAAA&#10;AAAAAACfAgAAZHJzL2Rvd25yZXYueG1sUEsFBgAAAAAEAAQA9wAAAJUDA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الاهتمام بالخطوات التي يتخذها الفرد للتعامل مع التحدي، أكثر من التركيز على النتيجة النهائية</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الاعتراف بالتقدم الصغير والتحسينات التدريجية</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3CF2BBE3" wp14:editId="548474F0">
                <wp:extent cx="5731510" cy="891540"/>
                <wp:effectExtent l="0" t="0" r="2540" b="22860"/>
                <wp:docPr id="16594963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39694006" name="مجموعة 47"/>
                        <wpg:cNvGrpSpPr/>
                        <wpg:grpSpPr>
                          <a:xfrm>
                            <a:off x="0" y="0"/>
                            <a:ext cx="5731510" cy="895351"/>
                            <a:chOff x="0" y="0"/>
                            <a:chExt cx="5878196" cy="918845"/>
                          </a:xfrm>
                        </wpg:grpSpPr>
                        <wpg:grpSp>
                          <wpg:cNvPr id="2094742744" name="مجموعة 48"/>
                          <wpg:cNvGrpSpPr/>
                          <wpg:grpSpPr>
                            <a:xfrm>
                              <a:off x="0" y="0"/>
                              <a:ext cx="5878196" cy="918845"/>
                              <a:chOff x="0" y="0"/>
                              <a:chExt cx="6240348" cy="919070"/>
                            </a:xfrm>
                          </wpg:grpSpPr>
                          <wpg:grpSp>
                            <wpg:cNvPr id="126016399" name="مجموعة 49"/>
                            <wpg:cNvGrpSpPr/>
                            <wpg:grpSpPr>
                              <a:xfrm>
                                <a:off x="0" y="169208"/>
                                <a:ext cx="5433072" cy="580613"/>
                                <a:chOff x="0" y="169208"/>
                                <a:chExt cx="5433072" cy="580613"/>
                              </a:xfrm>
                            </wpg:grpSpPr>
                            <wps:wsp>
                              <wps:cNvPr id="21378180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92515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50988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1525778"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اعتناق الفشل كفرصة للتعلم:</w:t>
                                </w:r>
                              </w:p>
                            </w:txbxContent>
                          </wps:txbx>
                          <wps:bodyPr wrap="square" rtlCol="1">
                            <a:spAutoFit/>
                          </wps:bodyPr>
                        </wps:wsp>
                      </wpg:grpSp>
                      <pic:pic xmlns:pic="http://schemas.openxmlformats.org/drawingml/2006/picture">
                        <pic:nvPicPr>
                          <pic:cNvPr id="105750577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PeiLCAgAAOQ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G096IsICAAA5B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3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KH8THL&#10;AAAA4wAAAA8AAAAAAAAAAAAAAAAAqgIAAGRycy9kb3ducmV2LnhtbFBLBQYAAAAABAAEAPoAAACi&#10;AwAAAAA=&#10;">
                  <v:group id="مجموعة 48" o:spid="_x0000_s23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az+0&#10;2c0AAADjAAAADwAAAAAAAAAAAAAAAACqAgAAZHJzL2Rvd25yZXYueG1sUEsFBgAAAAAEAAQA+gAA&#10;AKQDAAAAAA==&#10;">
                    <v:group id="مجموعة 49" o:spid="_x0000_s23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Suu9xgAAAOIA&#10;AAAPAAAAAAAAAAAAAAAAAKoCAABkcnMvZG93bnJldi54bWxQSwUGAAAAAAQABAD6AAAAnQMAAAAA&#10;">
                      <v:shape id="شكل حر 50" o:spid="_x0000_s23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0pskA&#10;AADjAAAADwAAAGRycy9kb3ducmV2LnhtbESPQYvCMBSE78L+h/AWvGlaRe12jSKCIOJBq8teH83b&#10;tmzzUpqo9d8bQfA4zMw3zHzZmVpcqXWVZQXxMAJBnFtdcaHgfNoMEhDOI2usLZOCOzlYLj56c0y1&#10;vfGRrpkvRICwS1FB6X2TSunykgy6oW2Ig/dnW4M+yLaQusVbgJtajqJoKg1WHBZKbGhdUv6fXYyC&#10;6W7yezjkm8kx2473joz+0dYr1f/sVt8gPHX+HX61t1rBKB7PkjiJvmbw/BT+gF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0p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UesYA&#10;AADjAAAADwAAAGRycy9kb3ducmV2LnhtbERPX2vCMBB/H/gdwgl7EU3b0anVKLIx2OOm4vPZnGmx&#10;udQmq923XwaDPd7v/623g21ET52vHStIZwkI4tLpmo2C4+FtugDhA7LGxjEp+CYP283oYY2Fdnf+&#10;pH4fjIgh7AtUUIXQFlL6siKLfuZa4shdXGcxxLMzUnd4j+G2kVmSPEuLNceGClt6qai87r+sArzZ&#10;j9PZBef7szGvk7wdJjpX6nE87FYgAg3hX/znftdx/lO2zPI0n6fw+1ME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XUesYAAADjAAAADwAAAAAAAAAAAAAAAACYAgAAZHJz&#10;L2Rvd25yZXYueG1sUEsFBgAAAAAEAAQA9QAAAIsDAAAAAA==&#10;" fillcolor="#a5a5a5 [2092]" stroked="f" strokeweight="1pt">
                        <v:stroke joinstyle="miter"/>
                      </v:roundrect>
                    </v:group>
                    <v:oval id="شكل بيضاوي 52" o:spid="_x0000_s23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dVcgA&#10;AADjAAAADwAAAGRycy9kb3ducmV2LnhtbERP3UvDMBB/F/wfwgm+ucSO1a4uG+IYTFDQ7uP5aG5t&#10;WXMpTVy7/94Igo/3+77FarStuFDvG8caHicKBHHpTMOVhv1u85CB8AHZYOuYNFzJw2p5e7PA3LiB&#10;v+hShErEEPY5aqhD6HIpfVmTRT9xHXHkTq63GOLZV9L0OMRw28pEqVRabDg21NjRa03lufi2Gj7P&#10;p8P1+PauPio3FOlg10lidlrf340vzyACjeFf/Ofemjj/aTZT8yxLp/D7UwR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w51VyAAAAOMAAAAPAAAAAAAAAAAAAAAAAJgCAABk&#10;cnMvZG93bnJldi54bWxQSwUGAAAAAAQABAD1AAAAjQMAAAAA&#10;" filled="f" strokecolor="#168489" strokeweight="1pt">
                      <v:stroke joinstyle="miter"/>
                    </v:oval>
                  </v:group>
                  <v:shape id="مربع نص 41" o:spid="_x0000_s236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2KMkA&#10;AADjAAAADwAAAGRycy9kb3ducmV2LnhtbESPQW/CMAyF75P4D5EncRtpkQpbISDEmMRhl7HubjWm&#10;qdYkVePR8u/nw6Qd7ff83uftfvKdutGQ2hgM5IsMFIU62jY0BqrPt6dnUIkxWOxiIAN3SrDfzR62&#10;WNo4hg+6XbhREhJSiQYcc19qnWpHHtMi9hREu8bBI8s4NNoOOEq47/Qyy1baYxukwWFPR0f19+XH&#10;G2C2h/xenXw6f03vr6PL6gIrY+aP02EDimnif/Pf9dkK/ssqL5bFei3Q8pMsQO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NM2KMkAAADj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اعتناق الفشل كفرصة للتعلم:</w:t>
                          </w:r>
                        </w:p>
                      </w:txbxContent>
                    </v:textbox>
                  </v:shape>
                </v:group>
                <v:shape id="صورة 54" o:spid="_x0000_s23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35sTMAAAA4wAAAA8AAABkcnMvZG93bnJldi54bWxET0FOwzAQvCP1D9ZW4kadgkLaULcCVCSk&#10;ntpAxXGJlyStvQ62acPvMRIShznszs7MzmI1WCNO5EPnWMF0koEgrp3uuFHwUj1dzUCEiKzROCYF&#10;3xRgtRxdLLDU7sxbOu1iI5IJhxIVtDH2pZShbslimLieOHEfzluMafSN1B7PydwaeZ1lt9Jixymh&#10;xZ4eW6qPuy+rYOMf3g/zam+qz+3bemZuitfjeqPU5Xi4vwMRaYj/x3/qZ53ez/IiTyhy+O2UFiC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vfmxMwAAADjAAAADwAAAAAA&#10;AAAAAAAAAACfAgAAZHJzL2Rvd25yZXYueG1sUEsFBgAAAAAEAAQA9wAAAJgDA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النظر إلى الفشل على أنه جزء طبيعي من عملية التطور والتعلم</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البحث عن الدروس المستفادة من الفشل وكيفية تحسين الأداء في المرة القادمة</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w:lastRenderedPageBreak/>
        <mc:AlternateContent>
          <mc:Choice Requires="wpg">
            <w:drawing>
              <wp:inline distT="0" distB="0" distL="0" distR="0" wp14:anchorId="0B00FCFA" wp14:editId="6BCB726E">
                <wp:extent cx="5731510" cy="891540"/>
                <wp:effectExtent l="0" t="0" r="2540" b="22860"/>
                <wp:docPr id="4365491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40672293" name="مجموعة 47"/>
                        <wpg:cNvGrpSpPr/>
                        <wpg:grpSpPr>
                          <a:xfrm>
                            <a:off x="0" y="0"/>
                            <a:ext cx="5731510" cy="895351"/>
                            <a:chOff x="0" y="0"/>
                            <a:chExt cx="5878196" cy="918845"/>
                          </a:xfrm>
                        </wpg:grpSpPr>
                        <wpg:grpSp>
                          <wpg:cNvPr id="1098006149" name="مجموعة 48"/>
                          <wpg:cNvGrpSpPr/>
                          <wpg:grpSpPr>
                            <a:xfrm>
                              <a:off x="0" y="0"/>
                              <a:ext cx="5878196" cy="918845"/>
                              <a:chOff x="0" y="0"/>
                              <a:chExt cx="6240348" cy="919070"/>
                            </a:xfrm>
                          </wpg:grpSpPr>
                          <wpg:grpSp>
                            <wpg:cNvPr id="655841850" name="مجموعة 49"/>
                            <wpg:cNvGrpSpPr/>
                            <wpg:grpSpPr>
                              <a:xfrm>
                                <a:off x="0" y="169208"/>
                                <a:ext cx="5433072" cy="580613"/>
                                <a:chOff x="0" y="169208"/>
                                <a:chExt cx="5433072" cy="580613"/>
                              </a:xfrm>
                            </wpg:grpSpPr>
                            <wps:wsp>
                              <wps:cNvPr id="13458670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275731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45681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29179994"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الجهد والاجتهاد:</w:t>
                                </w:r>
                              </w:p>
                            </w:txbxContent>
                          </wps:txbx>
                          <wps:bodyPr wrap="square" rtlCol="1">
                            <a:spAutoFit/>
                          </wps:bodyPr>
                        </wps:wsp>
                      </wpg:grpSp>
                      <pic:pic xmlns:pic="http://schemas.openxmlformats.org/drawingml/2006/picture">
                        <pic:nvPicPr>
                          <pic:cNvPr id="187573134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18t+AggAAOA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">
                <v:group id="مجموعة 47" o:spid="_x0000_s23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CZcbrL&#10;AAAA4gAAAA8AAAAAAAAAAAAAAAAAqgIAAGRycy9kb3ducmV2LnhtbFBLBQYAAAAABAAEAPoAAACi&#10;AwAAAAA=&#10;">
                  <v:group id="مجموعة 48" o:spid="_x0000_s23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Xb4abL&#10;AAAA4wAAAA8AAAAAAAAAAAAAAAAAqgIAAGRycy9kb3ducmV2LnhtbFBLBQYAAAAABAAEAPoAAACi&#10;AwAAAAA=&#10;">
                    <v:group id="مجموعة 49" o:spid="_x0000_s23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n3SzyQAA&#10;AOIAAAAPAAAAAAAAAAAAAAAAAKoCAABkcnMvZG93bnJldi54bWxQSwUGAAAAAAQABAD6AAAAoAMA&#10;AAAA&#10;">
                      <v:shape id="شكل حر 50" o:spid="_x0000_s23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OTjcYA&#10;AADjAAAADwAAAGRycy9kb3ducmV2LnhtbERPzYrCMBC+C75DmIW9abq6rVKNIoIgiwftrngdmrEt&#10;NpPSRO2+vREEj/P9z3zZmVrcqHWVZQVfwwgEcW51xYWCv9/NYArCeWSNtWVS8E8Olot+b46ptnc+&#10;0C3zhQgh7FJUUHrfpFK6vCSDbmgb4sCdbWvQh7MtpG7xHsJNLUdRlEiDFYeGEhtal5RfsqtRkPzE&#10;p/0+38SHbDveOTL6qK1X6vOjW81AeOr8W/xyb3WYP/6Op8kkGiXw/CkA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OTj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6D8kA&#10;AADjAAAADwAAAGRycy9kb3ducmV2LnhtbESPT2vCQBTE70K/w/IEL1I3iaRK6iqlIvTon9LzM/u6&#10;CWbfptk1pt/eLRQ8DjPzG2a1GWwjeup87VhBOktAEJdO12wUfJ52z0sQPiBrbByTgl/ysFk/jVZY&#10;aHfjA/XHYESEsC9QQRVCW0jpy4os+plriaP37TqLIcrOSN3hLcJtI7MkeZEWa44LFbb0XlF5OV6t&#10;Avyx+6+zC873Z2O207wdpjpXajIe3l5BBBrCI/zf/tAKsjRb5It5upzD36f4B+T6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u96D8kAAADjAAAADwAAAAAAAAAAAAAAAACYAgAA&#10;ZHJzL2Rvd25yZXYueG1sUEsFBgAAAAAEAAQA9QAAAI4DAAAAAA==&#10;" fillcolor="#a5a5a5 [2092]" stroked="f" strokeweight="1pt">
                        <v:stroke joinstyle="miter"/>
                      </v:roundrect>
                    </v:group>
                    <v:oval id="شكل بيضاوي 52" o:spid="_x0000_s23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N0coA&#10;AADiAAAADwAAAGRycy9kb3ducmV2LnhtbESPQWvCQBSE7wX/w/IEb3VjbKOmriKWQgsKbdSeH9ln&#10;Esy+Ddmtif++Wyh4HGbmG2a57k0trtS6yrKCyTgCQZxbXXGh4Hh4e5yDcB5ZY22ZFNzIwXo1eFhi&#10;qm3HX3TNfCEChF2KCkrvm1RKl5dk0I1tQxy8s20N+iDbQuoWuwA3tYyjKJEGKw4LJTa0LSm/ZD9G&#10;weflfLp9f+yifWG7LOnMaxzrg1KjYb95AeGp9/fwf/tdK5gmT8/JfDJbwN+lcAfk6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16zdHKAAAA4gAAAA8AAAAAAAAAAAAAAAAAmAIA&#10;AGRycy9kb3ducmV2LnhtbFBLBQYAAAAABAAEAPUAAACPAwAAAAA=&#10;" filled="f" strokecolor="#168489" strokeweight="1pt">
                      <v:stroke joinstyle="miter"/>
                    </v:oval>
                  </v:group>
                  <v:shape id="مربع نص 41" o:spid="_x0000_s237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BOgsgA&#10;AADiAAAADwAAAGRycy9kb3ducmV2LnhtbESPS2vDMBCE74X+B7GF3hrZoS+5UULoA3LopalzX6yN&#10;ZWqtjLWNnX9fFQo9DjPzDbPazKFXJxpTF9lCuShAETfRddxaqD/fbh5BJUF22EcmC2dKsFlfXqyw&#10;cnHiDzrtpVUZwqlCC15kqLROjaeAaREH4uwd4xhQshxb7UacMjz0elkU9zpgx3nB40DPnpqv/Xew&#10;IOK25bl+DWl3mN9fJl80d1hbe301b59ACc3yH/5r75wFszTlgzHmFn4v5Tu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gE6C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التركيز على الجهد والاجتهاد:</w:t>
                          </w:r>
                        </w:p>
                      </w:txbxContent>
                    </v:textbox>
                  </v:shape>
                </v:group>
                <v:shape id="صورة 54" o:spid="_x0000_s23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us/vJAAAA4wAAAA8AAABkcnMvZG93bnJldi54bWxET19LwzAQfxf8DuEE31w662yty4bKBGFP&#10;W1V8PJuzrUsuNYlb/faLIPh4v/83X47WiD350DtWMJ1kIIgbp3tuFTzXjxcliBCRNRrHpOCHAiwX&#10;pydzrLQ78Ib229iKFMKhQgVdjEMlZWg6shgmbiBO3IfzFmM6fSu1x0MKt0ZeZtm1tNhzauhwoIeO&#10;mt322ypY+/v3z5v61dRfm7dVafLiZbdaK3V+Nt7dgog0xn/xn/tJp/llMSvyaX41g9+fEgBycQ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e6z+8kAAADjAAAADwAAAAAAAAAA&#10;AAAAAACfAgAAZHJzL2Rvd25yZXYueG1sUEsFBgAAAAAEAAQA9wAAAJUDA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الاعتقاد بأن النجاح يأتي من خلال العمل الجاد والاستمرار في التحسن</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تشجيع الذات على بذل الجهد اللازم للتغلب على التحديات</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33C0FC76" wp14:editId="6FC79BFE">
                <wp:extent cx="5731510" cy="891540"/>
                <wp:effectExtent l="0" t="0" r="2540" b="22860"/>
                <wp:docPr id="2485487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7363939" name="مجموعة 47"/>
                        <wpg:cNvGrpSpPr/>
                        <wpg:grpSpPr>
                          <a:xfrm>
                            <a:off x="0" y="0"/>
                            <a:ext cx="5731510" cy="895351"/>
                            <a:chOff x="0" y="0"/>
                            <a:chExt cx="5878196" cy="918845"/>
                          </a:xfrm>
                        </wpg:grpSpPr>
                        <wpg:grpSp>
                          <wpg:cNvPr id="1339997281" name="مجموعة 48"/>
                          <wpg:cNvGrpSpPr/>
                          <wpg:grpSpPr>
                            <a:xfrm>
                              <a:off x="0" y="0"/>
                              <a:ext cx="5878196" cy="918845"/>
                              <a:chOff x="0" y="0"/>
                              <a:chExt cx="6240348" cy="919070"/>
                            </a:xfrm>
                          </wpg:grpSpPr>
                          <wpg:grpSp>
                            <wpg:cNvPr id="331338168" name="مجموعة 49"/>
                            <wpg:cNvGrpSpPr/>
                            <wpg:grpSpPr>
                              <a:xfrm>
                                <a:off x="0" y="169208"/>
                                <a:ext cx="5433072" cy="580613"/>
                                <a:chOff x="0" y="169208"/>
                                <a:chExt cx="5433072" cy="580613"/>
                              </a:xfrm>
                            </wpg:grpSpPr>
                            <wps:wsp>
                              <wps:cNvPr id="6637504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8980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38618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56041218"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تبنّي روح التحدي:</w:t>
                                </w:r>
                              </w:p>
                            </w:txbxContent>
                          </wps:txbx>
                          <wps:bodyPr wrap="square" rtlCol="1">
                            <a:spAutoFit/>
                          </wps:bodyPr>
                        </wps:wsp>
                      </wpg:grpSp>
                      <pic:pic xmlns:pic="http://schemas.openxmlformats.org/drawingml/2006/picture">
                        <pic:nvPicPr>
                          <pic:cNvPr id="72900272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DZi1UDDAgAAN0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23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Kv2GS/L&#10;AAAA4gAAAA8AAAAAAAAAAAAAAAAAqgIAAGRycy9kb3ducmV2LnhtbFBLBQYAAAAABAAEAPoAAACi&#10;AwAAAAA=&#10;">
                  <v:group id="مجموعة 48" o:spid="_x0000_s23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fgO5+yQAA&#10;AOMAAAAPAAAAAAAAAAAAAAAAAKoCAABkcnMvZG93bnJldi54bWxQSwUGAAAAAAQABAD6AAAAoAMA&#10;AAAA&#10;">
                    <v:group id="مجموعة 49" o:spid="_x0000_s23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Y0bJccAAADi&#10;AAAADwAAAAAAAAAAAAAAAACqAgAAZHJzL2Rvd25yZXYueG1sUEsFBgAAAAAEAAQA+gAAAJ4DAAAA&#10;AA==&#10;">
                      <v:shape id="شكل حر 50" o:spid="_x0000_s23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yID8kA&#10;AADiAAAADwAAAGRycy9kb3ducmV2LnhtbESPQWvCQBSE70L/w/IKvZlNq0lL6iqlIITiwcSK10f2&#10;NQnNvg3ZrUn/vSsIHoeZb4ZZbSbTiTMNrrWs4DmKQRBXVrdcK/g+bOdvIJxH1thZJgX/5GCzfpit&#10;MNN25ILOpa9FKGGXoYLG+z6T0lUNGXSR7YmD92MHgz7IoZZ6wDGUm06+xHEqDbYcFhrs6bOh6rf8&#10;MwrSr+S031fbpCjzxc6R0UdtvVJPj9PHOwhPk7+Hb3SuA5cuXpN4mSzheincAb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9yID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RbEMYA&#10;AADhAAAADwAAAGRycy9kb3ducmV2LnhtbESPQWvCQBSE74L/YXkFL6IbBUNMXUUqgkdri+dn9nUT&#10;mn2bZtcY/70rFDwOM/MNs9r0thYdtb5yrGA2TUAQF05XbBR8f+0nGQgfkDXWjknBnTxs1sPBCnPt&#10;bvxJ3SkYESHsc1RQhtDkUvqiJIt+6hri6P241mKIsjVSt3iLcFvLeZKk0mLFcaHEhj5KKn5PV6sA&#10;/+zxfHHB+e5izG68aPqxXig1euu37yAC9eEV/m8ftIJ0mS2zZJbC81F8A3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RbEMYAAADhAAAADwAAAAAAAAAAAAAAAACYAgAAZHJz&#10;L2Rvd25yZXYueG1sUEsFBgAAAAAEAAQA9QAAAIsDAAAAAA==&#10;" fillcolor="#a5a5a5 [2092]" stroked="f" strokeweight="1pt">
                        <v:stroke joinstyle="miter"/>
                      </v:roundrect>
                    </v:group>
                    <v:oval id="شكل بيضاوي 52" o:spid="_x0000_s23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phw8cA&#10;AADiAAAADwAAAGRycy9kb3ducmV2LnhtbERPXWvCMBR9H+w/hDvY20ysUko1imwMNpgwW7fnS3Nt&#10;i81NaTJb/715EPZ4ON/r7WQ7caHBt441zGcKBHHlTMu1hmP5/pKB8AHZYOeYNFzJw3bz+LDG3LiR&#10;D3QpQi1iCPscNTQh9LmUvmrIop+5njhyJzdYDBEOtTQDjjHcdjJRKpUWW44NDfb02lB1Lv6shu/z&#10;6ef6+/ml9rUbi3S0b0liSq2fn6bdCkSgKfyL7+4Po2G5WGTpPFNxc7wU74D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aYcPHAAAA4gAAAA8AAAAAAAAAAAAAAAAAmAIAAGRy&#10;cy9kb3ducmV2LnhtbFBLBQYAAAAABAAEAPUAAACMAwAAAAA=&#10;" filled="f" strokecolor="#168489" strokeweight="1pt">
                      <v:stroke joinstyle="miter"/>
                    </v:oval>
                  </v:group>
                  <v:shape id="مربع نص 41" o:spid="_x0000_s238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9sMgA&#10;AADjAAAADwAAAGRycy9kb3ducmV2LnhtbESPQU/DMAyF70j8h8hI3FjSiU6oWzZNG0g7cGF0d6sx&#10;TUXjVI1Zu39PDkgc7ff83ufNbg69utKYusgWioUBRdxE13Frof58e3oBlQTZYR+ZLNwowW57f7fB&#10;ysWJP+h6llblEE4VWvAiQ6V1ajwFTIs4EGftK44BJY9jq92IUw4PvV4as9IBO84NHgc6eGq+zz/B&#10;gojbF7f6NaTTZX4/Tt40JdbWPj7M+zUooVn+zX/XJ5fxy3JlnotlkaHzT3kBe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M32wyAAAAOM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تبنّي روح التحدي:</w:t>
                          </w:r>
                        </w:p>
                      </w:txbxContent>
                    </v:textbox>
                  </v:shape>
                </v:group>
                <v:shape id="صورة 54" o:spid="_x0000_s23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uR7/LAAAA4gAAAA8AAABkcnMvZG93bnJldi54bWxEj09LAzEUxO9Cv0N4BW82MYLbbpsWlQpC&#10;T+2q9Pi6ed1dmz9rEtv12xtB8DjMzG+YxWqwhp0pxM47BbcTAYxc7XXnGgWv1fPNFFhM6DQa70jB&#10;N0VYLUdXCyy1v7gtnXepYRniYokK2pT6kvNYt2QxTnxPLntHHyymLEPDdcBLhlvDpRD33GLn8kKL&#10;PT21VJ92X1bBJjwePmbVu6k+t/v11NwVb6f1Rqnr8fAwB5ZoSP/hv/aLVlDImRCykBJ+L+U7wJc/&#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rke/ywAAAOIAAAAPAAAAAAAA&#10;AAAAAAAAAJ8CAABkcnMvZG93bnJldi54bWxQSwUGAAAAAAQABAD3AAAAlwM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النظر إلى التحديات على أنها فرص للنمو والتطوير</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البحث عن طرق إبداعية لمواجهة المشكلات</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66ADDC74" wp14:editId="53870D6E">
                <wp:extent cx="5731510" cy="891540"/>
                <wp:effectExtent l="0" t="0" r="2540" b="22860"/>
                <wp:docPr id="5324927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96898875" name="مجموعة 47"/>
                        <wpg:cNvGrpSpPr/>
                        <wpg:grpSpPr>
                          <a:xfrm>
                            <a:off x="0" y="0"/>
                            <a:ext cx="5731510" cy="895351"/>
                            <a:chOff x="0" y="0"/>
                            <a:chExt cx="5878196" cy="918845"/>
                          </a:xfrm>
                        </wpg:grpSpPr>
                        <wpg:grpSp>
                          <wpg:cNvPr id="433333322" name="مجموعة 48"/>
                          <wpg:cNvGrpSpPr/>
                          <wpg:grpSpPr>
                            <a:xfrm>
                              <a:off x="0" y="0"/>
                              <a:ext cx="5878196" cy="918845"/>
                              <a:chOff x="0" y="0"/>
                              <a:chExt cx="6240348" cy="919070"/>
                            </a:xfrm>
                          </wpg:grpSpPr>
                          <wpg:grpSp>
                            <wpg:cNvPr id="2088914582" name="مجموعة 49"/>
                            <wpg:cNvGrpSpPr/>
                            <wpg:grpSpPr>
                              <a:xfrm>
                                <a:off x="0" y="169208"/>
                                <a:ext cx="5433072" cy="580613"/>
                                <a:chOff x="0" y="169208"/>
                                <a:chExt cx="5433072" cy="580613"/>
                              </a:xfrm>
                            </wpg:grpSpPr>
                            <wps:wsp>
                              <wps:cNvPr id="10078183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2626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2081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6529509"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الاستفادة من ملاحظات الآخرين:</w:t>
                                </w:r>
                              </w:p>
                            </w:txbxContent>
                          </wps:txbx>
                          <wps:bodyPr wrap="square" rtlCol="1">
                            <a:spAutoFit/>
                          </wps:bodyPr>
                        </wps:wsp>
                      </wpg:grpSp>
                      <pic:pic xmlns:pic="http://schemas.openxmlformats.org/drawingml/2006/picture">
                        <pic:nvPicPr>
                          <pic:cNvPr id="65008633"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2yoQAAoIAADd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23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TkJ/yQAA&#10;AOMAAAAPAAAAAAAAAAAAAAAAAKoCAABkcnMvZG93bnJldi54bWxQSwUGAAAAAAQABAD6AAAAoAMA&#10;AAAA&#10;">
                  <v:group id="مجموعة 48" o:spid="_x0000_s23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aCf1McAAADi&#10;AAAADwAAAAAAAAAAAAAAAACqAgAAZHJzL2Rvd25yZXYueG1sUEsFBgAAAAAEAAQA+gAAAJ4DAAAA&#10;AA==&#10;">
                    <v:group id="مجموعة 49" o:spid="_x0000_s23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978Gf&#10;zAAAAOMAAAAPAAAAAAAAAAAAAAAAAKoCAABkcnMvZG93bnJldi54bWxQSwUGAAAAAAQABAD6AAAA&#10;owMAAAAA&#10;">
                      <v:shape id="شكل حر 50" o:spid="_x0000_s23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xOVMoA&#10;AADjAAAADwAAAGRycy9kb3ducmV2LnhtbESPQWvCQBCF74X+h2UKvdVda9UQXaUUBCk9aFS8Dtlp&#10;EpqdDdmtpv++cxA8zsyb9963XA++VRfqYxPYwnhkQBGXwTVcWTgeNi8ZqJiQHbaBycIfRVivHh+W&#10;mLtw5T1dilQpMeGYo4U6pS7XOpY1eYyj0BHL7Tv0HpOMfaVdj1cx961+NWamPTYsCTV29FFT+VP8&#10;eguzz+l5tys3032xnXxF8u7kQrL2+Wl4X4BKNKS7+Pa9dVLfmHk2ziZvQiFMsgC9+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AMTlT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bscA&#10;AADhAAAADwAAAGRycy9kb3ducmV2LnhtbESPT2vCQBTE70K/w/IKXqRuDBpq6ipSETz6p/T8zL5u&#10;QrNv0+w2xm/vCoLHYWZ+wyxWva1FR62vHCuYjBMQxIXTFRsFX6ft2zsIH5A11o5JwZU8rJYvgwXm&#10;2l34QN0xGBEh7HNUUIbQ5FL6oiSLfuwa4uj9uNZiiLI1Urd4iXBbyzRJMmmx4rhQYkOfJRW/x3+r&#10;AP/s/vvsgvPd2ZjNaNb0Iz1Tavjarz9ABOrDM/xo77SC+TzN0myawv1RfAN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k5m7HAAAA4QAAAA8AAAAAAAAAAAAAAAAAmAIAAGRy&#10;cy9kb3ducmV2LnhtbFBLBQYAAAAABAAEAPUAAACMAwAAAAA=&#10;" fillcolor="#a5a5a5 [2092]" stroked="f" strokeweight="1pt">
                        <v:stroke joinstyle="miter"/>
                      </v:roundrect>
                    </v:group>
                    <v:oval id="شكل بيضاوي 52" o:spid="_x0000_s23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KHcoA&#10;AADiAAAADwAAAGRycy9kb3ducmV2LnhtbESPUWvCMBSF34X9h3AHvmli5kQ6o4yNwQYOXN32fGmu&#10;bbG5KU209d+bwcDHwznnO5zVZnCNOFMXas8GZlMFgrjwtubSwPf+bbIEESKyxcYzGbhQgM36brTC&#10;zPqev+icx1IkCIcMDVQxtpmUoajIYZj6ljh5B985jEl2pbQd9gnuGqmVWkiHNaeFClt6qag45idn&#10;YHc8/Fx+P7bqs/R9vujdq9Z2b8z4fnh+AhFpiLfwf/vdGpg/arWc6Yc5/F1Kd0Cur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mlih3KAAAA4gAAAA8AAAAAAAAAAAAAAAAAmAIA&#10;AGRycy9kb3ducmV2LnhtbFBLBQYAAAAABAAEAPUAAACPAwAAAAA=&#10;" filled="f" strokecolor="#168489" strokeweight="1pt">
                      <v:stroke joinstyle="miter"/>
                    </v:oval>
                  </v:group>
                  <v:shape id="مربع نص 41" o:spid="_x0000_s239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wMsgA&#10;AADiAAAADwAAAGRycy9kb3ducmV2LnhtbESPzWrDMBCE74W+g9hCb40Ug03jRgmhP5BDL03d+2Jt&#10;LVNrZaxt7Lx9VSj0OMzMN8x2v4RBnWlKfWQL65UBRdxG13NnoXl/ubsHlQTZ4RCZLFwowX53fbXF&#10;2sWZ3+h8kk5lCKcaLXiRsdY6tZ4CplUcibP3GaeAkuXUaTfhnOFh0IUxlQ7Yc17wONKjp/br9B0s&#10;iLjD+tI8h3T8WF6fZm/aEhtrb2+WwwMooUX+w3/to7NQFVVZbEqzgd9L+Q7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NDAy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الاستفادة من ملاحظات الآخرين:</w:t>
                          </w:r>
                        </w:p>
                      </w:txbxContent>
                    </v:textbox>
                  </v:shape>
                </v:group>
                <v:shape id="صورة 54" o:spid="_x0000_s23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XjCbKAAAA4QAAAA8AAABkcnMvZG93bnJldi54bWxEj0FLxDAUhO+C/yE8wZubaLHWutlFZQVh&#10;T7tV8fhsnm3d5KUmcbf+eyMIHoeZ+YaZLydnxZ5CHDxrOJ8pEMStNwN3Gp6ah7MKREzIBq1n0vBN&#10;EZaL46M51sYfeEP7bepEhnCsUUOf0lhLGdueHMaZH4mz9+6Dw5Rl6KQJeMhwZ+WFUqV0OHBe6HGk&#10;+57a3fbLaViHu7eP6+bFNp+b11Vli6vn3Wqt9enJdHsDItGU/sN/7UejobxUqiqLAn4f5TcgFz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AXjCbKAAAA4QAAAA8AAAAAAAAA&#10;AAAAAAAAnwIAAGRycy9kb3ducmV2LnhtbFBLBQYAAAAABAAEAPcAAACWAw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الانفتاح على التغذية الراجعة البن</w:t>
      </w:r>
      <w:r w:rsidRPr="005B7624">
        <w:rPr>
          <w:rFonts w:ascii="Sakkal Majalla" w:hAnsi="Sakkal Majalla" w:cs="Sakkal Majalla" w:hint="cs"/>
          <w:sz w:val="34"/>
          <w:szCs w:val="34"/>
          <w:rtl/>
        </w:rPr>
        <w:t>ّ</w:t>
      </w:r>
      <w:r w:rsidRPr="005B7624">
        <w:rPr>
          <w:rFonts w:ascii="Sakkal Majalla" w:hAnsi="Sakkal Majalla" w:cs="Sakkal Majalla"/>
          <w:sz w:val="34"/>
          <w:szCs w:val="34"/>
          <w:rtl/>
        </w:rPr>
        <w:t>اءة من الآخرين</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استخدام هذه الملاحظات لتحسين الأداء وتطوير المهارات</w:t>
      </w:r>
      <w:r w:rsidRPr="005B7624">
        <w:rPr>
          <w:rFonts w:ascii="Sakkal Majalla" w:hAnsi="Sakkal Majalla" w:cs="Sakkal Majalla"/>
          <w:sz w:val="34"/>
          <w:szCs w:val="34"/>
        </w:rPr>
        <w:t>.</w:t>
      </w:r>
    </w:p>
    <w:p w:rsidR="00823856" w:rsidRPr="002B2D5C" w:rsidRDefault="00823856" w:rsidP="00823856">
      <w:pPr>
        <w:rPr>
          <w:rtl/>
        </w:rPr>
      </w:pPr>
      <w:r w:rsidRPr="002A078C">
        <w:rPr>
          <w:rFonts w:ascii="Sakkal Majalla" w:hAnsi="Sakkal Majalla"/>
          <w:noProof/>
          <w:sz w:val="34"/>
        </w:rPr>
        <mc:AlternateContent>
          <mc:Choice Requires="wpg">
            <w:drawing>
              <wp:inline distT="0" distB="0" distL="0" distR="0" wp14:anchorId="604B285E" wp14:editId="7257AD5F">
                <wp:extent cx="5731510" cy="891540"/>
                <wp:effectExtent l="0" t="0" r="2540" b="22860"/>
                <wp:docPr id="6945877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3316166" name="مجموعة 47"/>
                        <wpg:cNvGrpSpPr/>
                        <wpg:grpSpPr>
                          <a:xfrm>
                            <a:off x="0" y="0"/>
                            <a:ext cx="5731510" cy="895351"/>
                            <a:chOff x="0" y="0"/>
                            <a:chExt cx="5878196" cy="918845"/>
                          </a:xfrm>
                        </wpg:grpSpPr>
                        <wpg:grpSp>
                          <wpg:cNvPr id="1983269013" name="مجموعة 48"/>
                          <wpg:cNvGrpSpPr/>
                          <wpg:grpSpPr>
                            <a:xfrm>
                              <a:off x="0" y="0"/>
                              <a:ext cx="5878196" cy="918845"/>
                              <a:chOff x="0" y="0"/>
                              <a:chExt cx="6240348" cy="919070"/>
                            </a:xfrm>
                          </wpg:grpSpPr>
                          <wpg:grpSp>
                            <wpg:cNvPr id="222833656" name="مجموعة 49"/>
                            <wpg:cNvGrpSpPr/>
                            <wpg:grpSpPr>
                              <a:xfrm>
                                <a:off x="0" y="169208"/>
                                <a:ext cx="5433072" cy="580613"/>
                                <a:chOff x="0" y="169208"/>
                                <a:chExt cx="5433072" cy="580613"/>
                              </a:xfrm>
                            </wpg:grpSpPr>
                            <wps:wsp>
                              <wps:cNvPr id="20920855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59916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04124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5919799"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الاحتفاء بالتقدم والتطور:</w:t>
                                </w:r>
                              </w:p>
                            </w:txbxContent>
                          </wps:txbx>
                          <wps:bodyPr wrap="square" rtlCol="1">
                            <a:spAutoFit/>
                          </wps:bodyPr>
                        </wps:wsp>
                      </wpg:grpSp>
                      <pic:pic xmlns:pic="http://schemas.openxmlformats.org/drawingml/2006/picture">
                        <pic:nvPicPr>
                          <pic:cNvPr id="106597351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3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HuACJwOCAAA4h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23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MZyccAAADj&#10;AAAADwAAAAAAAAAAAAAAAACqAgAAZHJzL2Rvd25yZXYueG1sUEsFBgAAAAAEAAQA+gAAAJ4DAAAA&#10;AA==&#10;">
                  <v:group id="مجموعة 48" o:spid="_x0000_s23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1FWs3IAAAA&#10;4wAAAA8AAAAAAAAAAAAAAAAAqgIAAGRycy9kb3ducmV2LnhtbFBLBQYAAAAABAAEAPoAAACfAwAA&#10;AAA=&#10;">
                    <v:group id="مجموعة 49" o:spid="_x0000_s23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UxQJ8oA&#10;AADiAAAADwAAAAAAAAAAAAAAAACqAgAAZHJzL2Rvd25yZXYueG1sUEsFBgAAAAAEAAQA+gAAAKED&#10;AAAAAA==&#10;">
                      <v:shape id="شكل حر 50" o:spid="_x0000_s23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MBsgA&#10;AADjAAAADwAAAGRycy9kb3ducmV2LnhtbESPQWvCQBSE74L/YXmCN91tSsRGVxFBEOlBo9LrI/tM&#10;QrNvQ3ar8d+7hUKPw8x8wyzXvW3EnTpfO9bwNlUgiAtnai41XM67yRyED8gGG8ek4Uke1qvhYImZ&#10;cQ8+0T0PpYgQ9hlqqEJoMyl9UZFFP3UtcfRurrMYouxKaTp8RLhtZKLUTFqsOS5U2NK2ouI7/7Ea&#10;Zof063gsdukp379/erLmalzQejzqNwsQgfrwH/5r742GRH0kap6mKoHfT/EPyN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swG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Lc8gA&#10;AADiAAAADwAAAGRycy9kb3ducmV2LnhtbESPT2vCQBTE74LfYXlCL1I3tiSY1FVKReix/qHnZ/Z1&#10;E8y+jdk1xm/fLRQ8DjPzG2a5Hmwjeup87VjBfJaAIC6drtkoOB62zwsQPiBrbByTgjt5WK/GoyUW&#10;2t14R/0+GBEh7AtUUIXQFlL6siKLfuZa4uj9uM5iiLIzUnd4i3DbyJckyaTFmuNChS19VFSe91er&#10;AC/26/vkgvP9yZjNNG2HqU6VepoM728gAg3hEf5vf2oFr3ma5/NskcHfpXgH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FotzyAAAAOIAAAAPAAAAAAAAAAAAAAAAAJgCAABk&#10;cnMvZG93bnJldi54bWxQSwUGAAAAAAQABAD1AAAAjQMAAAAA&#10;" fillcolor="#a5a5a5 [2092]" stroked="f" strokeweight="1pt">
                        <v:stroke joinstyle="miter"/>
                      </v:roundrect>
                    </v:group>
                    <v:oval id="شكل بيضاوي 52" o:spid="_x0000_s23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03ssA&#10;AADjAAAADwAAAGRycy9kb3ducmV2LnhtbESPQUvDQBCF70L/wzKCN7ubUEqN3RapCAoKmraeh+w0&#10;Cc3OhuzapP/eOQgeZ96b975ZbyffqQsNsQ1sIZsbUMRVcC3XFg77l/sVqJiQHXaBycKVImw3s5s1&#10;Fi6M/EWXMtVKQjgWaKFJqS+0jlVDHuM89MSincLgMck41NoNOEq473RuzFJ7bFkaGuxp11B1Ln+8&#10;hc/z6Xj9fns3H3UYy+Xon/Pc7a29u52eHkElmtK/+e/61Qn+w8ossnyRCbT8JAvQm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Uj7TeywAAAOMAAAAPAAAAAAAAAAAAAAAAAJgC&#10;AABkcnMvZG93bnJldi54bWxQSwUGAAAAAAQABAD1AAAAkAMAAAAA&#10;" filled="f" strokecolor="#168489" strokeweight="1pt">
                      <v:stroke joinstyle="miter"/>
                    </v:oval>
                  </v:group>
                  <v:shape id="مربع نص 41" o:spid="_x0000_s239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iYMUA&#10;AADjAAAADwAAAGRycy9kb3ducmV2LnhtbERPzUrDQBC+C32HZQq92U0CVRO7LUUt9ODFGu9DdswG&#10;s7MhOzbp27uC4HG+/9nuZ9+rC42xC2wgX2egiJtgO24N1O/H2wdQUZAt9oHJwJUi7HeLmy1WNkz8&#10;RpeztCqFcKzQgBMZKq1j48hjXIeBOHGfYfQo6RxbbUecUrjvdZFld9pjx6nB4UBPjpqv87c3IGIP&#10;+bV+8fH0Mb8+Ty5rNlgbs1rOh0dQQrP8i//cJ5vmF8WmzMv7soT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Jg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الاحتفاء بالتقدم والتطور:</w:t>
                          </w:r>
                        </w:p>
                      </w:txbxContent>
                    </v:textbox>
                  </v:shape>
                </v:group>
                <v:shape id="صورة 54" o:spid="_x0000_s24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I/mzKAAAA4wAAAA8AAABkcnMvZG93bnJldi54bWxET0tPAjEQvpv4H5ox8SZdIDx2oRA0mJhw&#10;glXjcdiOuyvtdG0rrP/emph4nO89y3VvjTiTD61jBcNBBoK4crrlWsFz+Xg3BxEiskbjmBR8U4D1&#10;6vpqiYV2F97T+RBrkUI4FKigibErpAxVQxbDwHXEiXt33mJMp6+l9nhJ4dbIUZZNpcWWU0ODHT00&#10;VJ0OX1bBzt8fP/Ly1ZSf+7ft3IxnL6ftTqnbm36zABGpj//iP/eTTvOz6SSfjSfDHH5/SgDI1Q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cI/mzKAAAA4wAAAA8AAAAAAAAA&#10;AAAAAAAAnwIAAGRycy9kb3ducmV2LnhtbFBLBQYAAAAABAAEAPcAAACWAw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الاحتفال بالنجاحات الصغيرة والخطوات التقدمية</w:t>
      </w:r>
      <w:r w:rsidRPr="005B7624">
        <w:rPr>
          <w:rFonts w:ascii="Sakkal Majalla" w:hAnsi="Sakkal Majalla" w:cs="Sakkal Majalla"/>
          <w:sz w:val="34"/>
          <w:szCs w:val="34"/>
        </w:rPr>
        <w:t>.</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tl/>
        </w:rPr>
      </w:pPr>
      <w:r w:rsidRPr="005B7624">
        <w:rPr>
          <w:rFonts w:ascii="Sakkal Majalla" w:hAnsi="Sakkal Majalla" w:cs="Sakkal Majalla"/>
          <w:sz w:val="34"/>
          <w:szCs w:val="34"/>
          <w:rtl/>
        </w:rPr>
        <w:t>تشجيع الذات على الاستمرار في التعلم والتحسن</w:t>
      </w:r>
      <w:r w:rsidRPr="005B7624">
        <w:rPr>
          <w:rFonts w:ascii="Sakkal Majalla" w:hAnsi="Sakkal Majalla" w:cs="Sakkal Majalla"/>
          <w:sz w:val="34"/>
          <w:szCs w:val="34"/>
        </w:rPr>
        <w:t>.</w:t>
      </w:r>
    </w:p>
    <w:p w:rsidR="00823856" w:rsidRDefault="00823856" w:rsidP="00823856">
      <w:r w:rsidRPr="002B2D5C">
        <w:rPr>
          <w:rtl/>
        </w:rPr>
        <w:t>تطوير هذه العقلية الإيجابية تساعد الأفراد على مواجهة التحديات والتغييرات بمرونة وإصرار، مما يعزز من قدراتهم على النمو والتطور.</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5B7624" w:rsidRPr="00D44B16" w:rsidTr="002B0E56">
        <w:tc>
          <w:tcPr>
            <w:tcW w:w="1963" w:type="dxa"/>
            <w:tcBorders>
              <w:right w:val="single" w:sz="36" w:space="0" w:color="168489"/>
            </w:tcBorders>
            <w:shd w:val="clear" w:color="auto" w:fill="F2F2F2" w:themeFill="background1" w:themeFillShade="F2"/>
            <w:vAlign w:val="center"/>
          </w:tcPr>
          <w:p w:rsidR="005B7624" w:rsidRPr="00D44B16" w:rsidRDefault="005B7624" w:rsidP="001338C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285F5E5C" wp14:editId="6DB3C4FD">
                  <wp:extent cx="563984" cy="563914"/>
                  <wp:effectExtent l="0" t="0" r="7620" b="7620"/>
                  <wp:docPr id="1211117857" name="Picture 121111785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5B7624" w:rsidRPr="00D44B16" w:rsidRDefault="005B7624" w:rsidP="001338CC">
            <w:pPr>
              <w:jc w:val="center"/>
              <w:rPr>
                <w:rFonts w:eastAsia="Times New Roman" w:cs="GE Dinar Two Medium"/>
                <w:color w:val="1E3D6A"/>
                <w:kern w:val="24"/>
                <w:szCs w:val="28"/>
                <w:rtl/>
                <w:lang w:bidi="ar-SY"/>
              </w:rPr>
            </w:pPr>
            <w:r w:rsidRPr="005B7624">
              <w:rPr>
                <w:rFonts w:ascii="Adobe Arabic" w:eastAsia="Times New Roman" w:hAnsi="Adobe Arabic" w:cs="Adobe Arabic"/>
                <w:b/>
                <w:bCs/>
                <w:color w:val="168489"/>
                <w:kern w:val="24"/>
                <w:sz w:val="44"/>
                <w:szCs w:val="44"/>
                <w:rtl/>
                <w:lang w:bidi="ar-SY"/>
              </w:rPr>
              <w:t>كيف يمكن تطبيق عقلية النمو في لدى الموظفين في بيئة العمل؟</w:t>
            </w:r>
          </w:p>
        </w:tc>
      </w:tr>
      <w:tr w:rsidR="005B7624" w:rsidRPr="00D44B16" w:rsidTr="002B0E56">
        <w:tc>
          <w:tcPr>
            <w:tcW w:w="1963" w:type="dxa"/>
            <w:tcBorders>
              <w:right w:val="single" w:sz="36" w:space="0" w:color="168489"/>
            </w:tcBorders>
            <w:shd w:val="clear" w:color="auto" w:fill="F2F2F2" w:themeFill="background1" w:themeFillShade="F2"/>
            <w:vAlign w:val="center"/>
          </w:tcPr>
          <w:p w:rsidR="005B7624" w:rsidRPr="00D44B16" w:rsidRDefault="005B7624" w:rsidP="001338C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5B7624" w:rsidRPr="00D44B16" w:rsidRDefault="005B7624" w:rsidP="001338CC">
            <w:pPr>
              <w:spacing w:line="360" w:lineRule="auto"/>
              <w:rPr>
                <w:rFonts w:ascii="Adobe Arabic" w:hAnsi="Adobe Arabic" w:cs="Adobe Arabic"/>
                <w:b/>
                <w:color w:val="auto"/>
                <w:sz w:val="36"/>
                <w:szCs w:val="36"/>
                <w:rtl/>
              </w:rPr>
            </w:pPr>
          </w:p>
        </w:tc>
      </w:tr>
    </w:tbl>
    <w:p w:rsidR="005B7624" w:rsidRDefault="005B7624" w:rsidP="005B7624">
      <w:pPr>
        <w:jc w:val="center"/>
        <w:rPr>
          <w:noProof/>
          <w:rtl/>
          <w:lang w:bidi="ar-SY"/>
        </w:rPr>
      </w:pPr>
    </w:p>
    <w:p w:rsidR="002B0E56" w:rsidRDefault="002B0E56" w:rsidP="002B0E56">
      <w:pPr>
        <w:ind w:left="-897"/>
        <w:jc w:val="center"/>
        <w:rPr>
          <w:noProof/>
          <w:rtl/>
          <w:lang w:bidi="ar-SY"/>
        </w:rPr>
      </w:pPr>
      <w:r>
        <w:rPr>
          <w:noProof/>
        </w:rPr>
        <mc:AlternateContent>
          <mc:Choice Requires="wps">
            <w:drawing>
              <wp:inline distT="0" distB="0" distL="0" distR="0" wp14:anchorId="12ED5CC1" wp14:editId="0AD3FFAA">
                <wp:extent cx="6793620" cy="5964701"/>
                <wp:effectExtent l="0" t="0" r="26670" b="17145"/>
                <wp:docPr id="107564338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3620" cy="5964701"/>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401" style="width:534.95pt;height:469.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5B7624" w:rsidRDefault="005B7624" w:rsidP="005B7624">
      <w:pPr>
        <w:jc w:val="center"/>
        <w:rPr>
          <w:rStyle w:val="Strong"/>
          <w:rFonts w:eastAsia="Times New Roman"/>
          <w:b w:val="0"/>
          <w:bCs w:val="0"/>
          <w:color w:val="000000"/>
          <w:sz w:val="32"/>
          <w:szCs w:val="32"/>
          <w:rtl/>
        </w:rPr>
      </w:pPr>
      <w:r w:rsidRPr="00F131A0">
        <w:rPr>
          <w:noProof/>
        </w:rPr>
        <w:drawing>
          <wp:inline distT="0" distB="0" distL="0" distR="0" wp14:anchorId="24990863" wp14:editId="1DE375CA">
            <wp:extent cx="1253370" cy="1165990"/>
            <wp:effectExtent l="0" t="0" r="4445" b="0"/>
            <wp:docPr id="120129978"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151" cstate="print">
                      <a:duotone>
                        <a:schemeClr val="accent3">
                          <a:shade val="45000"/>
                          <a:satMod val="135000"/>
                        </a:schemeClr>
                        <a:prstClr val="white"/>
                      </a:duotone>
                      <a:extLst>
                        <a:ext uri="{BEBA8EAE-BF5A-486C-A8C5-ECC9F3942E4B}">
                          <a14:imgProps xmlns:a14="http://schemas.microsoft.com/office/drawing/2010/main">
                            <a14:imgLayer r:embed="rId15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5B7624" w:rsidRDefault="005B7624" w:rsidP="005B7624">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0D99D074" wp14:editId="60DEB37A">
                <wp:extent cx="5633504" cy="593062"/>
                <wp:effectExtent l="0" t="0" r="5715" b="0"/>
                <wp:docPr id="64437557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807450887" name="Rectangle 80745088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4352474" name="Rectangle 157435247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1809528" name="TextBox 7"/>
                        <wps:cNvSpPr txBox="1"/>
                        <wps:spPr>
                          <a:xfrm>
                            <a:off x="1796583" y="0"/>
                            <a:ext cx="4386580" cy="536575"/>
                          </a:xfrm>
                          <a:prstGeom prst="rect">
                            <a:avLst/>
                          </a:prstGeom>
                          <a:noFill/>
                        </wps:spPr>
                        <wps:txbx>
                          <w:txbxContent>
                            <w:p w:rsidR="001338CC" w:rsidRDefault="001338CC" w:rsidP="005B76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id="_x0000_s240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">
                <v:rect id="Rectangle 807450887" o:spid="_x0000_s240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b7qMsA&#10;AADiAAAADwAAAGRycy9kb3ducmV2LnhtbESPQWvCQBSE7wX/w/KE3upuQ41pdBURpL14qA2F3l6z&#10;zyQ0+zZmV5P++65Q6HGYmW+Y1Wa0rbhS7xvHGh5nCgRx6UzDlYbiff+QgfAB2WDrmDT8kIfNenK3&#10;wty4gd/oegyViBD2OWqoQ+hyKX1Zk0U/cx1x9E6utxii7Ctpehwi3LYyUSqVFhuOCzV2tKup/D5e&#10;rIakGOfJcNg/f3wWXy8qvZx3CaVa30/H7RJEoDH8h//ar0ZDphZPc5VlC7hdind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QNvuoywAAAOIAAAAPAAAAAAAAAAAAAAAAAJgC&#10;AABkcnMvZG93bnJldi54bWxQSwUGAAAAAAQABAD1AAAAkAMAAAAA&#10;" fillcolor="#f2f2f2 [3052]" stroked="f" strokeweight="1pt"/>
                <v:rect id="Rectangle 1574352474" o:spid="_x0000_s240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p4r8kA&#10;AADjAAAADwAAAGRycy9kb3ducmV2LnhtbERPX2vCMBB/H/gdwgm+DE3t6hydUbQw2JM4Jz4fza3p&#10;bC6lybTdp18Ggz3e7/+tNr1txJU6XztWMJ8lIIhLp2uuFJzeX6ZPIHxA1tg4JgUDedisR3crzLW7&#10;8Rtdj6ESMYR9jgpMCG0upS8NWfQz1xJH7sN1FkM8u0rqDm8x3DYyTZJHabHm2GCwpcJQeTl+WQXf&#10;5pAWxbC/hPn9dvjcnezZ7VOlJuN++wwiUB/+xX/uVx3nL5bZwyLNlhn8/hQBkO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pp4r8kAAADjAAAADwAAAAAAAAAAAAAAAACYAgAA&#10;ZHJzL2Rvd25yZXYueG1sUEsFBgAAAAAEAAQA9QAAAI4DAAAAAA==&#10;" fillcolor="#168489" stroked="f" strokeweight="1pt"/>
                <v:shape id="TextBox 7" o:spid="_x0000_s240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R4coA&#10;AADjAAAADwAAAGRycy9kb3ducmV2LnhtbESPQWvCQBCF74X+h2UKvdVd01o0dZWiCD1ZaqvQ25Ad&#10;k9DsbMiuJv575yD0OPPevPfNfDn4Rp2pi3VgC+ORAUVcBFdzaeHne/M0BRUTssMmMFm4UITl4v5u&#10;jrkLPX/ReZdKJSEcc7RQpdTmWseiIo9xFFpi0Y6h85hk7ErtOuwl3Dc6M+ZVe6xZGipsaVVR8bc7&#10;eQv77fH38GI+y7WftH0YjGY/09Y+Pgzvb6ASDenffLv+cIL/nI2nZjbJBFp+kgXoxR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HykeHKAAAA4wAAAA8AAAAAAAAAAAAAAAAAmAIA&#10;AGRycy9kb3ducmV2LnhtbFBLBQYAAAAABAAEAPUAAACPAwAAAAA=&#10;" filled="f" stroked="f">
                  <v:textbox>
                    <w:txbxContent>
                      <w:p w:rsidR="001338CC" w:rsidRDefault="001338CC" w:rsidP="005B76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5B7624" w:rsidRDefault="005B7624" w:rsidP="005B7624">
      <w:pPr>
        <w:pStyle w:val="a2"/>
      </w:pPr>
    </w:p>
    <w:p w:rsidR="005B7624" w:rsidRDefault="005B7624" w:rsidP="005B7624">
      <w:pPr>
        <w:pStyle w:val="a2"/>
      </w:pPr>
    </w:p>
    <w:p w:rsidR="005B7624" w:rsidRPr="00A84A2A" w:rsidRDefault="005B7624" w:rsidP="005B7624">
      <w:pPr>
        <w:pStyle w:val="a2"/>
        <w:rPr>
          <w:color w:val="168489"/>
        </w:rPr>
      </w:pPr>
      <w:r w:rsidRPr="00A84A2A">
        <w:rPr>
          <w:color w:val="168489"/>
          <w:rtl/>
        </w:rPr>
        <w:t>تم في هذه الجلسة مناقشة المواضيع والأفكار الآتية:</w:t>
      </w:r>
    </w:p>
    <w:p w:rsidR="005B7624" w:rsidRPr="005B7624" w:rsidRDefault="005B7624" w:rsidP="005B7624">
      <w:pPr>
        <w:pStyle w:val="a2"/>
        <w:numPr>
          <w:ilvl w:val="0"/>
          <w:numId w:val="25"/>
        </w:numPr>
      </w:pPr>
      <w:r w:rsidRPr="005B7624">
        <w:rPr>
          <w:rtl/>
        </w:rPr>
        <w:t>مفهوم المرونة النفسية وأهميتها في بيئة العمل</w:t>
      </w:r>
      <w:r w:rsidRPr="005B7624">
        <w:rPr>
          <w:rFonts w:hint="cs"/>
          <w:rtl/>
        </w:rPr>
        <w:t>.</w:t>
      </w:r>
    </w:p>
    <w:p w:rsidR="005B7624" w:rsidRPr="005B7624" w:rsidRDefault="005B7624" w:rsidP="005B7624">
      <w:pPr>
        <w:pStyle w:val="a2"/>
        <w:numPr>
          <w:ilvl w:val="0"/>
          <w:numId w:val="25"/>
        </w:numPr>
      </w:pPr>
      <w:r w:rsidRPr="005B7624">
        <w:rPr>
          <w:rtl/>
        </w:rPr>
        <w:t>استراتيجيات بناء المرونة النفسية الشخصية</w:t>
      </w:r>
      <w:r w:rsidRPr="005B7624">
        <w:rPr>
          <w:rFonts w:hint="cs"/>
          <w:rtl/>
        </w:rPr>
        <w:t>.</w:t>
      </w:r>
    </w:p>
    <w:p w:rsidR="005B7624" w:rsidRPr="005B7624" w:rsidRDefault="005B7624" w:rsidP="005B7624">
      <w:pPr>
        <w:pStyle w:val="a2"/>
        <w:numPr>
          <w:ilvl w:val="0"/>
          <w:numId w:val="25"/>
        </w:numPr>
      </w:pPr>
      <w:r w:rsidRPr="005B7624">
        <w:rPr>
          <w:rtl/>
        </w:rPr>
        <w:t>تقنيات التكيف مع التغيير بإيجابية</w:t>
      </w:r>
      <w:r w:rsidRPr="005B7624">
        <w:rPr>
          <w:rFonts w:hint="cs"/>
          <w:rtl/>
        </w:rPr>
        <w:t>.</w:t>
      </w:r>
    </w:p>
    <w:p w:rsidR="005B7624" w:rsidRPr="005B7624" w:rsidRDefault="005B7624" w:rsidP="005B7624">
      <w:pPr>
        <w:pStyle w:val="a2"/>
        <w:numPr>
          <w:ilvl w:val="0"/>
          <w:numId w:val="25"/>
        </w:numPr>
        <w:rPr>
          <w:rtl/>
        </w:rPr>
      </w:pPr>
      <w:r w:rsidRPr="005B7624">
        <w:rPr>
          <w:rtl/>
        </w:rPr>
        <w:t>تطوير عقلية النمو في مواجهة التحديات</w:t>
      </w:r>
      <w:r w:rsidRPr="005B7624">
        <w:rPr>
          <w:rFonts w:hint="cs"/>
          <w:rtl/>
        </w:rPr>
        <w:t>.</w:t>
      </w:r>
    </w:p>
    <w:p w:rsidR="005B7624" w:rsidRPr="003130E0" w:rsidRDefault="005B7624" w:rsidP="005B7624">
      <w:pPr>
        <w:rPr>
          <w:rFonts w:ascii="Sakkal Majalla" w:hAnsi="Sakkal Majalla"/>
          <w:sz w:val="34"/>
          <w:rtl/>
        </w:rPr>
      </w:pPr>
    </w:p>
    <w:p w:rsidR="005B7624" w:rsidRDefault="005B7624" w:rsidP="005B7624">
      <w:pPr>
        <w:rPr>
          <w:rFonts w:ascii="Sakkal Majalla" w:hAnsi="Sakkal Majalla"/>
          <w:sz w:val="34"/>
          <w:rtl/>
        </w:rPr>
      </w:pPr>
    </w:p>
    <w:p w:rsidR="005B7624" w:rsidRDefault="005B7624" w:rsidP="005B7624">
      <w:pPr>
        <w:rPr>
          <w:rFonts w:ascii="Sakkal Majalla" w:hAnsi="Sakkal Majalla"/>
          <w:sz w:val="34"/>
          <w:rtl/>
        </w:rPr>
      </w:pPr>
    </w:p>
    <w:p w:rsidR="00C0289F" w:rsidRPr="005B7624" w:rsidRDefault="005B7624" w:rsidP="005B7624">
      <w:pPr>
        <w:jc w:val="center"/>
        <w:rPr>
          <w:rFonts w:ascii="Sakkal Majalla" w:hAnsi="Sakkal Majalla"/>
          <w:sz w:val="34"/>
          <w:rtl/>
          <w:lang w:val="en-GB"/>
        </w:rPr>
      </w:pPr>
      <w:r>
        <w:rPr>
          <w:noProof/>
        </w:rPr>
        <w:drawing>
          <wp:inline distT="0" distB="0" distL="0" distR="0" wp14:anchorId="5A983825" wp14:editId="1CAEC1B4">
            <wp:extent cx="1219200" cy="1219200"/>
            <wp:effectExtent l="0" t="0" r="0" b="0"/>
            <wp:docPr id="1319716226"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0289F" w:rsidRDefault="00C0289F" w:rsidP="00403E19">
      <w:pPr>
        <w:rPr>
          <w:rtl/>
        </w:rPr>
      </w:pPr>
    </w:p>
    <w:p w:rsidR="00C0289F" w:rsidRDefault="00C0289F" w:rsidP="00403E19">
      <w:pPr>
        <w:rPr>
          <w:rtl/>
        </w:rPr>
      </w:pPr>
    </w:p>
    <w:p w:rsidR="00C0289F" w:rsidRDefault="00C0289F" w:rsidP="00C0289F">
      <w:pPr>
        <w:jc w:val="center"/>
      </w:pPr>
    </w:p>
    <w:p w:rsidR="009F34C6" w:rsidRDefault="009F34C6" w:rsidP="00C0289F">
      <w:pPr>
        <w:jc w:val="center"/>
      </w:pPr>
    </w:p>
    <w:p w:rsidR="009F34C6" w:rsidRDefault="009F34C6" w:rsidP="00C0289F">
      <w:pPr>
        <w:jc w:val="center"/>
      </w:pPr>
    </w:p>
    <w:p w:rsidR="009F34C6" w:rsidRDefault="009F34C6">
      <w:pPr>
        <w:bidi w:val="0"/>
        <w:spacing w:after="160" w:line="259" w:lineRule="auto"/>
        <w:jc w:val="left"/>
      </w:pPr>
      <w:r>
        <w:br w:type="page"/>
      </w:r>
    </w:p>
    <w:p w:rsidR="009F34C6" w:rsidRDefault="009F34C6" w:rsidP="00C0289F">
      <w:pPr>
        <w:jc w:val="center"/>
        <w:rPr>
          <w:rtl/>
        </w:rPr>
        <w:sectPr w:rsidR="009F34C6"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1338CC">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1338CC">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1338CC">
        <w:tc>
          <w:tcPr>
            <w:tcW w:w="2612" w:type="pct"/>
            <w:tcBorders>
              <w:left w:val="single" w:sz="4" w:space="0" w:color="168489"/>
              <w:right w:val="single" w:sz="4" w:space="0" w:color="168489"/>
            </w:tcBorders>
            <w:shd w:val="clear" w:color="auto" w:fill="auto"/>
          </w:tcPr>
          <w:p w:rsidR="00F01FA2" w:rsidRDefault="00F01FA2" w:rsidP="001338CC">
            <w:pPr>
              <w:pStyle w:val="bold"/>
              <w:jc w:val="center"/>
              <w:rPr>
                <w:color w:val="168489"/>
                <w:sz w:val="40"/>
                <w:szCs w:val="40"/>
                <w:rtl/>
                <w:lang w:bidi="ar-EG"/>
              </w:rPr>
            </w:pPr>
            <w:r>
              <w:rPr>
                <w:noProof/>
              </w:rPr>
              <w:drawing>
                <wp:inline distT="0" distB="0" distL="0" distR="0" wp14:anchorId="1DE771E2" wp14:editId="5308BF8B">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1338CC">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1338CC">
            <w:pPr>
              <w:pStyle w:val="bold"/>
              <w:jc w:val="center"/>
              <w:rPr>
                <w:color w:val="168489"/>
                <w:sz w:val="40"/>
                <w:szCs w:val="40"/>
                <w:rtl/>
                <w:lang w:bidi="ar-EG"/>
              </w:rPr>
            </w:pPr>
            <w:r>
              <w:rPr>
                <w:noProof/>
              </w:rPr>
              <w:drawing>
                <wp:inline distT="0" distB="0" distL="0" distR="0" wp14:anchorId="11A92C8A" wp14:editId="221E52F9">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1338CC">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1338CC">
            <w:pPr>
              <w:pStyle w:val="bold"/>
              <w:bidi w:val="0"/>
              <w:jc w:val="center"/>
              <w:rPr>
                <w:color w:val="168489"/>
                <w:sz w:val="40"/>
                <w:szCs w:val="40"/>
                <w:rtl/>
                <w:lang w:bidi="ar-EG"/>
              </w:rPr>
            </w:pPr>
            <w:r w:rsidRPr="00595B2E">
              <w:rPr>
                <w:noProof/>
              </w:rPr>
              <w:drawing>
                <wp:inline distT="0" distB="0" distL="0" distR="0" wp14:anchorId="0061CDB6" wp14:editId="431D7BE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1338CC">
        <w:tc>
          <w:tcPr>
            <w:tcW w:w="2612"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فيديو تدريبي.</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تقديم الدعم النفسي والعاطفي للموظفين.</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تصميم وتنفيذ برامج الدعم أثناء التغيير.</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التقييم والمتابعة لتأثير التغيير على فريق العمل.</w:t>
            </w:r>
          </w:p>
          <w:p w:rsidR="00823856" w:rsidRPr="00823856" w:rsidRDefault="00823856" w:rsidP="00823856">
            <w:pPr>
              <w:pStyle w:val="ListParagraph"/>
              <w:numPr>
                <w:ilvl w:val="0"/>
                <w:numId w:val="8"/>
              </w:numPr>
              <w:spacing w:line="16" w:lineRule="atLeast"/>
              <w:jc w:val="lowKashida"/>
              <w:rPr>
                <w:rFonts w:ascii="Adobe Arabic" w:eastAsia="Calibri" w:hAnsi="Adobe Arabic" w:cs="Adobe Arabic"/>
                <w:color w:val="0D0D0D" w:themeColor="text1" w:themeTint="F2"/>
                <w:sz w:val="24"/>
                <w:szCs w:val="24"/>
                <w:rtl/>
                <w:lang w:bidi="ar-EG"/>
              </w:rPr>
            </w:pPr>
            <w:r w:rsidRPr="00823856">
              <w:rPr>
                <w:rFonts w:ascii="Adobe Arabic" w:eastAsia="Calibri" w:hAnsi="Adobe Arabic" w:cs="Adobe Arabic"/>
                <w:color w:val="0D0D0D" w:themeColor="text1" w:themeTint="F2"/>
                <w:sz w:val="24"/>
                <w:szCs w:val="24"/>
                <w:rtl/>
                <w:lang w:bidi="ar-EG"/>
              </w:rPr>
              <w:t>تطوير خطط العمل لضمان استمرارية الدعم وتحسين عملية إدارة التغيير.</w:t>
            </w:r>
          </w:p>
          <w:p w:rsidR="00F01FA2" w:rsidRPr="00041E68" w:rsidRDefault="00823856" w:rsidP="00823856">
            <w:pPr>
              <w:pStyle w:val="ListParagraph"/>
              <w:numPr>
                <w:ilvl w:val="0"/>
                <w:numId w:val="8"/>
              </w:numPr>
              <w:spacing w:after="0" w:line="16" w:lineRule="atLeast"/>
              <w:jc w:val="lowKashida"/>
              <w:rPr>
                <w:rFonts w:ascii="Adobe Arabic" w:eastAsia="Calibri" w:hAnsi="Adobe Arabic" w:cs="Adobe Arabic"/>
                <w:b/>
                <w:bCs/>
                <w:color w:val="0D0D0D" w:themeColor="text1" w:themeTint="F2"/>
                <w:sz w:val="34"/>
                <w:szCs w:val="34"/>
                <w:rtl/>
                <w:lang w:bidi="ar-EG"/>
              </w:rPr>
            </w:pPr>
            <w:r w:rsidRPr="00823856">
              <w:rPr>
                <w:rFonts w:ascii="Adobe Arabic" w:eastAsia="Calibri" w:hAnsi="Adobe Arabic" w:cs="Adobe Arabic"/>
                <w:color w:val="0D0D0D" w:themeColor="text1" w:themeTint="F2"/>
                <w:sz w:val="24"/>
                <w:szCs w:val="24"/>
                <w:rtl/>
                <w:lang w:bidi="ar-EG"/>
              </w:rPr>
              <w:t>الخاتمة.</w:t>
            </w:r>
          </w:p>
        </w:tc>
        <w:tc>
          <w:tcPr>
            <w:tcW w:w="1809" w:type="pct"/>
            <w:tcBorders>
              <w:left w:val="single" w:sz="4" w:space="0" w:color="168489"/>
              <w:right w:val="single" w:sz="4" w:space="0" w:color="168489"/>
            </w:tcBorders>
            <w:vAlign w:val="center"/>
          </w:tcPr>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فيديوهات تدريبية.</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العصف الذهني.</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المحاكاة في التدريب.</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التدريب والتوجيه.</w:t>
            </w:r>
          </w:p>
          <w:p w:rsidR="00823856" w:rsidRPr="00823856" w:rsidRDefault="00823856" w:rsidP="00823856">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823856">
              <w:rPr>
                <w:rFonts w:ascii="Adobe Arabic" w:eastAsia="Calibri" w:hAnsi="Adobe Arabic" w:cs="Adobe Arabic"/>
                <w:color w:val="0D0D0D" w:themeColor="text1" w:themeTint="F2"/>
                <w:sz w:val="32"/>
                <w:szCs w:val="32"/>
                <w:rtl/>
                <w:lang w:bidi="ar-EG"/>
              </w:rPr>
              <w:t>مناقشات جماعية.</w:t>
            </w:r>
          </w:p>
          <w:p w:rsidR="00F01FA2" w:rsidRPr="00781A2F" w:rsidRDefault="00823856" w:rsidP="00823856">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823856">
              <w:rPr>
                <w:rFonts w:ascii="Adobe Arabic" w:eastAsia="Calibri" w:hAnsi="Adobe Arabic" w:cs="Adobe Arabic"/>
                <w:color w:val="0D0D0D" w:themeColor="text1" w:themeTint="F2"/>
                <w:sz w:val="32"/>
                <w:szCs w:val="32"/>
                <w:rtl/>
                <w:lang w:bidi="ar-EG"/>
              </w:rPr>
              <w:t>أنشطة تعاونيّة.</w:t>
            </w:r>
          </w:p>
        </w:tc>
        <w:tc>
          <w:tcPr>
            <w:tcW w:w="579" w:type="pct"/>
            <w:tcBorders>
              <w:left w:val="single" w:sz="4" w:space="0" w:color="168489"/>
              <w:right w:val="single" w:sz="4" w:space="0" w:color="168489"/>
            </w:tcBorders>
            <w:vAlign w:val="center"/>
          </w:tcPr>
          <w:p w:rsidR="00F01FA2" w:rsidRPr="00F01FA2" w:rsidRDefault="00F01FA2" w:rsidP="001338CC">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4C9B020D" wp14:editId="235996EA">
                <wp:simplePos x="0" y="0"/>
                <wp:positionH relativeFrom="column">
                  <wp:posOffset>123825</wp:posOffset>
                </wp:positionH>
                <wp:positionV relativeFrom="paragraph">
                  <wp:posOffset>-466725</wp:posOffset>
                </wp:positionV>
                <wp:extent cx="6352560" cy="775335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7753350"/>
                          <a:chOff x="0" y="0"/>
                          <a:chExt cx="6352560" cy="7753350"/>
                        </a:xfrm>
                      </wpg:grpSpPr>
                      <wpg:grpSp>
                        <wpg:cNvPr id="1451488606" name="Group 1451488606"/>
                        <wpg:cNvGrpSpPr/>
                        <wpg:grpSpPr>
                          <a:xfrm>
                            <a:off x="161925" y="2571750"/>
                            <a:ext cx="5425873" cy="5181600"/>
                            <a:chOff x="-2" y="0"/>
                            <a:chExt cx="5425945" cy="5181967"/>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238"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239"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209517" y="874304"/>
                              <a:ext cx="2216426" cy="3526558"/>
                            </a:xfrm>
                            <a:prstGeom prst="rect">
                              <a:avLst/>
                            </a:prstGeom>
                            <a:noFill/>
                            <a:ln w="6350">
                              <a:noFill/>
                            </a:ln>
                          </wps:spPr>
                          <wps:txbx>
                            <w:txbxContent>
                              <w:p w:rsidR="001338CC" w:rsidRPr="000F32C7" w:rsidRDefault="001338CC"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823856" w:rsidRDefault="001338CC" w:rsidP="00823856">
                                <w:p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مناقشة الدور الذي تقوم به إدارة الموارد البشرية في دعم الموظفين أثناء التغيير، وذلك من خلال: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تقديم الدعم النفسي والعاطفي.</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تصميم وتنفيذ برامج الدعم.</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تقييم ومتابعة تأثير التغيير على فريق العمل.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تطوير خطط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624"/>
                              <a:ext cx="2216426" cy="4307343"/>
                            </a:xfrm>
                            <a:prstGeom prst="rect">
                              <a:avLst/>
                            </a:prstGeom>
                            <a:noFill/>
                            <a:ln w="6350">
                              <a:noFill/>
                            </a:ln>
                          </wps:spPr>
                          <wps:txbx>
                            <w:txbxContent>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تقديم الدعم النفسي والعاطفي للموظفين.</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نشاط تدريبي.</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تصميم وتنفيذ برامج الدعم أثناء التغيير.</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التقييم والمتابعة لتأثير التغيير على فريق العمل.</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خطط العمل لضمان استمرارية الدعم وتحسين عملية إدارة التغيير.</w:t>
                                </w:r>
                              </w:p>
                              <w:p w:rsidR="001338CC" w:rsidRPr="000F32C7"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273422"/>
                            <a:chOff x="0" y="0"/>
                            <a:chExt cx="6352560" cy="2273422"/>
                          </a:xfrm>
                        </wpg:grpSpPr>
                        <pic:pic xmlns:pic="http://schemas.openxmlformats.org/drawingml/2006/picture">
                          <pic:nvPicPr>
                            <pic:cNvPr id="1451488619" name="Picture 1451488619" descr="Calendar "/>
                            <pic:cNvPicPr>
                              <a:picLocks noChangeAspect="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982345"/>
                            </a:xfrm>
                            <a:prstGeom prst="rect">
                              <a:avLst/>
                            </a:prstGeom>
                            <a:noFill/>
                          </wps:spPr>
                          <wps:txbx>
                            <w:txbxContent>
                              <w:p w:rsidR="001338CC" w:rsidRPr="00F01FA2" w:rsidRDefault="001338CC" w:rsidP="006E6B68">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دور الموارد البشرية في دعم الموظفين أثناء التغيير</w:t>
                                </w:r>
                              </w:p>
                            </w:txbxContent>
                          </wps:txbx>
                          <wps:bodyPr wrap="square" rtlCol="0">
                            <a:spAutoFit/>
                          </wps:bodyPr>
                        </wps:wsp>
                      </wpg:grpSp>
                    </wpg:wgp>
                  </a:graphicData>
                </a:graphic>
                <wp14:sizeRelV relativeFrom="margin">
                  <wp14:pctHeight>0</wp14:pctHeight>
                </wp14:sizeRelV>
              </wp:anchor>
            </w:drawing>
          </mc:Choice>
          <mc:Fallback>
            <w:pict>
              <v:group id="Group 1451488605" o:spid="_x0000_s2406" style="position:absolute;left:0;text-align:left;margin-left:9.75pt;margin-top:-36.75pt;width:500.2pt;height:610.5pt;z-index:252777472;mso-position-horizontal-relative:text;mso-position-vertical-relative:text;mso-height-relative:margin" coordsize="63525,7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">
                <v:group id="Group 1451488606" o:spid="_x0000_s2407" style="position:absolute;left:1619;top:25717;width:54258;height:51816" coordorigin="" coordsize="54259,51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2408"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2409"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2410"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2411"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51" o:title="Target " gain="19661f" blacklevel="22938f"/>
                      </v:shape>
                    </v:group>
                    <v:shape id="TextBox 34" o:spid="_x0000_s2412"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240" w:history="1">
                              <w:r w:rsidR="001338CC" w:rsidRPr="006E6B68">
                                <w:rPr>
                                  <w:rStyle w:val="Hyperlink"/>
                                  <w:rFonts w:ascii="Adobe Arabic" w:eastAsia="GE Dinar One" w:hAnsi="Adobe Arabic" w:cs="Adobe Arabic"/>
                                  <w:b/>
                                  <w:bCs/>
                                  <w:kern w:val="24"/>
                                  <w:sz w:val="44"/>
                                  <w:szCs w:val="44"/>
                                  <w:rtl/>
                                  <w:lang w:bidi="ar-SY"/>
                                </w:rPr>
                                <w:t>أهداف الجلسة</w:t>
                              </w:r>
                            </w:hyperlink>
                          </w:p>
                        </w:txbxContent>
                      </v:textbox>
                    </v:shape>
                  </v:group>
                  <v:group id="_x0000_s2413"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2414"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TextBox 34" o:spid="_x0000_s2415"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1338CC" w:rsidRPr="00BC6FB1" w:rsidRDefault="006E6B68" w:rsidP="006E6B68">
                            <w:pPr>
                              <w:jc w:val="center"/>
                              <w:rPr>
                                <w:rFonts w:ascii="Adobe Arabic" w:eastAsia="GE Dinar One" w:hAnsi="Adobe Arabic" w:cs="Adobe Arabic"/>
                                <w:b/>
                                <w:bCs/>
                                <w:color w:val="000000"/>
                                <w:kern w:val="24"/>
                                <w:sz w:val="44"/>
                                <w:szCs w:val="44"/>
                                <w:lang w:bidi="ar-SY"/>
                              </w:rPr>
                            </w:pPr>
                            <w:hyperlink r:id="rId241" w:history="1">
                              <w:r w:rsidR="001338CC" w:rsidRPr="006E6B6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15" o:spid="_x0000_s2416"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54" o:title="Note " gain="19661f" blacklevel="22938f"/>
                    </v:shape>
                  </v:group>
                  <v:shape id="Text Box 1451488616" o:spid="_x0000_s2417" type="#_x0000_t202" style="position:absolute;left:32095;top:8743;width:22164;height:35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1338CC" w:rsidRPr="000F32C7" w:rsidRDefault="001338CC" w:rsidP="00F01FA2">
                          <w:pPr>
                            <w:pStyle w:val="a1"/>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rsidR="001338CC" w:rsidRPr="00823856" w:rsidRDefault="001338CC" w:rsidP="00823856">
                          <w:p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مناقشة الدور الذي تقوم به إدارة الموارد البشرية في دعم الموظفين أثناء التغيير، وذلك من خلال: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تقديم الدعم النفسي والعاطفي.</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تصميم وتنفيذ برامج الدعم.</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تقييم ومتابعة تأثير التغيير على فريق العمل.</w:t>
                          </w:r>
                        </w:p>
                        <w:p w:rsidR="001338CC" w:rsidRPr="00823856" w:rsidRDefault="001338CC" w:rsidP="00823856">
                          <w:pPr>
                            <w:pStyle w:val="ListParagraph"/>
                            <w:numPr>
                              <w:ilvl w:val="0"/>
                              <w:numId w:val="7"/>
                            </w:numPr>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تطوير خطط العمل.</w:t>
                          </w:r>
                        </w:p>
                      </w:txbxContent>
                    </v:textbox>
                  </v:shape>
                  <v:shape id="Text Box 1451488617" o:spid="_x0000_s2418" type="#_x0000_t202" style="position:absolute;left:396;top:8746;width:22164;height:4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فيديو تدريبي.</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تقديم الدعم النفسي والعاطفي للموظفين.</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نشاط تدريبي.</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تصميم وتنفيذ برامج الدعم أثناء التغيير.</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التقييم والمتابعة لتأثير التغيير على فريق العمل.</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تمرين.</w:t>
                          </w:r>
                        </w:p>
                        <w:p w:rsidR="001338CC" w:rsidRPr="00823856"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rtl/>
                              <w:lang w:bidi="ar-SY"/>
                            </w:rPr>
                          </w:pPr>
                          <w:r w:rsidRPr="00823856">
                            <w:rPr>
                              <w:rFonts w:ascii="Adobe Arabic" w:eastAsia="GE Dinar One" w:hAnsi="Adobe Arabic" w:cs="Adobe Arabic"/>
                              <w:color w:val="000000"/>
                              <w:kern w:val="24"/>
                              <w:sz w:val="36"/>
                              <w:szCs w:val="36"/>
                              <w:rtl/>
                              <w:lang w:bidi="ar-SY"/>
                            </w:rPr>
                            <w:t>تطوير خطط العمل لضمان استمرارية الدعم وتحسين عملية إدارة التغيير.</w:t>
                          </w:r>
                        </w:p>
                        <w:p w:rsidR="001338CC" w:rsidRPr="000F32C7" w:rsidRDefault="001338CC" w:rsidP="00823856">
                          <w:pPr>
                            <w:pStyle w:val="ListParagraph"/>
                            <w:numPr>
                              <w:ilvl w:val="0"/>
                              <w:numId w:val="7"/>
                            </w:numPr>
                            <w:spacing w:line="216" w:lineRule="auto"/>
                            <w:ind w:left="578" w:hanging="578"/>
                            <w:rPr>
                              <w:rFonts w:ascii="Adobe Arabic" w:eastAsia="GE Dinar One" w:hAnsi="Adobe Arabic" w:cs="Adobe Arabic"/>
                              <w:color w:val="000000"/>
                              <w:kern w:val="24"/>
                              <w:sz w:val="36"/>
                              <w:szCs w:val="36"/>
                              <w:lang w:bidi="ar-SY"/>
                            </w:rPr>
                          </w:pPr>
                          <w:r w:rsidRPr="00823856">
                            <w:rPr>
                              <w:rFonts w:ascii="Adobe Arabic" w:eastAsia="GE Dinar One" w:hAnsi="Adobe Arabic" w:cs="Adobe Arabic"/>
                              <w:color w:val="000000"/>
                              <w:kern w:val="24"/>
                              <w:sz w:val="36"/>
                              <w:szCs w:val="36"/>
                              <w:rtl/>
                              <w:lang w:bidi="ar-SY"/>
                            </w:rPr>
                            <w:t>الخاتمة.</w:t>
                          </w:r>
                        </w:p>
                      </w:txbxContent>
                    </v:textbox>
                  </v:shape>
                </v:group>
                <v:group id="Group 1451488618" o:spid="_x0000_s2419" style="position:absolute;width:63525;height:22734" coordsize="63525,2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2420"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55" o:title="Calendar " gain="19661f" blacklevel="22938f"/>
                    <v:path arrowok="t"/>
                  </v:shape>
                  <v:shape id="TextBox 34" o:spid="_x0000_s2421"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422"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423" type="#_x0000_t202" style="position:absolute;top:12910;width:45675;height:9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1338CC" w:rsidRPr="00F01FA2" w:rsidRDefault="001338CC" w:rsidP="006E6B68">
                          <w:pPr>
                            <w:jc w:val="center"/>
                            <w:rPr>
                              <w:rFonts w:ascii="Adobe Arabic" w:eastAsia="GE Dinar One" w:hAnsi="Adobe Arabic" w:cs="Adobe Arabic"/>
                              <w:b/>
                              <w:bCs/>
                              <w:kern w:val="24"/>
                              <w:sz w:val="56"/>
                              <w:szCs w:val="56"/>
                              <w:lang w:bidi="ar-SY"/>
                            </w:rPr>
                          </w:pPr>
                          <w:r w:rsidRPr="00823856">
                            <w:rPr>
                              <w:rFonts w:ascii="Adobe Arabic" w:eastAsia="GE Dinar One" w:hAnsi="Adobe Arabic" w:cs="Adobe Arabic"/>
                              <w:b/>
                              <w:bCs/>
                              <w:kern w:val="24"/>
                              <w:sz w:val="56"/>
                              <w:szCs w:val="56"/>
                              <w:rtl/>
                              <w:lang w:bidi="ar-SY"/>
                            </w:rPr>
                            <w:t>دور الموارد البشرية في دعم الموظفين أثناء التغيير</w:t>
                          </w:r>
                        </w:p>
                      </w:txbxContent>
                    </v:textbox>
                  </v:shape>
                </v:group>
              </v:group>
            </w:pict>
          </mc:Fallback>
        </mc:AlternateContent>
      </w:r>
    </w:p>
    <w:p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p w:rsidR="00DB7FDB" w:rsidRDefault="00DB7FDB" w:rsidP="00DB7FDB">
      <w:pPr>
        <w:pStyle w:val="ListParagraph"/>
        <w:spacing w:line="360" w:lineRule="auto"/>
        <w:rPr>
          <w:rFonts w:ascii="Adobe Arabic" w:hAnsi="Adobe Arabic" w:cs="Adobe Arabic"/>
          <w:b/>
          <w:bCs/>
          <w:color w:val="002060"/>
          <w:sz w:val="48"/>
          <w:szCs w:val="36"/>
          <w:rtl/>
        </w:rPr>
      </w:pPr>
    </w:p>
    <w:p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rsidR="001C5283" w:rsidRDefault="00823856" w:rsidP="001C5283">
      <w:pPr>
        <w:bidi w:val="0"/>
        <w:rPr>
          <w:rFonts w:ascii="Sakkal Majalla" w:hAnsi="Sakkal Majalla"/>
          <w:color w:val="002060"/>
          <w:sz w:val="34"/>
          <w:lang w:bidi="ar-SY"/>
        </w:rPr>
      </w:pPr>
      <w:r>
        <w:rPr>
          <w:noProof/>
        </w:rPr>
        <w:lastRenderedPageBreak/>
        <w:drawing>
          <wp:anchor distT="0" distB="0" distL="114300" distR="114300" simplePos="0" relativeHeight="252822528" behindDoc="0" locked="0" layoutInCell="1" allowOverlap="1" wp14:anchorId="1ECCE685" wp14:editId="58E6AFAD">
            <wp:simplePos x="0" y="0"/>
            <wp:positionH relativeFrom="margin">
              <wp:posOffset>3933825</wp:posOffset>
            </wp:positionH>
            <wp:positionV relativeFrom="paragraph">
              <wp:posOffset>95250</wp:posOffset>
            </wp:positionV>
            <wp:extent cx="1190625" cy="1190625"/>
            <wp:effectExtent l="0" t="0" r="9525" b="9525"/>
            <wp:wrapNone/>
            <wp:docPr id="52182867"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625" cy="1190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5283" w:rsidRPr="00F01FA2">
        <w:rPr>
          <w:rFonts w:ascii="Sakkal Majalla" w:hAnsi="Sakkal Majalla"/>
          <w:noProof/>
          <w:color w:val="002060"/>
          <w:sz w:val="34"/>
        </w:rPr>
        <mc:AlternateContent>
          <mc:Choice Requires="wpg">
            <w:drawing>
              <wp:inline distT="0" distB="0" distL="0" distR="0" wp14:anchorId="639FAF15" wp14:editId="6BDFF7A4">
                <wp:extent cx="5239055" cy="1388331"/>
                <wp:effectExtent l="19050" t="19050" r="19050" b="21590"/>
                <wp:docPr id="17600374"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wpg:grpSpPr>
                      <wps:wsp>
                        <wps:cNvPr id="760317799" name="Rectangle 760317799"/>
                        <wps:cNvSpPr/>
                        <wps:spPr>
                          <a:xfrm>
                            <a:off x="973794" y="0"/>
                            <a:ext cx="5647938" cy="1388331"/>
                          </a:xfrm>
                          <a:prstGeom prst="rect">
                            <a:avLst/>
                          </a:prstGeom>
                          <a:solidFill>
                            <a:schemeClr val="bg1">
                              <a:lumMod val="95000"/>
                            </a:schemeClr>
                          </a:solid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4019391" name="TextBox 36"/>
                        <wps:cNvSpPr txBox="1"/>
                        <wps:spPr>
                          <a:xfrm>
                            <a:off x="1305515" y="316344"/>
                            <a:ext cx="4178935" cy="377825"/>
                          </a:xfrm>
                          <a:prstGeom prst="rect">
                            <a:avLst/>
                          </a:prstGeom>
                          <a:noFill/>
                        </wps:spPr>
                        <wps:txbx>
                          <w:txbxContent>
                            <w:p w:rsidR="001338CC" w:rsidRDefault="001338CC"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دور الموارد البشرية أثناء عملية التغيير</w:t>
                              </w:r>
                            </w:p>
                          </w:txbxContent>
                        </wps:txbx>
                        <wps:bodyPr wrap="square">
                          <a:noAutofit/>
                        </wps:bodyPr>
                      </wps:wsp>
                      <wps:wsp>
                        <wps:cNvPr id="1998083365" name="TextBox 38"/>
                        <wps:cNvSpPr txBox="1"/>
                        <wps:spPr>
                          <a:xfrm>
                            <a:off x="973811" y="817161"/>
                            <a:ext cx="4833288" cy="417195"/>
                          </a:xfrm>
                          <a:prstGeom prst="rect">
                            <a:avLst/>
                          </a:prstGeom>
                          <a:noFill/>
                        </wps:spPr>
                        <wps:txb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2424"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">
                <v:rect id="Rectangle 760317799" o:spid="_x0000_s2425"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vosoA&#10;AADiAAAADwAAAGRycy9kb3ducmV2LnhtbESPQUvDQBSE70L/w/IK3uymLSQmdltaQVBPpnqwt2f2&#10;mQ1m34bdNY3/3hWEHoeZ+YbZ7Cbbi5F86BwrWC4yEMSN0x23Ct5eH25uQYSIrLF3TAp+KMBuO7va&#10;YKXdmWsaj7EVCcKhQgUmxqGSMjSGLIaFG4iT9+m8xZikb6X2eE5w28tVluXSYsdpweBA94aar+O3&#10;VXAw4/sK1/UzNvnT6aV1H6ey9kpdz6f9HYhIU7yE/9uPWkGRZ+tlUZQl/F1Kd0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DMb6LKAAAA4gAAAA8AAAAAAAAAAAAAAAAAmAIA&#10;AGRycy9kb3ducmV2LnhtbFBLBQYAAAAABAAEAPUAAACPAwAAAAA=&#10;" fillcolor="#f2f2f2 [3052]" strokecolor="#168489" strokeweight="2.25pt"/>
                <v:shape id="TextBox 36" o:spid="_x0000_s2426"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jg3MkA&#10;AADiAAAADwAAAGRycy9kb3ducmV2LnhtbESPQWvCQBSE7wX/w/KE3upualpMdBWpCJ5atCp4e2Sf&#10;STD7NmS3Jv333UKhx2FmvmEWq8E24k6drx1rSCYKBHHhTM2lhuPn9mkGwgdkg41j0vBNHlbL0cMC&#10;c+N63tP9EEoRIexz1FCF0OZS+qIii37iWuLoXV1nMUTZldJ02Ee4beSzUq/SYs1xocKW3ioqbocv&#10;q+H0fr2cU/VRbuxL27tBSbaZ1PpxPKznIAIN4T/8194ZDVmaqiSbZgn8Xop3QC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jg3MkAAADiAAAADwAAAAAAAAAAAAAAAACYAgAA&#10;ZHJzL2Rvd25yZXYueG1sUEsFBgAAAAAEAAQA9QAAAI4DAAAAAA==&#10;" filled="f" stroked="f">
                  <v:textbox>
                    <w:txbxContent>
                      <w:p w:rsidR="001338CC" w:rsidRDefault="001338CC" w:rsidP="001C5283">
                        <w:pPr>
                          <w:jc w:val="center"/>
                          <w:rPr>
                            <w:rFonts w:ascii="Adobe Arabic" w:eastAsia="Calibri" w:hAnsi="Adobe Arabic" w:cs="Adobe Arabic"/>
                            <w:b/>
                            <w:bCs/>
                            <w:color w:val="168489"/>
                            <w:kern w:val="24"/>
                            <w:sz w:val="36"/>
                            <w:szCs w:val="36"/>
                            <w:lang w:bidi="ar-SY"/>
                          </w:rPr>
                        </w:pPr>
                        <w:r w:rsidRPr="00823856">
                          <w:rPr>
                            <w:rFonts w:ascii="Adobe Arabic" w:eastAsia="Calibri" w:hAnsi="Adobe Arabic" w:cs="Adobe Arabic"/>
                            <w:b/>
                            <w:bCs/>
                            <w:color w:val="168489"/>
                            <w:kern w:val="24"/>
                            <w:sz w:val="36"/>
                            <w:szCs w:val="36"/>
                            <w:rtl/>
                            <w:lang w:bidi="ar-SY"/>
                          </w:rPr>
                          <w:t>دور الموارد البشرية أثناء عملية التغيير</w:t>
                        </w:r>
                      </w:p>
                    </w:txbxContent>
                  </v:textbox>
                </v:shape>
                <v:shape id="TextBox 38" o:spid="_x0000_s2427"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yosMcA&#10;AADjAAAADwAAAGRycy9kb3ducmV2LnhtbERPS2vCQBC+F/oflin0VnerVZLoKsVS6KnF+ABvQ3ZM&#10;gtnZkN2a+O/dQsHjfO9ZrAbbiAt1vnas4XWkQBAXztRcathtP18SED4gG2wck4YreVgtHx8WmBnX&#10;84YueShFDGGfoYYqhDaT0hcVWfQj1xJH7uQ6iyGeXSlNh30Mt40cKzWTFmuODRW2tK6oOOe/VsP+&#10;+3Q8vKmf8sNO294NSrJNpdbPT8P7HESgIdzF/+4vE+enaaKSyWQ2hb+fIgB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cqLDHAAAA4wAAAA8AAAAAAAAAAAAAAAAAmAIAAGRy&#10;cy9kb3ducmV2LnhtbFBLBQYAAAAABAAEAPUAAACMAwAAAAA=&#10;" filled="f" stroked="f">
                  <v:textbox>
                    <w:txbxContent>
                      <w:p w:rsidR="001338CC" w:rsidRPr="00254ECF" w:rsidRDefault="001338CC" w:rsidP="001C5283">
                        <w:pPr>
                          <w:bidi w:val="0"/>
                          <w:spacing w:line="259" w:lineRule="auto"/>
                          <w:jc w:val="center"/>
                          <w:rPr>
                            <w:b/>
                            <w:bCs/>
                            <w:sz w:val="24"/>
                            <w:szCs w:val="32"/>
                          </w:rPr>
                        </w:pPr>
                        <w:r w:rsidRPr="00254ECF">
                          <w:rPr>
                            <w:sz w:val="24"/>
                            <w:szCs w:val="32"/>
                            <w:rtl/>
                          </w:rPr>
                          <w:t xml:space="preserve">امسح </w:t>
                        </w:r>
                        <w:r>
                          <w:rPr>
                            <w:rFonts w:hint="cs"/>
                            <w:sz w:val="24"/>
                            <w:szCs w:val="32"/>
                            <w:rtl/>
                          </w:rPr>
                          <w:t>الرمز لمشاهدة الفيديو</w:t>
                        </w:r>
                      </w:p>
                      <w:p w:rsidR="001338CC" w:rsidRDefault="001338CC" w:rsidP="001C5283">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1C5283" w:rsidRDefault="001C5283" w:rsidP="001C5283">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7D6A369E" wp14:editId="7BB1E06D">
                <wp:extent cx="5731510" cy="895350"/>
                <wp:effectExtent l="0" t="0" r="21590" b="19050"/>
                <wp:docPr id="100832465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87035055"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5200068" name="مجموعة 39"/>
                        <wpg:cNvGrpSpPr/>
                        <wpg:grpSpPr>
                          <a:xfrm>
                            <a:off x="0" y="0"/>
                            <a:ext cx="5731510" cy="895350"/>
                            <a:chOff x="0" y="0"/>
                            <a:chExt cx="5878196" cy="918845"/>
                          </a:xfrm>
                        </wpg:grpSpPr>
                        <wpg:grpSp>
                          <wpg:cNvPr id="559922787" name="مجموعة 40"/>
                          <wpg:cNvGrpSpPr/>
                          <wpg:grpSpPr>
                            <a:xfrm>
                              <a:off x="0" y="0"/>
                              <a:ext cx="5878196" cy="918845"/>
                              <a:chOff x="0" y="0"/>
                              <a:chExt cx="6240348" cy="919070"/>
                            </a:xfrm>
                          </wpg:grpSpPr>
                          <wpg:grpSp>
                            <wpg:cNvPr id="272260023" name="مجموعة 41"/>
                            <wpg:cNvGrpSpPr/>
                            <wpg:grpSpPr>
                              <a:xfrm>
                                <a:off x="0" y="169208"/>
                                <a:ext cx="5433072" cy="580613"/>
                                <a:chOff x="0" y="169208"/>
                                <a:chExt cx="5433072" cy="580613"/>
                              </a:xfrm>
                            </wpg:grpSpPr>
                            <wps:wsp>
                              <wps:cNvPr id="6647560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622415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4175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4998224" name="مربع نص 41"/>
                          <wps:cNvSpPr txBox="1"/>
                          <wps:spPr>
                            <a:xfrm>
                              <a:off x="204484" y="256983"/>
                              <a:ext cx="4616071" cy="387740"/>
                            </a:xfrm>
                            <a:prstGeom prst="rect">
                              <a:avLst/>
                            </a:prstGeom>
                            <a:noFill/>
                          </wps:spPr>
                          <wps:txbx>
                            <w:txbxContent>
                              <w:p w:rsidR="001338CC" w:rsidRPr="00B0570E" w:rsidRDefault="001338CC" w:rsidP="001C5283">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تقديم الدعم النفسي والعاطفي للموظفين</w:t>
                                </w:r>
                              </w:p>
                            </w:txbxContent>
                          </wps:txbx>
                          <wps:bodyPr wrap="square" rtlCol="1">
                            <a:spAutoFit/>
                          </wps:bodyPr>
                        </wps:wsp>
                      </wpg:grpSp>
                    </wpg:wgp>
                  </a:graphicData>
                </a:graphic>
              </wp:inline>
            </w:drawing>
          </mc:Choice>
          <mc:Fallback>
            <w:pict>
              <v:group id="_x0000_s24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">
                <v:shape id="صورة 38" o:spid="_x0000_s242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BIFPKAAAA4gAAAA8AAABkcnMvZG93bnJldi54bWxEj0FLw0AUhO8F/8PyBG/troa0JXZbSqng&#10;RWwTwesj+8wGs29jdk3jv3cFocdhZr5hNrvJdWKkIbSeNdwvFAji2puWGw1v1dN8DSJEZIOdZ9Lw&#10;QwF225vZBgvjL3ymsYyNSBAOBWqwMfaFlKG25DAsfE+cvA8/OIxJDo00A14S3HXyQamldNhyWrDY&#10;08FS/Vl+Ow3ZcZyO2eH1Jbzbvvoq3b4N55PWd7fT/hFEpClew//tZ6MhX69Ulqs8h79L6Q7I7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ZBIFPKAAAA4gAAAA8AAAAAAAAA&#10;AAAAAAAAnwIAAGRycy9kb3ducmV2LnhtbFBLBQYAAAAABAAEAPcAAACWAwAAAAA=&#10;">
                  <v:imagedata r:id="rId66" o:title=""/>
                </v:shape>
                <v:group id="مجموعة 39" o:spid="_x0000_s24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P5WKyyQAA&#10;AOIAAAAPAAAAAAAAAAAAAAAAAKoCAABkcnMvZG93bnJldi54bWxQSwUGAAAAAAQABAD6AAAAoAMA&#10;AAAA&#10;">
                  <v:group id="مجموعة 40" o:spid="_x0000_s24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peTqDL&#10;AAAA4gAAAA8AAAAAAAAAAAAAAAAAqgIAAGRycy9kb3ducmV2LnhtbFBLBQYAAAAABAAEAPoAAACi&#10;AwAAAAA=&#10;">
                    <v:group id="مجموعة 41" o:spid="_x0000_s24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OTwF3L&#10;AAAA4gAAAA8AAAAAAAAAAAAAAAAAqgIAAGRycy9kb3ducmV2LnhtbFBLBQYAAAAABAAEAPoAAACi&#10;AwAAAAA=&#10;">
                      <v:shape id="شكل حر 42" o:spid="_x0000_s24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m4cgA&#10;AADiAAAADwAAAGRycy9kb3ducmV2LnhtbESPwW7CMBBE75X6D9ZW4lZsIE2qgEEIgdpDL6X9gFW8&#10;xCnxOo0NpH9fIyFxHM3MG81iNbhWnKkPjWcNk7ECQVx503Ct4ftr9/wKIkRkg61n0vBHAVbLx4cF&#10;lsZf+JPO+1iLBOFQogYbY1dKGSpLDsPYd8TJO/jeYUyyr6Xp8ZLgrpVTpXLpsOG0YLGjjaXquD85&#10;DUZlW5cVbwVtfj+s+pmYeJwZrUdPw3oOItIQ7+Fb+91oyPOseMnVLIPrpXQH5P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bhyAAAAOI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rncgA&#10;AADjAAAADwAAAGRycy9kb3ducmV2LnhtbERPX2vCMBB/H/gdwgl7m6llq9IZRQeOsfngdOjr0dza&#10;YnIpTbTdtzfCwMf7/b/ZordGXKj1tWMF41ECgrhwuuZSwc9+/TQF4QOyRuOYFPyRh8V88DDDXLuO&#10;v+myC6WIIexzVFCF0ORS+qIii37kGuLI/brWYohnW0rdYhfDrZFpkmTSYs2xocKG3ioqTruzVTDZ&#10;rs+df8/2n6uD2dSJOS7TL1bqcdgvX0EE6sNd/O/+0HH+dJKl6fP4JYPbTxEAO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USudyAAAAOMAAAAPAAAAAAAAAAAAAAAAAJgCAABk&#10;cnMvZG93bnJldi54bWxQSwUGAAAAAAQABAD1AAAAjQMAAAAA&#10;" fillcolor="#168489" stroked="f" strokeweight="1pt">
                        <v:stroke joinstyle="miter"/>
                      </v:roundrect>
                    </v:group>
                    <v:oval id="شكل بيضاوي 44" o:spid="_x0000_s24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QzcYA&#10;AADiAAAADwAAAGRycy9kb3ducmV2LnhtbERP3WrCMBS+H/gO4QjezbTiz+iMMgZjIgwx7gHOmmPT&#10;rTmpTdTu7ZeB4OXH979c964RF+pC7VlBPs5AEJfe1Fwp+Dy8PT6BCBHZYOOZFPxSgPVq8LDEwvgr&#10;7+miYyVSCIcCFdgY20LKUFpyGMa+JU7c0XcOY4JdJU2H1xTuGjnJsrl0WHNqsNjSq6XyR5+dAt0f&#10;9O79WEn/oe32K//2J7ffKDUa9i/PICL18S6+uTcmzc/m03wxm+Xwfylh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cQzcYAAADiAAAADwAAAAAAAAAAAAAAAACYAgAAZHJz&#10;L2Rvd25yZXYueG1sUEsFBgAAAAAEAAQA9QAAAIsDAAAAAA==&#10;" filled="f" strokecolor="#a5a5a5 [2092]" strokeweight="1pt">
                      <v:stroke joinstyle="miter"/>
                    </v:oval>
                  </v:group>
                  <v:shape id="مربع نص 41" o:spid="_x0000_s2436"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yeGMkA&#10;AADjAAAADwAAAGRycy9kb3ducmV2LnhtbESPzWrDMBCE74W+g9hCb41kk5bEjRJCfyCHXpq498Xa&#10;WqbWyljb2Hn7qlDocZiZb5jNbg69OtOYusgWioUBRdxE13FroT693q1AJUF22EcmCxdKsNteX22w&#10;cnHidzofpVUZwqlCC15kqLROjaeAaREH4ux9xjGgZDm22o04ZXjodWnMgw7YcV7wONCTp+br+B0s&#10;iLh9calfQjp8zG/PkzfNPdbW3t7M+0dQQrP8h//aB2ehLMxyvV6V5RJ+P+U/oL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yeGMkAAADjAAAADwAAAAAAAAAAAAAAAACYAgAA&#10;ZHJzL2Rvd25yZXYueG1sUEsFBgAAAAAEAAQA9QAAAI4DAAAAAA==&#10;" filled="f" stroked="f">
                    <v:textbox style="mso-fit-shape-to-text:t">
                      <w:txbxContent>
                        <w:p w:rsidR="001338CC" w:rsidRPr="00B0570E" w:rsidRDefault="001338CC" w:rsidP="001C5283">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تقديم الدعم النفسي والعاطفي للموظفين</w:t>
                          </w:r>
                        </w:p>
                      </w:txbxContent>
                    </v:textbox>
                  </v:shape>
                </v:group>
                <w10:wrap anchorx="page"/>
                <w10:anchorlock/>
              </v:group>
            </w:pict>
          </mc:Fallback>
        </mc:AlternateContent>
      </w:r>
    </w:p>
    <w:p w:rsidR="00823856" w:rsidRDefault="00823856" w:rsidP="00823856">
      <w:r w:rsidRPr="002A698D">
        <w:rPr>
          <w:rtl/>
        </w:rPr>
        <w:t>تلعب إدارة الموارد البشرية دورا</w:t>
      </w:r>
      <w:r>
        <w:rPr>
          <w:rFonts w:hint="cs"/>
          <w:rtl/>
        </w:rPr>
        <w:t>ً</w:t>
      </w:r>
      <w:r w:rsidRPr="002A698D">
        <w:rPr>
          <w:rtl/>
        </w:rPr>
        <w:t xml:space="preserve"> محوريا</w:t>
      </w:r>
      <w:r>
        <w:rPr>
          <w:rFonts w:hint="cs"/>
          <w:rtl/>
        </w:rPr>
        <w:t>ً</w:t>
      </w:r>
      <w:r w:rsidRPr="002A698D">
        <w:rPr>
          <w:rtl/>
        </w:rPr>
        <w:t xml:space="preserve"> في تقديم الدعم النفسي والعاطفي للموظفين أثناء فترات التغيير في المنظمة. فيما يلي بعض الأدوار الرئيسية لإدارة الموارد البشرية في هذا الصدد:</w:t>
      </w:r>
    </w:p>
    <w:p w:rsidR="003F1BA5" w:rsidRDefault="003F1BA5" w:rsidP="003F1BA5">
      <w:r w:rsidRPr="003F1BA5">
        <w:rPr>
          <w:noProof/>
        </w:rPr>
        <mc:AlternateContent>
          <mc:Choice Requires="wpg">
            <w:drawing>
              <wp:inline distT="0" distB="0" distL="0" distR="0" wp14:anchorId="687A9B6D" wp14:editId="06DA8316">
                <wp:extent cx="5954190" cy="2754298"/>
                <wp:effectExtent l="0" t="0" r="27940" b="27305"/>
                <wp:docPr id="12" name="Group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A3DE89-AF67-F6BE-9A03-1C020351E33E}"/>
                    </a:ext>
                  </a:extLst>
                </wp:docPr>
                <wp:cNvGraphicFramePr/>
                <a:graphic xmlns:a="http://schemas.openxmlformats.org/drawingml/2006/main">
                  <a:graphicData uri="http://schemas.microsoft.com/office/word/2010/wordprocessingGroup">
                    <wpg:wgp>
                      <wpg:cNvGrpSpPr/>
                      <wpg:grpSpPr>
                        <a:xfrm>
                          <a:off x="0" y="0"/>
                          <a:ext cx="5954190" cy="2754298"/>
                          <a:chOff x="0" y="1"/>
                          <a:chExt cx="5954194" cy="2754297"/>
                        </a:xfrm>
                      </wpg:grpSpPr>
                      <wpg:grpSp>
                        <wpg:cNvPr id="47587715" name="Group 475877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4818A5-722F-4451-B62A-0F235154C8AF}"/>
                            </a:ext>
                          </a:extLst>
                        </wpg:cNvPr>
                        <wpg:cNvGrpSpPr/>
                        <wpg:grpSpPr>
                          <a:xfrm>
                            <a:off x="0" y="1"/>
                            <a:ext cx="5954194" cy="2754297"/>
                            <a:chOff x="0" y="0"/>
                            <a:chExt cx="6069927" cy="2807836"/>
                          </a:xfrm>
                        </wpg:grpSpPr>
                        <wps:wsp>
                          <wps:cNvPr id="1116206883" name="Freeform: Shape 111620688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277A3C-06E0-4F1A-9877-7A50C6DF7AB9}"/>
                              </a:ext>
                            </a:extLst>
                          </wps:cNvPr>
                          <wps:cNvSpPr/>
                          <wps:spPr>
                            <a:xfrm flipH="1">
                              <a:off x="3281753" y="2325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7601725" name="Freeform: Shape 67760172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2BE43D-D276-43F6-9992-3B12104EE640}"/>
                              </a:ext>
                            </a:extLst>
                          </wps:cNvPr>
                          <wps:cNvSpPr/>
                          <wps:spPr>
                            <a:xfrm flipH="1">
                              <a:off x="1923852" y="2325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40309132" name="Freeform: Shape 3403091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77ABB26-8064-4FAF-9070-6D9561D5AEE7}"/>
                              </a:ext>
                            </a:extLst>
                          </wps:cNvPr>
                          <wps:cNvSpPr/>
                          <wps:spPr>
                            <a:xfrm flipH="1">
                              <a:off x="1671297" y="112850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6381314" name="Freeform: Shape 6763813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A4CA462-0A44-4A4F-9B2E-B06E7A11EF5F}"/>
                              </a:ext>
                            </a:extLst>
                          </wps:cNvPr>
                          <wps:cNvSpPr/>
                          <wps:spPr>
                            <a:xfrm flipH="1">
                              <a:off x="3787963" y="112850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44627549" name="Freeform: Shape 104462754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361A27-CF44-46CB-9C79-E52F9230C274}"/>
                              </a:ext>
                            </a:extLst>
                          </wps:cNvPr>
                          <wps:cNvSpPr/>
                          <wps:spPr>
                            <a:xfrm flipH="1">
                              <a:off x="1923852" y="224538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83438" name="Freeform: Shape 92834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CA3D0D-FB79-4955-927B-02C7AC8EBD31}"/>
                              </a:ext>
                            </a:extLst>
                          </wps:cNvPr>
                          <wps:cNvSpPr/>
                          <wps:spPr>
                            <a:xfrm flipH="1">
                              <a:off x="3281753" y="224538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72505618" name="Freeform: Shape 7725056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7D23346-D3B9-42D4-AA22-03F8E3708537}"/>
                              </a:ext>
                            </a:extLst>
                          </wps:cNvPr>
                          <wps:cNvSpPr/>
                          <wps:spPr>
                            <a:xfrm flipH="1">
                              <a:off x="506210" y="1162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7613196" name="Freeform: Shape 73761319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F4EB31D-7387-41B6-B6F8-DDD3CCBDFE06}"/>
                              </a:ext>
                            </a:extLst>
                          </wps:cNvPr>
                          <wps:cNvSpPr/>
                          <wps:spPr>
                            <a:xfrm flipH="1">
                              <a:off x="3487254" y="1162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9967390" name="Freeform: Shape 9299673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556101-FEED-4C1E-9614-1CD2C183434C}"/>
                              </a:ext>
                            </a:extLst>
                          </wps:cNvPr>
                          <wps:cNvSpPr/>
                          <wps:spPr>
                            <a:xfrm flipH="1">
                              <a:off x="0" y="112850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11638056" name="Freeform: Shape 121163805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5C9163-4372-4C90-9BE9-71B97FC50066}"/>
                              </a:ext>
                            </a:extLst>
                          </wps:cNvPr>
                          <wps:cNvSpPr/>
                          <wps:spPr>
                            <a:xfrm flipH="1">
                              <a:off x="4371483" y="1128504"/>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60113103" name="Freeform: Shape 136011310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CD8B9D-6634-461E-82B6-5338E4486BA7}"/>
                              </a:ext>
                            </a:extLst>
                          </wps:cNvPr>
                          <wps:cNvSpPr/>
                          <wps:spPr>
                            <a:xfrm flipH="1">
                              <a:off x="506210" y="224538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99751211" name="Freeform: Shape 49975121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D5F36CF-AC78-4B31-8119-51734B8E9200}"/>
                              </a:ext>
                            </a:extLst>
                          </wps:cNvPr>
                          <wps:cNvSpPr/>
                          <wps:spPr>
                            <a:xfrm flipH="1">
                              <a:off x="3487254" y="2245380"/>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71608478"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18E5594-BAD4-46D7-8428-2875E4EA7B8D}"/>
                              </a:ext>
                            </a:extLst>
                          </wps:cNvPr>
                          <wps:cNvSpPr txBox="1">
                            <a:spLocks noChangeArrowheads="1"/>
                          </wps:cNvSpPr>
                          <wps:spPr bwMode="auto">
                            <a:xfrm>
                              <a:off x="4032056" y="30425"/>
                              <a:ext cx="1440180" cy="451830"/>
                            </a:xfrm>
                            <a:prstGeom prst="rect">
                              <a:avLst/>
                            </a:prstGeom>
                          </wps:spPr>
                          <wps:txbx>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عملية التغيير</w:t>
                                </w:r>
                              </w:p>
                            </w:txbxContent>
                          </wps:txbx>
                          <wps:bodyPr rot="0" vert="horz" wrap="square" lIns="0" tIns="45720" rIns="0" bIns="45720" anchor="b" anchorCtr="0" upright="1">
                            <a:noAutofit/>
                          </wps:bodyPr>
                        </wps:wsp>
                        <wps:wsp>
                          <wps:cNvPr id="259918200"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966524-7DAD-4E53-9AC6-D46EB0641F56}"/>
                              </a:ext>
                            </a:extLst>
                          </wps:cNvPr>
                          <wps:cNvSpPr txBox="1">
                            <a:spLocks noChangeArrowheads="1"/>
                          </wps:cNvSpPr>
                          <wps:spPr bwMode="auto">
                            <a:xfrm>
                              <a:off x="669759" y="0"/>
                              <a:ext cx="1296902" cy="462699"/>
                            </a:xfrm>
                            <a:prstGeom prst="rect">
                              <a:avLst/>
                            </a:prstGeom>
                          </wps:spPr>
                          <wps:txbx>
                            <w:txbxContent>
                              <w:p w:rsidR="001338CC" w:rsidRDefault="001338CC" w:rsidP="003F1BA5">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توفير الدعم النفسي</w:t>
                                </w:r>
                              </w:p>
                            </w:txbxContent>
                          </wps:txbx>
                          <wps:bodyPr rot="0" vert="horz" wrap="square" lIns="0" tIns="45720" rIns="0" bIns="45720" anchor="b" anchorCtr="0" upright="1">
                            <a:noAutofit/>
                          </wps:bodyPr>
                        </wps:wsp>
                        <wps:wsp>
                          <wps:cNvPr id="597516052"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C52EA6-82A0-4489-B8DC-84609CE87643}"/>
                              </a:ext>
                            </a:extLst>
                          </wps:cNvPr>
                          <wps:cNvSpPr txBox="1">
                            <a:spLocks noChangeArrowheads="1"/>
                          </wps:cNvSpPr>
                          <wps:spPr bwMode="auto">
                            <a:xfrm>
                              <a:off x="4024756" y="2233370"/>
                              <a:ext cx="1499573" cy="477386"/>
                            </a:xfrm>
                            <a:prstGeom prst="rect">
                              <a:avLst/>
                            </a:prstGeom>
                          </wps:spPr>
                          <wps:txbx>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التوقعات والحوافز</w:t>
                                </w:r>
                              </w:p>
                            </w:txbxContent>
                          </wps:txbx>
                          <wps:bodyPr rot="0" vert="horz" wrap="square" lIns="0" tIns="45720" rIns="0" bIns="45720" anchor="b" anchorCtr="0" upright="1">
                            <a:noAutofit/>
                          </wps:bodyPr>
                        </wps:wsp>
                        <wps:wsp>
                          <wps:cNvPr id="904350358"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2B3115-B838-4B66-9C3B-259985CA8A35}"/>
                              </a:ext>
                            </a:extLst>
                          </wps:cNvPr>
                          <wps:cNvSpPr txBox="1">
                            <a:spLocks noChangeArrowheads="1"/>
                          </wps:cNvSpPr>
                          <wps:spPr bwMode="auto">
                            <a:xfrm>
                              <a:off x="748719" y="2245380"/>
                              <a:ext cx="1212139" cy="465376"/>
                            </a:xfrm>
                            <a:prstGeom prst="rect">
                              <a:avLst/>
                            </a:prstGeom>
                          </wps:spPr>
                          <wps:txbx>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دعم التطوير المهني</w:t>
                                </w:r>
                              </w:p>
                            </w:txbxContent>
                          </wps:txbx>
                          <wps:bodyPr rot="0" vert="horz" wrap="square" lIns="0" tIns="45720" rIns="0" bIns="45720" anchor="b" anchorCtr="0" upright="1">
                            <a:noAutofit/>
                          </wps:bodyPr>
                        </wps:wsp>
                        <wps:wsp>
                          <wps:cNvPr id="588489277"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B1B018-E15E-4FD3-9012-B234359F0FBD}"/>
                              </a:ext>
                            </a:extLst>
                          </wps:cNvPr>
                          <wps:cNvSpPr txBox="1">
                            <a:spLocks noChangeArrowheads="1"/>
                          </wps:cNvSpPr>
                          <wps:spPr bwMode="auto">
                            <a:xfrm>
                              <a:off x="4471933" y="1122497"/>
                              <a:ext cx="1509534" cy="472531"/>
                            </a:xfrm>
                            <a:prstGeom prst="rect">
                              <a:avLst/>
                            </a:prstGeom>
                          </wps:spPr>
                          <wps:txbx>
                            <w:txbxContent>
                              <w:p w:rsidR="001338CC" w:rsidRDefault="001338CC" w:rsidP="003F1BA5">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الفعال</w:t>
                                </w:r>
                              </w:p>
                            </w:txbxContent>
                          </wps:txbx>
                          <wps:bodyPr rot="0" vert="horz" wrap="square" lIns="0" tIns="45720" rIns="0" bIns="45720" anchor="b" anchorCtr="0" upright="1">
                            <a:noAutofit/>
                          </wps:bodyPr>
                        </wps:wsp>
                        <wps:wsp>
                          <wps:cNvPr id="1085416271"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331E26-016A-4833-BEAD-F1439835AB89}"/>
                              </a:ext>
                            </a:extLst>
                          </wps:cNvPr>
                          <wps:cNvSpPr txBox="1">
                            <a:spLocks noChangeArrowheads="1"/>
                          </wps:cNvSpPr>
                          <wps:spPr bwMode="auto">
                            <a:xfrm>
                              <a:off x="73303" y="1123791"/>
                              <a:ext cx="1551841" cy="472531"/>
                            </a:xfrm>
                            <a:prstGeom prst="rect">
                              <a:avLst/>
                            </a:prstGeom>
                          </wps:spPr>
                          <wps:txbx>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مهارات المرونة</w:t>
                                </w:r>
                              </w:p>
                            </w:txbxContent>
                          </wps:txbx>
                          <wps:bodyPr rot="0" vert="horz" wrap="square" lIns="0" tIns="45720" rIns="0" bIns="45720" anchor="b" anchorCtr="0" upright="1">
                            <a:noAutofit/>
                          </wps:bodyPr>
                        </wps:wsp>
                      </wpg:grpSp>
                      <pic:pic xmlns:pic="http://schemas.openxmlformats.org/drawingml/2006/picture">
                        <pic:nvPicPr>
                          <pic:cNvPr id="1358003758"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DD1699-8F54-4042-AD7C-3F9A43978455}"/>
                              </a:ext>
                            </a:extLst>
                          </pic:cNvPr>
                          <pic:cNvPicPr>
                            <a:picLocks noChangeAspect="1"/>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4"/>
                              </a:ext>
                            </a:extLst>
                          </a:blip>
                          <a:stretch>
                            <a:fillRect/>
                          </a:stretch>
                        </pic:blipFill>
                        <pic:spPr>
                          <a:xfrm>
                            <a:off x="1673673" y="1153440"/>
                            <a:ext cx="510980" cy="510980"/>
                          </a:xfrm>
                          <a:prstGeom prst="rect">
                            <a:avLst/>
                          </a:prstGeom>
                        </pic:spPr>
                      </pic:pic>
                      <pic:pic xmlns:pic="http://schemas.openxmlformats.org/drawingml/2006/picture">
                        <pic:nvPicPr>
                          <pic:cNvPr id="216257270" name="رسم 10" descr="مراجعه العميل-من اليمين لليس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CB82F9-1740-3E56-67D6-BCFD068EDC61}"/>
                              </a:ext>
                            </a:extLst>
                          </pic:cNvPr>
                          <pic:cNvPicPr>
                            <a:picLocks noChangeAspect="1"/>
                          </pic:cNvPicPr>
                        </pic:nvPicPr>
                        <pic:blipFill>
                          <a:blip r:embed="rId24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6"/>
                              </a:ext>
                            </a:extLst>
                          </a:blip>
                          <a:stretch>
                            <a:fillRect/>
                          </a:stretch>
                        </pic:blipFill>
                        <pic:spPr>
                          <a:xfrm>
                            <a:off x="3837928" y="1184323"/>
                            <a:ext cx="449214" cy="449214"/>
                          </a:xfrm>
                          <a:prstGeom prst="rect">
                            <a:avLst/>
                          </a:prstGeom>
                        </pic:spPr>
                      </pic:pic>
                      <pic:pic xmlns:pic="http://schemas.openxmlformats.org/drawingml/2006/picture">
                        <pic:nvPicPr>
                          <pic:cNvPr id="241685882" name="Graphic 8" descr="Brain in head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44873EE-F0B5-453D-BC8A-088A88190EC1}"/>
                              </a:ext>
                            </a:extLst>
                          </pic:cNvPr>
                          <pic:cNvPicPr>
                            <a:picLocks noChangeAspect="1"/>
                          </pic:cNvPicPr>
                        </pic:nvPicPr>
                        <pic:blipFill>
                          <a:blip r:embed="rId24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2"/>
                              </a:ext>
                            </a:extLst>
                          </a:blip>
                          <a:stretch>
                            <a:fillRect/>
                          </a:stretch>
                        </pic:blipFill>
                        <pic:spPr>
                          <a:xfrm>
                            <a:off x="2262222" y="84633"/>
                            <a:ext cx="453877" cy="453877"/>
                          </a:xfrm>
                          <a:prstGeom prst="rect">
                            <a:avLst/>
                          </a:prstGeom>
                        </pic:spPr>
                      </pic:pic>
                      <pic:pic xmlns:pic="http://schemas.openxmlformats.org/drawingml/2006/picture">
                        <pic:nvPicPr>
                          <pic:cNvPr id="1453118425" name="Graphic 31"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BFD22-6975-49B5-8245-1F8D76D0E6C7}"/>
                              </a:ext>
                            </a:extLst>
                          </pic:cNvPr>
                          <pic:cNvPicPr>
                            <a:picLocks noChangeAspect="1"/>
                          </pic:cNvPicPr>
                        </pic:nvPicPr>
                        <pic:blipFill>
                          <a:blip r:embed="rId24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3"/>
                              </a:ext>
                            </a:extLst>
                          </a:blip>
                          <a:stretch>
                            <a:fillRect/>
                          </a:stretch>
                        </pic:blipFill>
                        <pic:spPr>
                          <a:xfrm>
                            <a:off x="3261715" y="2261146"/>
                            <a:ext cx="407928" cy="407928"/>
                          </a:xfrm>
                          <a:prstGeom prst="rect">
                            <a:avLst/>
                          </a:prstGeom>
                        </pic:spPr>
                      </pic:pic>
                      <pic:pic xmlns:pic="http://schemas.openxmlformats.org/drawingml/2006/picture">
                        <pic:nvPicPr>
                          <pic:cNvPr id="1761652984" name="رسم 20" descr="مخطط شريط">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60F518-EB60-2DB2-44E9-1CE97ED4E814}"/>
                              </a:ext>
                            </a:extLst>
                          </pic:cNvPr>
                          <pic:cNvPicPr>
                            <a:picLocks noChangeAspect="1"/>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50"/>
                              </a:ext>
                            </a:extLst>
                          </a:blip>
                          <a:stretch>
                            <a:fillRect/>
                          </a:stretch>
                        </pic:blipFill>
                        <pic:spPr>
                          <a:xfrm>
                            <a:off x="2251948" y="2193630"/>
                            <a:ext cx="469714" cy="469714"/>
                          </a:xfrm>
                          <a:prstGeom prst="rect">
                            <a:avLst/>
                          </a:prstGeom>
                        </pic:spPr>
                      </pic:pic>
                      <pic:pic xmlns:pic="http://schemas.openxmlformats.org/drawingml/2006/picture">
                        <pic:nvPicPr>
                          <pic:cNvPr id="729721483" name="Graphic 1" descr="Bar graph with upward trend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EC0C9C0-E167-528E-89E5-477632C839CF}"/>
                              </a:ext>
                            </a:extLst>
                          </pic:cNvPr>
                          <pic:cNvPicPr>
                            <a:picLocks noChangeAspect="1"/>
                          </pic:cNvPicPr>
                        </pic:nvPicPr>
                        <pic:blipFill>
                          <a:blip r:embed="rId25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52"/>
                              </a:ext>
                            </a:extLst>
                          </a:blip>
                          <a:stretch>
                            <a:fillRect/>
                          </a:stretch>
                        </pic:blipFill>
                        <pic:spPr>
                          <a:xfrm>
                            <a:off x="3362516" y="147201"/>
                            <a:ext cx="410347" cy="410347"/>
                          </a:xfrm>
                          <a:prstGeom prst="rect">
                            <a:avLst/>
                          </a:prstGeom>
                        </pic:spPr>
                      </pic:pic>
                    </wpg:wgp>
                  </a:graphicData>
                </a:graphic>
              </wp:inline>
            </w:drawing>
          </mc:Choice>
          <mc:Fallback>
            <w:pict>
              <v:group id="Group 11" o:spid="_x0000_s2437" style="width:468.85pt;height:216.85pt;mso-position-horizontal-relative:char;mso-position-vertical-relative:line" coordorigin="" coordsize="59541,27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">
                <v:group id="Group 47587715" o:spid="_x0000_s2438" style="position:absolute;width:59541;height:27542" coordsize="60699,28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0nDPsoA&#10;AADhAAAADwAAAAAAAAAAAAAAAACqAgAAZHJzL2Rvd25yZXYueG1sUEsFBgAAAAAEAAQA+gAAAKED&#10;AAAAAA==&#10;">
                  <v:shape id="Freeform: Shape 1116206883" o:spid="_x0000_s2439" style="position:absolute;left:32817;top:232;width:8643;height:5508;flip:x;visibility:visible;mso-wrap-style:square;v-text-anchor:middle" coordsize="1425518,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tncYA&#10;AADjAAAADwAAAGRycy9kb3ducmV2LnhtbERPX0vDMBB/F/wO4QTfXNIOSumWjTEQfZxdGeztaM62&#10;rLmUJHb12xtB8PF+/2+7X+woZvJhcKwhWykQxK0zA3camvPrSwkiRGSDo2PS8E0B9rvHhy1Wxt35&#10;g+Y6diKFcKhQQx/jVEkZ2p4shpWbiBP36bzFmE7fSePxnsLtKHOlCmlx4NTQ40THntpb/WU1XIcs&#10;NlNzuJyiz8/LXKu34njT+vlpOWxARFriv/jP/W7S/CwrclWU5Rp+f0oA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NtncYAAADjAAAADwAAAAAAAAAAAAAAAACYAgAAZHJz&#10;L2Rvd25yZXYueG1sUEsFBgAAAAAEAAQA9QAAAIsDAAA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677601725" o:spid="_x0000_s2440" style="position:absolute;left:19238;top:232;width:8643;height:5508;flip:x;visibility:visible;mso-wrap-style:square;v-text-anchor:middle" coordsize="1425517,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KE6ckA&#10;AADiAAAADwAAAGRycy9kb3ducmV2LnhtbESPQUvDQBSE74L/YXlCb2aTgonEboumFnptq4K3R/aZ&#10;BLNvw+42SfvrXUHwOMzMN8xqM5tejOR8Z1lBlqQgiGurO24UvJ12948gfEDW2FsmBRfysFnf3qyw&#10;1HbiA43H0IgIYV+igjaEoZTS1y0Z9IkdiKP3ZZ3BEKVrpHY4Rbjp5TJNc2mw47jQ4kBVS/X38WwU&#10;bF+r9+56mLysXgx+fozZ6C6ZUou7+fkJRKA5/If/2nutIC+KPM2K5QP8Xop3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pKE6ckAAADiAAAADwAAAAAAAAAAAAAAAACYAgAA&#10;ZHJzL2Rvd25yZXYueG1sUEsFBgAAAAAEAAQA9QAAAI4DAA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340309132" o:spid="_x0000_s2441" style="position:absolute;left:16712;top:11285;width:6107;height:5624;flip:x;visibility:visible;mso-wrap-style:square;v-text-anchor:middle" coordsize="100716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OKhMgA&#10;AADiAAAADwAAAGRycy9kb3ducmV2LnhtbESP0WrCQBRE3wv9h+UKfau7GpEaXaUIQikWUfsBl+w1&#10;icnejdlVU7/eLQg+DjNzhpktOluLC7W+dKxh0FcgiDNnSs41/O5X7x8gfEA2WDsmDX/kYTF/fZlh&#10;atyVt3TZhVxECPsUNRQhNKmUPivIou+7hjh6B9daDFG2uTQtXiPc1nKo1FhaLDkuFNjQsqCs2p1t&#10;pIz31c8Rq+3mdlwyfgda16ez1m+97nMKIlAXnuFH+8toSEYqUZNBMoT/S/EOyP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M4qEyAAAAOIAAAAPAAAAAAAAAAAAAAAAAJgCAABk&#10;cnMvZG93bnJldi54bWxQSwUGAAAAAAQABAD1AAAAjQMAA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676381314" o:spid="_x0000_s2442" style="position:absolute;left:37879;top:11285;width:6107;height:5624;flip:x;visibility:visible;mso-wrap-style:square;v-text-anchor:middle" coordsize="1007167,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DXPcgA&#10;AADiAAAADwAAAGRycy9kb3ducmV2LnhtbESPQWvCQBSE7wX/w/IK3uomWtI0zSqiCL2qtefX7Gs2&#10;JPs2ZFdN/31XEDwOM/MNU65G24kLDb5xrCCdJSCIK6cbrhV8HXcvOQgfkDV2jknBH3lYLSdPJRba&#10;XXlPl0OoRYSwL1CBCaEvpPSVIYt+5nri6P26wWKIcqilHvAa4baT8yTJpMWG44LBnjaGqvZwtgoS&#10;X/X5uX1f72z2czpt5zYczbdS0+dx/QEi0Bge4Xv7UyvI3rJFni7SV7hdind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ANc9yAAAAOIAAAAPAAAAAAAAAAAAAAAAAJgCAABk&#10;cnMvZG93bnJldi54bWxQSwUGAAAAAAQABAD1AAAAjQM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044627549" o:spid="_x0000_s2443" style="position:absolute;left:19238;top:22453;width:8643;height:5509;flip:x;visibility:visible;mso-wrap-style:square;v-text-anchor:middle" coordsize="1425517,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bvsgA&#10;AADjAAAADwAAAGRycy9kb3ducmV2LnhtbERPS2vCQBC+F/oflin0VjeRaNvUVdqo4FX7gN6G7DQJ&#10;zc6G3W0S/fWuIPQ433sWq9G0oifnG8sK0kkCgri0uuFKwcf79uEJhA/IGlvLpOBIHlbL25sF5toO&#10;vKf+ECoRQ9jnqKAOocul9GVNBv3EdsSR+7HOYIinq6R2OMRw08ppksylwYZjQ40dFTWVv4c/o2C9&#10;KT6b037wsngz+P3Vp707pkrd342vLyACjeFffHXvdJyfZNl8+jjLnuHyUwRAL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T5u+yAAAAOMAAAAPAAAAAAAAAAAAAAAAAJgCAABk&#10;cnMvZG93bnJldi54bWxQSwUGAAAAAAQABAD1AAAAjQM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9283438" o:spid="_x0000_s2444" style="position:absolute;left:32817;top:22453;width:8643;height:5509;flip:x;visibility:visible;mso-wrap-style:square;v-text-anchor:middle" coordsize="1425518,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N2GcUA&#10;AADgAAAADwAAAGRycy9kb3ducmV2LnhtbERPTWvCQBC9F/oflin0VjfGIpq6igjSHtsYBG9DdpoE&#10;s7Nhd4zpv+8eCj0+3vdmN7lejRRi59nAfJaBIq697bgxUJ2OLytQUZAt9p7JwA9F2G0fHzZYWH/n&#10;LxpLaVQK4ViggVZkKLSOdUsO48wPxIn79sGhJBgabQPeU7jrdZ5lS+2w49TQ4kCHlupreXMGLt1c&#10;qqHanz8l5KdpLLP35eFqzPPTtH8DJTTJv/jP/WENrPPV4nWRFqdD6Qz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A3YZxQAAAOAAAAAPAAAAAAAAAAAAAAAAAJgCAABkcnMv&#10;ZG93bnJldi54bWxQSwUGAAAAAAQABAD1AAAAigMAAA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772505618" o:spid="_x0000_s2445" style="position:absolute;left:5062;top:116;width:20764;height:5624;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GLSsUA&#10;AADiAAAADwAAAGRycy9kb3ducmV2LnhtbERPy4rCMBTdD/gP4QruxlRBK9Uo4psBETuD60tzpy3T&#10;3JQm1vr3ZjHg8nDei1VnKtFS40rLCkbDCARxZnXJuYKf7/3nDITzyBory6TgSQ5Wy97HAhNtH3yl&#10;NvW5CCHsElRQeF8nUrqsIINuaGviwP3axqAPsMmlbvARwk0lx1E0lQZLDg0F1rQpKPtL70bB7nI+&#10;7g58/NrMfLs3sWvT7e2i1KDfrecgPHX+Lf53n7SCOB5Posl0FDaHS+EO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YtKxQAAAOIAAAAPAAAAAAAAAAAAAAAAAJgCAABkcnMv&#10;ZG93bnJldi54bWxQSwUGAAAAAAQABAD1AAAAigMA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737613196" o:spid="_x0000_s2446" style="position:absolute;left:34872;top:116;width:20765;height:5624;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uTssA&#10;AADiAAAADwAAAGRycy9kb3ducmV2LnhtbESP3WrCQBSE74W+w3IKvdNNKiQ2dZVi/SlCkabi9SF7&#10;moRmz4bsNsa3d4WCl8PMfMPMl4NpRE+dqy0riCcRCOLC6ppLBcfvzXgGwnlkjY1lUnAhB8vFw2iO&#10;mbZn/qI+96UIEHYZKqi8bzMpXVGRQTexLXHwfmxn0AfZlVJ3eA5w08jnKEqkwZrDQoUtrSoqfvM/&#10;o2B9+Nytt7zbr2a+35jU9fn76aDU0+Pw9grC0+Dv4f/2h1aQTtMknsYvCdwuhTsgF1c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5+e5OywAAAOIAAAAPAAAAAAAAAAAAAAAAAJgC&#10;AABkcnMvZG93bnJldi54bWxQSwUGAAAAAAQABAD1AAAAkAM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929967390" o:spid="_x0000_s2447" style="position:absolute;top:11285;width:16984;height:5624;flip:x;visibility:visible;mso-wrap-style:square;v-text-anchor:middle" coordsize="280122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3iskA&#10;AADiAAAADwAAAGRycy9kb3ducmV2LnhtbESPy2rCQBSG9wXfYThCN0UnpqBOdBSxLUhx42Xj7pA5&#10;JsHMmZAZY9qn7yyELn/+G99y3dtadNT6yrGGyTgBQZw7U3Gh4Xz6Gs1B+IBssHZMGn7Iw3o1eFli&#10;ZtyDD9QdQyHiCPsMNZQhNJmUPi/Joh+7hjh6V9daDFG2hTQtPuK4rWWaJFNpseL4UGJD25Ly2/Fu&#10;NaTBprT/aKr772U2eVP2ht33p9avw36zABGoD//hZ3tnNKhUqensXUWIiBRx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oT3iskAAADiAAAADwAAAAAAAAAAAAAAAACYAgAA&#10;ZHJzL2Rvd25yZXYueG1sUEsFBgAAAAAEAAQA9QAAAI4DAA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211638056" o:spid="_x0000_s2448" style="position:absolute;left:43714;top:11285;width:16985;height:5624;flip:x;visibility:visible;mso-wrap-style:square;v-text-anchor:middle" coordsize="2801225,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pZPskA&#10;AADjAAAADwAAAGRycy9kb3ducmV2LnhtbERPX0vDMBB/F/Ydwg18kS3tdGXWZWOIihs+uE18Pppb&#10;W2wuJcm6+O2NIPh4v/+3XEfTiYGcby0ryKcZCOLK6pZrBR/H58kChA/IGjvLpOCbPKxXo6slltpe&#10;eE/DIdQihbAvUUETQl9K6auGDPqp7YkTd7LOYEinq6V2eEnhppOzLCukwZZTQ4M9PTZUfR3ORsEQ&#10;j7ub6u78+V7cv7n49DJs/eak1PU4bh5ABIrhX/znftVp/izPi9tFNi/g96cE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ypZPskAAADjAAAADwAAAAAAAAAAAAAAAACYAgAA&#10;ZHJzL2Rvd25yZXYueG1sUEsFBgAAAAAEAAQA9QAAAI4D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1360113103" o:spid="_x0000_s2449" style="position:absolute;left:5062;top:22453;width:20764;height:5625;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DXOccA&#10;AADjAAAADwAAAGRycy9kb3ducmV2LnhtbERP3WvCMBB/F/Y/hBv4pklXcFKNMpwfQxiyTvZ8NLe2&#10;rLmUJtb63y/CYI/3+77lerCN6KnztWMNyVSBIC6cqbnUcP7cTeYgfEA22DgmDTfysF49jJaYGXfl&#10;D+rzUIoYwj5DDVUIbSalLyqy6KeuJY7ct+sshnh2pTQdXmO4beSTUjNpsebYUGFLm4qKn/xiNWxP&#10;74ftng/HzTz0O/vs+/z166T1+HF4WYAINIR/8Z/7zcT56UwlSZqoFO4/RQD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A1znHAAAA4wAAAA8AAAAAAAAAAAAAAAAAmAIAAGRy&#10;cy9kb3ducmV2LnhtbFBLBQYAAAAABAAEAPUAAACMAw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499751211" o:spid="_x0000_s2450" style="position:absolute;left:34872;top:22453;width:20765;height:5625;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ULMsA&#10;AADiAAAADwAAAGRycy9kb3ducmV2LnhtbESP3WrCQBSE74W+w3IKvdNNpK2auor4U0UQMUqvD9nT&#10;JDR7NmS3MX17Vyh4OczMN8x03plKtNS40rKCeBCBIM6sLjlXcDlv+mMQziNrrCyTgj9yMJ899aaY&#10;aHvlE7Wpz0WAsEtQQeF9nUjpsoIMuoGtiYP3bRuDPsgml7rBa4CbSg6j6F0aLDksFFjTsqDsJ/01&#10;CtbHw3b9ydv9cuzbjRm5Nl19HZV6ee4WHyA8df4R/m/vtILXyWT0Fg/jGO6Xwh2Qs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ilJQsywAAAOIAAAAPAAAAAAAAAAAAAAAAAJgC&#10;AABkcnMvZG93bnJldi54bWxQSwUGAAAAAAQABAD1AAAAkAM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2451" type="#_x0000_t202" style="position:absolute;left:40320;top:304;width:14402;height:451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7EX8UA&#10;AADiAAAADwAAAGRycy9kb3ducmV2LnhtbERPTYvCMBC9C/6HMIIXWdO6Rd1qFBVlvWoX9jo0Y1ts&#10;JrWJ2v335rDg8fG+l+vO1OJBrassK4jHEQji3OqKCwU/2eFjDsJ5ZI21ZVLwRw7Wq35viam2Tz7R&#10;4+wLEULYpaig9L5JpXR5SQbd2DbEgbvY1qAPsC2kbvEZwk0tJ1E0lQYrDg0lNrQrKb+e70ZBsqUL&#10;xlmy+d5n3e139JnEe3lUajjoNgsQnjr/Fv+7j1rB1yyeRvNkFjaHS+EO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XsRfxQAAAOIAAAAPAAAAAAAAAAAAAAAAAJgCAABkcnMv&#10;ZG93bnJldi54bWxQSwUGAAAAAAQABAD1AAAAigMAAAAA&#10;" filled="f" stroked="f">
                    <v:textbox inset="0,,0">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عملية التغيير</w:t>
                          </w:r>
                        </w:p>
                      </w:txbxContent>
                    </v:textbox>
                  </v:shape>
                  <v:shape id="TextBox 18" o:spid="_x0000_s2452" type="#_x0000_t202" style="position:absolute;left:6697;width:12969;height:462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E5cgA&#10;AADiAAAADwAAAGRycy9kb3ducmV2LnhtbESPQWvCQBSE74L/YXlCL1I3sWnR6CpaFL3WCF4f2WcS&#10;zL6N2a2m/74rCB6HmfmGmS87U4sbta6yrCAeRSCIc6srLhQcs+37BITzyBpry6TgjxwsF/3eHFNt&#10;7/xDt4MvRICwS1FB6X2TSunykgy6kW2Ig3e2rUEfZFtI3eI9wE0tx1H0JQ1WHBZKbOi7pPxy+DUK&#10;kjWdMc6S1W6TddfT8COJN3Kv1NugW81AeOr8K/xs77WC8ed0Gk8CFx6Xwh2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9ATlyAAAAOIAAAAPAAAAAAAAAAAAAAAAAJgCAABk&#10;cnMvZG93bnJldi54bWxQSwUGAAAAAAQABAD1AAAAjQMAAAAA&#10;" filled="f" stroked="f">
                    <v:textbox inset="0,,0">
                      <w:txbxContent>
                        <w:p w:rsidR="001338CC" w:rsidRDefault="001338CC" w:rsidP="003F1BA5">
                          <w:pPr>
                            <w:bidi w:val="0"/>
                            <w:spacing w:line="216" w:lineRule="auto"/>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توفير الدعم النفسي</w:t>
                          </w:r>
                        </w:p>
                      </w:txbxContent>
                    </v:textbox>
                  </v:shape>
                  <v:shape id="TextBox 18" o:spid="_x0000_s2453" type="#_x0000_t202" style="position:absolute;left:40247;top:22333;width:14996;height:4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m1lckA&#10;AADiAAAADwAAAGRycy9kb3ducmV2LnhtbESPQWvCQBSE7wX/w/IEL0U3sYltU1exRdGrptDrI/tM&#10;gtm3Mbtq+u+7BcHjMDPfMPNlbxpxpc7VlhXEkwgEcWF1zaWC73wzfgPhPLLGxjIp+CUHy8XgaY6Z&#10;tjfe0/XgSxEg7DJUUHnfZlK6oiKDbmJb4uAdbWfQB9mVUnd4C3DTyGkUzaTBmsNChS19VVScDhej&#10;IPmkI8Z5stqu8/788/ySxGu5U2o07FcfIDz1/hG+t3daQfr+msazKJ3C/6VwB+Ti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sm1lckAAADiAAAADwAAAAAAAAAAAAAAAACYAgAA&#10;ZHJzL2Rvd25yZXYueG1sUEsFBgAAAAAEAAQA9QAAAI4DAAAAAA==&#10;" filled="f" stroked="f">
                    <v:textbox inset="0,,0">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إدارة التوقعات والحوافز</w:t>
                          </w:r>
                        </w:p>
                      </w:txbxContent>
                    </v:textbox>
                  </v:shape>
                  <v:shape id="TextBox 18" o:spid="_x0000_s2454" type="#_x0000_t202" style="position:absolute;left:7487;top:22453;width:12121;height:465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vtcYA&#10;AADiAAAADwAAAGRycy9kb3ducmV2LnhtbERPz2vCMBS+D/wfwhvsMmbStYpWo7ihzKt24PXRPNuy&#10;5qU2mXb/vTkMPH58v5frwbbiSr1vHGtIxgoEcelMw5WG72L3NgPhA7LB1jFp+CMP69XoaYm5cTc+&#10;0PUYKhFD2OeooQ6hy6X0ZU0W/dh1xJE7u95iiLCvpOnxFsNtK9+VmkqLDceGGjv6rKn8Of5aDdkH&#10;nTEpss3Xthgup9c0S7Zyr/XL87BZgAg0hIf43703GuYqSycqncTN8VK8A3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vtcYAAADiAAAADwAAAAAAAAAAAAAAAACYAgAAZHJz&#10;L2Rvd25yZXYueG1sUEsFBgAAAAAEAAQA9QAAAIsDAAAAAA==&#10;" filled="f" stroked="f">
                    <v:textbox inset="0,,0">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دعم التطوير المهني</w:t>
                          </w:r>
                        </w:p>
                      </w:txbxContent>
                    </v:textbox>
                  </v:shape>
                  <v:shape id="TextBox 18" o:spid="_x0000_s2455" type="#_x0000_t202" style="position:absolute;left:44719;top:11224;width:15095;height:472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3so8kA&#10;AADiAAAADwAAAGRycy9kb3ducmV2LnhtbESPQWvCQBSE74X+h+UVeim6iY0ao6uoWOpVI3h9ZJ9J&#10;aPZtmt1q+u9dodDjMDPfMItVbxpxpc7VlhXEwwgEcWF1zaWCU/4xSEE4j6yxsUwKfsnBavn8tMBM&#10;2xsf6Hr0pQgQdhkqqLxvMyldUZFBN7QtcfAutjPog+xKqTu8Bbhp5CiKJtJgzWGhwpa2FRVfxx+j&#10;INnQBeM8WX/u8v77/PaexDu5V+r1pV/PQXjq/X/4r73XCsZpmqSz0XQKj0vhDsjlH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3so8kAAADiAAAADwAAAAAAAAAAAAAAAACYAgAA&#10;ZHJzL2Rvd25yZXYueG1sUEsFBgAAAAAEAAQA9QAAAI4DAAAAAA==&#10;" filled="f" stroked="f">
                    <v:textbox inset="0,,0">
                      <w:txbxContent>
                        <w:p w:rsidR="001338CC" w:rsidRDefault="001338CC" w:rsidP="003F1BA5">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الفعال</w:t>
                          </w:r>
                        </w:p>
                      </w:txbxContent>
                    </v:textbox>
                  </v:shape>
                  <v:shape id="TextBox 18" o:spid="_x0000_s2456" type="#_x0000_t202" style="position:absolute;left:733;top:11237;width:15518;height:472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5TscA&#10;AADjAAAADwAAAGRycy9kb3ducmV2LnhtbERPX2vCMBB/H+w7hBv4MjSN61Q6o7ihzNdZwdejOduy&#10;5tI1Ueu3N8LAx/v9v/myt404U+drxxrUKAFBXDhTc6lhn2+GMxA+IBtsHJOGK3lYLp6f5pgZd+Ef&#10;Ou9CKWII+ww1VCG0mZS+qMiiH7mWOHJH11kM8exKaTq8xHDbyHGSTKTFmmNDhS19VVT87k5WQ/pJ&#10;R1R5uvpe5/3f4fUtVWu51Xrw0q8+QATqw0P8796aOD+ZvadqMp4quP8UA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P+U7HAAAA4wAAAA8AAAAAAAAAAAAAAAAAmAIAAGRy&#10;cy9kb3ducmV2LnhtbFBLBQYAAAAABAAEAPUAAACMAwAAAAA=&#10;" filled="f" stroked="f">
                    <v:textbox inset="0,,0">
                      <w:txbxContent>
                        <w:p w:rsidR="001338CC" w:rsidRDefault="001338CC" w:rsidP="003F1BA5">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مهارات المرونة</w:t>
                          </w:r>
                        </w:p>
                      </w:txbxContent>
                    </v:textbox>
                  </v:shape>
                </v:group>
                <v:shape id="Graphic 21" o:spid="_x0000_s2457" type="#_x0000_t75" alt="Group brainstorm with solid fill" style="position:absolute;left:16736;top:11534;width:5110;height:5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dnN4aywAAAOMAAAAPAAAAAAAA&#10;AAAAAAAAAJ8CAABkcnMvZG93bnJldi54bWxQSwUGAAAAAAQABAD3AAAAlwMAAAAA&#10;">
                  <v:imagedata r:id="rId253" o:title="Group brainstorm with solid fill"/>
                  <v:path arrowok="t"/>
                </v:shape>
                <v:shape id="رسم 10" o:spid="_x0000_s2458" type="#_x0000_t75" alt="مراجعه العميل-من اليمين لليسار" style="position:absolute;left:38379;top:11843;width:4492;height:44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XxXIAAAA4gAAAA8AAABkcnMvZG93bnJldi54bWxEj89qwkAQxu+FvsMygpdQN4ZWS3SVVpAW&#10;b7U+wJAds8HsbMhOTfTpu4dCjx/fP37r7ehbdaU+NoENzGc5KOIq2IZrA6fv/dMrqCjIFtvAZOBG&#10;Ebabx4c1ljYM/EXXo9QqjXAs0YAT6UqtY+XIY5yFjjh559B7lCT7WtsehzTuW13k+UJ7bDg9OOxo&#10;56i6HH+8ge75IxN/yc727rLDOJzkcH+3xkwn49sKlNAo/+G/9qc1UMwXxcuyWCaIhJRwQG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9/18VyAAAAOIAAAAPAAAAAAAAAAAA&#10;AAAAAJ8CAABkcnMvZG93bnJldi54bWxQSwUGAAAAAAQABAD3AAAAlAMAAAAA&#10;">
                  <v:imagedata r:id="rId254" o:title="مراجعه العميل-من اليمين لليسار"/>
                  <v:path arrowok="t"/>
                </v:shape>
                <v:shape id="Graphic 8" o:spid="_x0000_s2459" type="#_x0000_t75" alt="Brain in head with solid fill" style="position:absolute;left:22622;top:846;width:4538;height:4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KSNjJAAAA4gAAAA8AAABkcnMvZG93bnJldi54bWxEj0FrwkAUhO9C/8PyCt50Y2xlja4iilCk&#10;Hhp78fbIPpNg9m3Irpr++26h4HGYmW+Y5bq3jbhT52vHGibjBARx4UzNpYbv036kQPiAbLBxTBp+&#10;yMN69TJYYmbcg7/onodSRAj7DDVUIbSZlL6oyKIfu5Y4ehfXWQxRdqU0HT4i3DYyTZKZtFhzXKiw&#10;pW1FxTW/WQ3humsO2/mpPufJlG1ZqPxw/NR6+NpvFiAC9eEZ/m9/GA3p22Sm3pVK4e9SvANy9Qs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wpI2MkAAADiAAAADwAAAAAAAAAA&#10;AAAAAACfAgAAZHJzL2Rvd25yZXYueG1sUEsFBgAAAAAEAAQA9wAAAJUDAAAAAA==&#10;">
                  <v:imagedata r:id="rId255" o:title="Brain in head with solid fill"/>
                  <v:path arrowok="t"/>
                </v:shape>
                <v:shape id="Graphic 31" o:spid="_x0000_s2460" type="#_x0000_t75" alt="Questions with solid fill" style="position:absolute;left:32617;top:22611;width:4079;height:40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lUWPHAAAA4wAAAA8AAABkcnMvZG93bnJldi54bWxET19rwjAQfxf2HcINfNO0akU6o8hgIuyp&#10;dow93ppbU9pcShNr9+2XwWCP9/t/++NkOzHS4BvHCtJlAoK4crrhWsFb+bLYgfABWWPnmBR8k4fj&#10;4WG2x1y7Oxc0XkMtYgj7HBWYEPpcSl8ZsuiXrieO3JcbLIZ4DrXUA95juO3kKkm20mLDscFgT8+G&#10;qvZ6swrO9rOllt+xvG0/6LXICnMaC6Xmj9PpCUSgKfyL/9wXHedvsnWa7jarDH5/igDIww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wlUWPHAAAA4wAAAA8AAAAAAAAAAAAA&#10;AAAAnwIAAGRycy9kb3ducmV2LnhtbFBLBQYAAAAABAAEAPcAAACTAwAAAAA=&#10;">
                  <v:imagedata r:id="rId256" o:title="Questions with solid fill"/>
                  <v:path arrowok="t"/>
                </v:shape>
                <v:shape id="رسم 20" o:spid="_x0000_s2461" type="#_x0000_t75" alt="مخطط شريط" style="position:absolute;left:22519;top:21936;width:4697;height:46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BqvrIAAAA4wAAAA8AAABkcnMvZG93bnJldi54bWxET19rwjAQfx/sO4Qb+DJmqs6uq0YRmVAf&#10;p8Jej+bWVptLSTLNvv0yGOzxfv9vuY6mF1dyvrOsYDLOQBDXVnfcKDgdd08FCB+QNfaWScE3eViv&#10;7u+WWGp743e6HkIjUgj7EhW0IQyllL5uyaAf24E4cZ/WGQzpdI3UDm8p3PRymmW5NNhxamhxoG1L&#10;9eXwZRTMT9vHfZXtZh+6mNHlLZ6r6I5KjR7iZgEiUAz/4j93pdP8l3ySz6evxTP8/pQAkK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xAar6yAAAAOMAAAAPAAAAAAAAAAAA&#10;AAAAAJ8CAABkcnMvZG93bnJldi54bWxQSwUGAAAAAAQABAD3AAAAlAMAAAAA&#10;">
                  <v:imagedata r:id="rId257" o:title="مخطط شريط"/>
                  <v:path arrowok="t"/>
                </v:shape>
                <v:shape id="Graphic 1" o:spid="_x0000_s2462" type="#_x0000_t75" alt="Bar graph with upward trend with solid fill" style="position:absolute;left:33625;top:1472;width:4103;height:4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ytbbLAAAA4gAAAA8AAABkcnMvZG93bnJldi54bWxEj0FrwkAUhO+F/oflFbyIbhJFbXQVUUoL&#10;FdTY3l+zzySYfRuyW43/vlso9DjMzDfMYtWZWlypdZVlBfEwAkGcW11xoeDj9DKYgXAeWWNtmRTc&#10;ycFq+fiwwFTbGx/pmvlCBAi7FBWU3jeplC4vyaAb2oY4eGfbGvRBtoXULd4C3NQyiaKJNFhxWCix&#10;oU1J+SX7Ngq+TP/ynn9G+8Prdn2PtyOXTexOqd5Tt56D8NT5//Bf+00rmCbP0yQez0bweyncAbn8&#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xMrW2ywAAAOIAAAAPAAAAAAAA&#10;AAAAAAAAAJ8CAABkcnMvZG93bnJldi54bWxQSwUGAAAAAAQABAD3AAAAlwMAAAAA&#10;">
                  <v:imagedata r:id="rId258" o:title="Bar graph with upward trend with solid fill"/>
                  <v:path arrowok="t"/>
                </v:shape>
                <w10:wrap anchorx="pag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18E11E0D" wp14:editId="6F2CA103">
                <wp:extent cx="5731510" cy="891540"/>
                <wp:effectExtent l="0" t="0" r="2540" b="22860"/>
                <wp:docPr id="20095493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69419149" name="مجموعة 47"/>
                        <wpg:cNvGrpSpPr/>
                        <wpg:grpSpPr>
                          <a:xfrm>
                            <a:off x="0" y="0"/>
                            <a:ext cx="5731510" cy="895351"/>
                            <a:chOff x="0" y="0"/>
                            <a:chExt cx="5878196" cy="918845"/>
                          </a:xfrm>
                        </wpg:grpSpPr>
                        <wpg:grpSp>
                          <wpg:cNvPr id="451744305" name="مجموعة 48"/>
                          <wpg:cNvGrpSpPr/>
                          <wpg:grpSpPr>
                            <a:xfrm>
                              <a:off x="0" y="0"/>
                              <a:ext cx="5878196" cy="918845"/>
                              <a:chOff x="0" y="0"/>
                              <a:chExt cx="6240348" cy="919070"/>
                            </a:xfrm>
                          </wpg:grpSpPr>
                          <wpg:grpSp>
                            <wpg:cNvPr id="1314295823" name="مجموعة 49"/>
                            <wpg:cNvGrpSpPr/>
                            <wpg:grpSpPr>
                              <a:xfrm>
                                <a:off x="0" y="169208"/>
                                <a:ext cx="5433072" cy="580613"/>
                                <a:chOff x="0" y="169208"/>
                                <a:chExt cx="5433072" cy="580613"/>
                              </a:xfrm>
                            </wpg:grpSpPr>
                            <wps:wsp>
                              <wps:cNvPr id="14033253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36983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39424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713055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عملية التغيير:</w:t>
                                </w:r>
                              </w:p>
                            </w:txbxContent>
                          </wps:txbx>
                          <wps:bodyPr wrap="square" rtlCol="1">
                            <a:spAutoFit/>
                          </wps:bodyPr>
                        </wps:wsp>
                      </wpg:grpSp>
                      <pic:pic xmlns:pic="http://schemas.openxmlformats.org/drawingml/2006/picture">
                        <pic:nvPicPr>
                          <pic:cNvPr id="96935574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">
                <v:group id="مجموعة 47" o:spid="_x0000_s24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E+cHyQAA&#10;AOMAAAAPAAAAAAAAAAAAAAAAAKoCAABkcnMvZG93bnJldi54bWxQSwUGAAAAAAQABAD6AAAAoAMA&#10;AAAA&#10;">
                  <v:group id="مجموعة 48" o:spid="_x0000_s24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lMo03L&#10;AAAA4gAAAA8AAAAAAAAAAAAAAAAAqgIAAGRycy9kb3ducmV2LnhtbFBLBQYAAAAABAAEAPoAAACi&#10;AwAAAAA=&#10;">
                    <v:group id="مجموعة 49" o:spid="_x0000_s24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OruDIAAAA&#10;4wAAAA8AAAAAAAAAAAAAAAAAqgIAAGRycy9kb3ducmV2LnhtbFBLBQYAAAAABAAEAPoAAACfAwAA&#10;AAA=&#10;">
                      <v:shape id="شكل حر 50" o:spid="_x0000_s24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LTMcA&#10;AADjAAAADwAAAGRycy9kb3ducmV2LnhtbERPzWrCQBC+F/oOyxR6q5smJtjUNRQhINKDRsXrkJ0m&#10;odnZkF01fftuoeBxvv9ZFpPpxZVG11lW8DqLQBDXVnfcKDgeypcFCOeRNfaWScEPOShWjw9LzLW9&#10;8Z6ulW9ECGGXo4LW+yGX0tUtGXQzOxAH7suOBn04x0bqEW8h3PQyjqJMGuw4NLQ40Lql+ru6GAXZ&#10;Nj3vdnWZ7qtN8unI6JO2Xqnnp+njHYSnyd/F/+6NDvPnUZLEaRK/wd9PA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HC0z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MQA&#10;AADiAAAADwAAAGRycy9kb3ducmV2LnhtbERPy4rCMBTdC/MP4Q64EU1VLFqNIg7CLH3h+tpc02Jz&#10;U5tM7fy9WQzM8nDeq01nK9FS40vHCsajBARx7nTJRsHlvB/OQfiArLFyTAp+ycNm/dFbYabdi4/U&#10;noIRMYR9hgqKEOpMSp8XZNGPXE0cubtrLIYIGyN1g68Ybis5SZJUWiw5NhRY066g/HH6sQrwaQ/X&#10;mwvOtzdjvgazuhvomVL9z267BBGoC//iP/e3VpBOpuliPl3EzfFSvAN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hfvzEAAAA4gAAAA8AAAAAAAAAAAAAAAAAmAIAAGRycy9k&#10;b3ducmV2LnhtbFBLBQYAAAAABAAEAPUAAACJAwAAAAA=&#10;" fillcolor="#a5a5a5 [2092]" stroked="f" strokeweight="1pt">
                        <v:stroke joinstyle="miter"/>
                      </v:roundrect>
                    </v:group>
                    <v:oval id="شكل بيضاوي 52" o:spid="_x0000_s24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kxb8oA&#10;AADiAAAADwAAAGRycy9kb3ducmV2LnhtbESPQWvCQBSE74X+h+UVvNWNMYQ2dRVRBIUWNGl7fmSf&#10;STD7NmRXE/99t1DocZiZb5jFajStuFHvGssKZtMIBHFpdcOVgs9i9/wCwnlkja1lUnAnB6vl48MC&#10;M20HPtEt95UIEHYZKqi97zIpXVmTQTe1HXHwzrY36IPsK6l7HALctDKOolQabDgs1NjRpqbykl+N&#10;guPl/HX/PrxHH5Ud8nQw2zjWhVKTp3H9BsLT6P/Df+29VpDO569JnCQz+L0U7oB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VpMW/KAAAA4gAAAA8AAAAAAAAAAAAAAAAAmAIA&#10;AGRycy9kb3ducmV2LnhtbFBLBQYAAAAABAAEAPUAAACPAwAAAAA=&#10;" filled="f" strokecolor="#168489" strokeweight="1pt">
                      <v:stroke joinstyle="miter"/>
                    </v:oval>
                  </v:group>
                  <v:shape id="مربع نص 41" o:spid="_x0000_s247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NOMYA&#10;AADjAAAADwAAAGRycy9kb3ducmV2LnhtbERPS0/DMAy+I/EfIiNxY0mZOqAsmyYe0g5cNsrdakxT&#10;0ThVY9bu3xMkJI7+3l5v59CrE42pi2yhWBhQxE10HbcW6vfXm3tQSZAd9pHJwpkSbDeXF2usXJz4&#10;QKejtCqHcKrQghcZKq1T4ylgWsSBOHOfcQwo+Rxb7Uaccnjo9a0xKx2w49zgcaAnT83X8TtYEHG7&#10;4ly/hLT/mN+eJ2+aEmtrr6/m3SMooVn+xX/uvcvzH1Z3xdKU5R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INOM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عملية التغيير:</w:t>
                          </w:r>
                        </w:p>
                      </w:txbxContent>
                    </v:textbox>
                  </v:shape>
                </v:group>
                <v:shape id="صورة 54" o:spid="_x0000_s247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gy7HLAAAA4gAAAA8AAABkcnMvZG93bnJldi54bWxEj8tOAjEUhvcmvENzSNxJR5DLjBSiBhMT&#10;VjBqXB6nx5mB9nRsK4xvTxcmLv/8t3zLdW+NOJEPrWMFt6MMBHHldMu1gtfy+WYBIkRkjcYxKfil&#10;AOvV4GqJhXZn3tFpH2uRRjgUqKCJsSukDFVDFsPIdcTJ+3LeYkzS11J7PKdxa+Q4y2bSYsvpocGO&#10;nhqqjvsfq2DrHz8Pefluyu/dx2ZhJvO342ar1PWwf7gHEamP/+G/9otWkM/yyXQ6v0sQCSnhgFxd&#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uIMuxywAAAOIAAAAPAAAAAAAA&#10;AAAAAAAAAJ8CAABkcnMvZG93bnJldi54bWxQSwUGAAAAAAQABAD3AAAAlwM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التخطيط والتنسيق لعملية التغيير بحيث تتم بطريقة منظمة وشفافة.</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تحديد التأثيرات المحتملة على الموظفين وكيفية التعامل معها.</w:t>
      </w:r>
    </w:p>
    <w:p w:rsidR="00823856" w:rsidRPr="002A698D" w:rsidRDefault="00823856" w:rsidP="003F1BA5">
      <w:pPr>
        <w:keepNext/>
      </w:pPr>
      <w:r w:rsidRPr="002A078C">
        <w:rPr>
          <w:rFonts w:ascii="Sakkal Majalla" w:hAnsi="Sakkal Majalla"/>
          <w:noProof/>
          <w:sz w:val="34"/>
        </w:rPr>
        <mc:AlternateContent>
          <mc:Choice Requires="wpg">
            <w:drawing>
              <wp:inline distT="0" distB="0" distL="0" distR="0" wp14:anchorId="6AFE605E" wp14:editId="2CAECC25">
                <wp:extent cx="5731510" cy="891540"/>
                <wp:effectExtent l="0" t="0" r="2540" b="22860"/>
                <wp:docPr id="20019808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36430266" name="مجموعة 47"/>
                        <wpg:cNvGrpSpPr/>
                        <wpg:grpSpPr>
                          <a:xfrm>
                            <a:off x="0" y="0"/>
                            <a:ext cx="5731510" cy="895351"/>
                            <a:chOff x="0" y="0"/>
                            <a:chExt cx="5878196" cy="918845"/>
                          </a:xfrm>
                        </wpg:grpSpPr>
                        <wpg:grpSp>
                          <wpg:cNvPr id="1103762862" name="مجموعة 48"/>
                          <wpg:cNvGrpSpPr/>
                          <wpg:grpSpPr>
                            <a:xfrm>
                              <a:off x="0" y="0"/>
                              <a:ext cx="5878196" cy="918845"/>
                              <a:chOff x="0" y="0"/>
                              <a:chExt cx="6240348" cy="919070"/>
                            </a:xfrm>
                          </wpg:grpSpPr>
                          <wpg:grpSp>
                            <wpg:cNvPr id="1937205864" name="مجموعة 49"/>
                            <wpg:cNvGrpSpPr/>
                            <wpg:grpSpPr>
                              <a:xfrm>
                                <a:off x="0" y="169208"/>
                                <a:ext cx="5433072" cy="580613"/>
                                <a:chOff x="0" y="169208"/>
                                <a:chExt cx="5433072" cy="580613"/>
                              </a:xfrm>
                            </wpg:grpSpPr>
                            <wps:wsp>
                              <wps:cNvPr id="8430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066503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19126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052757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توفير الدعم النفسي:</w:t>
                                </w:r>
                              </w:p>
                            </w:txbxContent>
                          </wps:txbx>
                          <wps:bodyPr wrap="square" rtlCol="1">
                            <a:spAutoFit/>
                          </wps:bodyPr>
                        </wps:wsp>
                      </wpg:grpSp>
                      <pic:pic xmlns:pic="http://schemas.openxmlformats.org/drawingml/2006/picture">
                        <pic:nvPicPr>
                          <pic:cNvPr id="166496742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Ah+rPBCQgAAOE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24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FGFSv&#10;zAAAAOMAAAAPAAAAAAAAAAAAAAAAAKoCAABkcnMvZG93bnJldi54bWxQSwUGAAAAAAQABAD6AAAA&#10;owMAAAAA&#10;">
                  <v:group id="مجموعة 48" o:spid="_x0000_s24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mQ9abIAAAA&#10;4wAAAA8AAAAAAAAAAAAAAAAAqgIAAGRycy9kb3ducmV2LnhtbFBLBQYAAAAABAAEAPoAAACfAwAA&#10;AAA=&#10;">
                    <v:group id="مجموعة 49" o:spid="_x0000_s24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ONNAyQAA&#10;AOMAAAAPAAAAAAAAAAAAAAAAAKoCAABkcnMvZG93bnJldi54bWxQSwUGAAAAAAQABAD6AAAAoAMA&#10;AAAA&#10;">
                      <v:shape id="شكل حر 50" o:spid="_x0000_s24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9wsYA&#10;AADgAAAADwAAAGRycy9kb3ducmV2LnhtbESPzYrCMBSF94LvEK4wO03VUbQ2FREEGVzY6jDbS3On&#10;LdPclCZq5+3NQnB5OH98ybY3jbhT52rLCqaTCARxYXXNpYLr5TBegXAeWWNjmRT8k4NtOhwkGGv7&#10;4IzuuS9FGGEXo4LK+zaW0hUVGXQT2xIH79d2Bn2QXSl1h48wbho5i6KlNFhzeKiwpX1FxV9+MwqW&#10;X4uf87k4LLL8OD85MvpbW6/Ux6jfbUB46v07/GoftYLV5zyargNCAAowI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H9wsYAAADg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CTfcUA&#10;AADjAAAADwAAAGRycy9kb3ducmV2LnhtbERPX2vCMBB/H/gdwgl7kZl00iKdUUQR9ri54fPZ3NKy&#10;5lKbWLtvvwiDPd7v/602o2vFQH1oPGvI5goEceVNw1bD58fhaQkiRGSDrWfS8EMBNuvJwwpL42/8&#10;TsMxWpFCOJSooY6xK6UMVU0Ow9x3xIn78r3DmM7eStPjLYW7Vj4rVUiHDaeGGjva1VR9H69OA17c&#10;2+nsow/D2dr9LO/Gmcm1fpyO2xcQkcb4L/5zv5o0P1NFkauFyuD+UwJ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JN9xQAAAOMAAAAPAAAAAAAAAAAAAAAAAJgCAABkcnMv&#10;ZG93bnJldi54bWxQSwUGAAAAAAQABAD1AAAAigMAAAAA&#10;" fillcolor="#a5a5a5 [2092]" stroked="f" strokeweight="1pt">
                        <v:stroke joinstyle="miter"/>
                      </v:roundrect>
                    </v:group>
                    <v:oval id="شكل بيضاوي 52" o:spid="_x0000_s24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FycgA&#10;AADjAAAADwAAAGRycy9kb3ducmV2LnhtbERPS2vCQBC+F/oflil4azYJmNboKmIpVGjBxsd5yI5J&#10;MDsbslsT/71bKPQ433sWq9G04kq9aywrSKIYBHFpdcOVgsP+/fkVhPPIGlvLpOBGDlbLx4cF5toO&#10;/E3XwlcihLDLUUHtfZdL6cqaDLrIdsSBO9veoA9nX0nd4xDCTSvTOM6kwYZDQ40dbWoqL8WPUbC7&#10;nI+30/Yz/qrsUGSDeUtTvVdq8jSu5yA8jf5f/Of+0GH+dJbMkjTLXuD3pwCAX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egXJyAAAAOMAAAAPAAAAAAAAAAAAAAAAAJgCAABk&#10;cnMvZG93bnJldi54bWxQSwUGAAAAAAQABAD1AAAAjQMAAAAA&#10;" filled="f" strokecolor="#168489" strokeweight="1pt">
                      <v:stroke joinstyle="miter"/>
                    </v:oval>
                  </v:group>
                  <v:shape id="مربع نص 41" o:spid="_x0000_s247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JYcgA&#10;AADiAAAADwAAAGRycy9kb3ducmV2LnhtbESPzWrDMBCE74W+g9hCb42UFNfBjRJCfyCHXpq498Xa&#10;WqbWyljb2Hn7qlDocZiZb5jNbg69OtOYusgWlgsDiriJruPWQn16vVuDSoLssI9MFi6UYLe9vtpg&#10;5eLE73Q+SqsyhFOFFrzIUGmdGk8B0yIOxNn7jGNAyXJstRtxyvDQ65UxDzpgx3nB40BPnpqv43ew&#10;IOL2y0v9EtLhY357nrxpCqytvb2Z94+ghGb5D/+1D87CujTFqizKe/i9lO+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uAlh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توفير الدعم النفسي:</w:t>
                          </w:r>
                        </w:p>
                      </w:txbxContent>
                    </v:textbox>
                  </v:shape>
                </v:group>
                <v:shape id="صورة 54" o:spid="_x0000_s24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CYW+5jNAAAA4wAAAA8AAAAA&#10;AAAAAAAAAAAAnwIAAGRycy9kb3ducmV2LnhtbFBLBQYAAAAABAAEAPcAAACZAw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إنشاء برامج توجيهية وإرشادية لمساعدة الموظفين على التكيف.</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lastRenderedPageBreak/>
        <w:t>توفير خدمات استشارية نفسية للموظفين للتعامل مع القلق والتوتر.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8A2A142" wp14:editId="0C553C42">
                <wp:extent cx="5731510" cy="891540"/>
                <wp:effectExtent l="0" t="0" r="2540" b="22860"/>
                <wp:docPr id="1796172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7940782" name="مجموعة 47"/>
                        <wpg:cNvGrpSpPr/>
                        <wpg:grpSpPr>
                          <a:xfrm>
                            <a:off x="0" y="0"/>
                            <a:ext cx="5731510" cy="895351"/>
                            <a:chOff x="0" y="0"/>
                            <a:chExt cx="5878196" cy="918845"/>
                          </a:xfrm>
                        </wpg:grpSpPr>
                        <wpg:grpSp>
                          <wpg:cNvPr id="561631539" name="مجموعة 48"/>
                          <wpg:cNvGrpSpPr/>
                          <wpg:grpSpPr>
                            <a:xfrm>
                              <a:off x="0" y="0"/>
                              <a:ext cx="5878196" cy="918845"/>
                              <a:chOff x="0" y="0"/>
                              <a:chExt cx="6240348" cy="919070"/>
                            </a:xfrm>
                          </wpg:grpSpPr>
                          <wpg:grpSp>
                            <wpg:cNvPr id="6064935" name="مجموعة 49"/>
                            <wpg:cNvGrpSpPr/>
                            <wpg:grpSpPr>
                              <a:xfrm>
                                <a:off x="0" y="169208"/>
                                <a:ext cx="5433072" cy="580613"/>
                                <a:chOff x="0" y="169208"/>
                                <a:chExt cx="5433072" cy="580613"/>
                              </a:xfrm>
                            </wpg:grpSpPr>
                            <wps:wsp>
                              <wps:cNvPr id="11686148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46571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79826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978230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143689623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Ad1WBnCQgAAN8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24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NChskAAADjAAAADwAAAGRycy9kb3ducmV2LnhtbERPzWrCQBC+C32HZQq9&#10;1U1S22h0FZFaehChWijehuyYBLOzIbtN4tt3C4LH+f5nsRpMLTpqXWVZQTyOQBDnVldcKPg+bp+n&#10;IJxH1lhbJgVXcrBaPowWmGnb8xd1B1+IEMIuQwWl900mpctLMujGtiEO3Nm2Bn0420LqFvsQbmqZ&#10;RNGbNFhxaCixoU1J+eXwaxR89NivX+L3bnc5b66n4+v+ZxeTUk+Pw3oOwtPg7+Kb+1OH+bMknU2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Q0KGyQAA&#10;AOMAAAAPAAAAAAAAAAAAAAAAAKoCAABkcnMvZG93bnJldi54bWxQSwUGAAAAAAQABAD6AAAAoAMA&#10;AAAA&#10;">
                  <v:group id="مجموعة 48" o:spid="_x0000_s24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IWSILL&#10;AAAA4gAAAA8AAAAAAAAAAAAAAAAAqgIAAGRycy9kb3ducmV2LnhtbFBLBQYAAAAABAAEAPoAAACi&#10;AwAAAAA=&#10;">
                    <v:group id="مجموعة 49" o:spid="_x0000_s24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8FquyQAA&#10;AOAAAAAPAAAAAAAAAAAAAAAAAKoCAABkcnMvZG93bnJldi54bWxQSwUGAAAAAAQABAD6AAAAoAMA&#10;AAAA&#10;">
                      <v:shape id="شكل حر 50" o:spid="_x0000_s24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pEpsYA&#10;AADjAAAADwAAAGRycy9kb3ducmV2LnhtbERPS4vCMBC+C/sfwix407Q+SqlGWQRBFg9aFa9DM7Zl&#10;m0lponb/vREW9jjfe5br3jTiQZ2rLSuIxxEI4sLqmksF59N2lIJwHlljY5kU/JKD9epjsMRM2ycf&#10;6ZH7UoQQdhkqqLxvMyldUZFBN7YtceButjPow9mVUnf4DOGmkZMoSqTBmkNDhS1tKip+8rtRkHzP&#10;r4dDsZ0f891078joi7ZeqeFn/7UA4an3/+I/906H+XGSJvEsjabw/ikAIF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pEp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N5cQA&#10;AADiAAAADwAAAGRycy9kb3ducmV2LnhtbERPz2vCMBS+D/wfwhN2EU0cq0o1ypgIO24qnp/NMy02&#10;L7WJtf73y2Gw48f3e7XpXS06akPlWcN0okAQF95UbDUcD7vxAkSIyAZrz6ThSQE268HLCnPjH/xD&#10;3T5akUI45KihjLHJpQxFSQ7DxDfEibv41mFMsLXStPhI4a6Wb0rNpMOKU0OJDX2WVFz3d6cBb+77&#10;dPbRh+5s7XaUNf3IZFq/DvuPJYhIffwX/7m/jIaFep9l86lKm9OldAf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4TeXEAAAA4gAAAA8AAAAAAAAAAAAAAAAAmAIAAGRycy9k&#10;b3ducmV2LnhtbFBLBQYAAAAABAAEAPUAAACJAwAAAAA=&#10;" fillcolor="#a5a5a5 [2092]" stroked="f" strokeweight="1pt">
                        <v:stroke joinstyle="miter"/>
                      </v:roundrect>
                    </v:group>
                    <v:oval id="شكل بيضاوي 52" o:spid="_x0000_s24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B1fsgA&#10;AADjAAAADwAAAGRycy9kb3ducmV2LnhtbERPX2vCMBB/H/gdwgm+zdS6dVqNIo7BBgpatz0fzdkW&#10;m0tpMlu//TIY+Hi//7dc96YWV2pdZVnBZByBIM6trrhQ8Hl6e5yBcB5ZY22ZFNzIwXo1eFhiqm3H&#10;R7pmvhAhhF2KCkrvm1RKl5dk0I1tQxy4s20N+nC2hdQtdiHc1DKOokQarDg0lNjQtqT8kv0YBYfL&#10;+ev2/bGL9oXtsqQzr3GsT0qNhv1mAcJT7+/if/e7DvPn05f5LE6en+DvpwC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UHV+yAAAAOMAAAAPAAAAAAAAAAAAAAAAAJgCAABk&#10;cnMvZG93bnJldi54bWxQSwUGAAAAAAQABAD1AAAAjQMAAAAA&#10;" filled="f" strokecolor="#168489" strokeweight="1pt">
                      <v:stroke joinstyle="miter"/>
                    </v:oval>
                  </v:group>
                  <v:shape id="مربع نص 41" o:spid="_x0000_s248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yZUckA&#10;AADjAAAADwAAAGRycy9kb3ducmV2LnhtbESPQUvDQBSE74L/YXlCb3a3KWobuy1FK/TgxRrvj+wz&#10;G8y+Ddlnk/57VxA8DjPzDbPZTaFTZxpSG9nCYm5AEdfRtdxYqN5fblegkiA77CKThQsl2G2vrzZY&#10;ujjyG51P0qgM4VSiBS/Sl1qn2lPANI89cfY+4xBQshwa7QYcMzx0ujDmXgdsOS947OnJU/11+g4W&#10;RNx+cakOIR0/ptfn0Zv6DitrZzfT/hGU0CT/4b/20VkozHr9sCqWZgm/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YyZUckAAADj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التواصل الفعال:</w:t>
                          </w:r>
                        </w:p>
                      </w:txbxContent>
                    </v:textbox>
                  </v:shape>
                </v:group>
                <v:shape id="صورة 54" o:spid="_x0000_s24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FjiPzNAAAA4wAAAA8AAAAA&#10;AAAAAAAAAAAAnwIAAGRycy9kb3ducmV2LnhtbFBLBQYAAAAABAAEAPcAAACZAw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الاتصال المنتظم والواضح مع الموظفين لشرح أهداف التغيير وخطط التنفيذ.</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إنشاء قنوات للتعبير عن المخاوف والاستفسارات والتغذية الراجعة.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1F46A5E" wp14:editId="468220DA">
                <wp:extent cx="5731510" cy="891540"/>
                <wp:effectExtent l="0" t="0" r="2540" b="22860"/>
                <wp:docPr id="11270281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61339678" name="مجموعة 47"/>
                        <wpg:cNvGrpSpPr/>
                        <wpg:grpSpPr>
                          <a:xfrm>
                            <a:off x="0" y="0"/>
                            <a:ext cx="5731510" cy="895351"/>
                            <a:chOff x="0" y="0"/>
                            <a:chExt cx="5878196" cy="918845"/>
                          </a:xfrm>
                        </wpg:grpSpPr>
                        <wpg:grpSp>
                          <wpg:cNvPr id="792762541" name="مجموعة 48"/>
                          <wpg:cNvGrpSpPr/>
                          <wpg:grpSpPr>
                            <a:xfrm>
                              <a:off x="0" y="0"/>
                              <a:ext cx="5878196" cy="918845"/>
                              <a:chOff x="0" y="0"/>
                              <a:chExt cx="6240348" cy="919070"/>
                            </a:xfrm>
                          </wpg:grpSpPr>
                          <wpg:grpSp>
                            <wpg:cNvPr id="293042936" name="مجموعة 49"/>
                            <wpg:cNvGrpSpPr/>
                            <wpg:grpSpPr>
                              <a:xfrm>
                                <a:off x="0" y="169208"/>
                                <a:ext cx="5433072" cy="580613"/>
                                <a:chOff x="0" y="169208"/>
                                <a:chExt cx="5433072" cy="580613"/>
                              </a:xfrm>
                            </wpg:grpSpPr>
                            <wps:wsp>
                              <wps:cNvPr id="17175077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28805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18467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1872095"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مهارات المرونة:</w:t>
                                </w:r>
                              </w:p>
                            </w:txbxContent>
                          </wps:txbx>
                          <wps:bodyPr wrap="square" rtlCol="1">
                            <a:spAutoFit/>
                          </wps:bodyPr>
                        </wps:wsp>
                      </wpg:grpSp>
                      <pic:pic xmlns:pic="http://schemas.openxmlformats.org/drawingml/2006/picture">
                        <pic:nvPicPr>
                          <pic:cNvPr id="139636670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OJVezEOCAAA4B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24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4uzHIAAAA&#10;4gAAAA8AAAAAAAAAAAAAAAAAqgIAAGRycy9kb3ducmV2LnhtbFBLBQYAAAAABAAEAPoAAACfAwAA&#10;AAA=&#10;">
                  <v:group id="مجموعة 48" o:spid="_x0000_s24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gnYnbL&#10;AAAA4gAAAA8AAAAAAAAAAAAAAAAAqgIAAGRycy9kb3ducmV2LnhtbFBLBQYAAAAABAAEAPoAAACi&#10;AwAAAAA=&#10;">
                    <v:group id="مجموعة 49" o:spid="_x0000_s24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mljbIAAAA&#10;4gAAAA8AAAAAAAAAAAAAAAAAqgIAAGRycy9kb3ducmV2LnhtbFBLBQYAAAAABAAEAPoAAACfAwAA&#10;AAA=&#10;">
                      <v:shape id="شكل حر 50" o:spid="_x0000_s24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KTccA&#10;AADjAAAADwAAAGRycy9kb3ducmV2LnhtbERPzWrCQBC+C32HZQredBNrjKRuQhECIj1o2uJ1yE6T&#10;0OxsyG41vn23UOhxvv/ZFZPpxZVG11lWEC8jEMS11R03Ct7fysUWhPPIGnvLpOBODor8YbbDTNsb&#10;n+la+UaEEHYZKmi9HzIpXd2SQbe0A3HgPu1o0IdzbKQe8RbCTS9XUbSRBjsODS0OtG+p/qq+jYLN&#10;MbmcTnWZnKvD06sjoz+09UrNH6eXZxCeJv8v/nMfdJifxmkSpWmyht+fAgA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2ik3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sv8gA&#10;AADiAAAADwAAAGRycy9kb3ducmV2LnhtbESPQWvCQBSE7wX/w/IEL1I3iilpmo0UReix1dLzM/u6&#10;Cc2+TbNrTP99VxA8DjPzDVNsRtuKgXrfOFawXCQgiCunGzYKPo/7xwyED8gaW8ek4I88bMrJQ4G5&#10;dhf+oOEQjIgQ9jkqqEPocil9VZNFv3AdcfS+XW8xRNkbqXu8RLht5SpJnqTFhuNCjR1ta6p+Dmer&#10;AH/t+9fJBeeHkzG7edqNc50qNZuOry8gAo3hHr6137SC53SVZUm6XsP1UrwDsv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L6y/yAAAAOIAAAAPAAAAAAAAAAAAAAAAAJgCAABk&#10;cnMvZG93bnJldi54bWxQSwUGAAAAAAQABAD1AAAAjQMAAAAA&#10;" fillcolor="#a5a5a5 [2092]" stroked="f" strokeweight="1pt">
                        <v:stroke joinstyle="miter"/>
                      </v:roundrect>
                    </v:group>
                    <v:oval id="شكل بيضاوي 52" o:spid="_x0000_s24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0hscA&#10;AADiAAAADwAAAGRycy9kb3ducmV2LnhtbERPy2rCQBTdF/oPwy24q5MESSVmFFEEBQttbLu+ZG4e&#10;mLkTMqOJf99ZFLo8nHe+mUwn7jS41rKCeB6BIC6tbrlW8HU5vC5BOI+ssbNMCh7kYLN+fsox03bk&#10;T7oXvhYhhF2GChrv+0xKVzZk0M1tTxy4yg4GfYBDLfWAYwg3nUyiKJUGWw4NDfa0a6i8Fjej4ONa&#10;fT9+TufovbZjkY5mnyT6otTsZdquQHia/L/4z33UChZJvFykb3HYHC6FO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29IbHAAAA4gAAAA8AAAAAAAAAAAAAAAAAmAIAAGRy&#10;cy9kb3ducmV2LnhtbFBLBQYAAAAABAAEAPUAAACMAwAAAAA=&#10;" filled="f" strokecolor="#168489" strokeweight="1pt">
                      <v:stroke joinstyle="miter"/>
                    </v:oval>
                  </v:group>
                  <v:shape id="مربع نص 41" o:spid="_x0000_s249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hiCcUA&#10;AADjAAAADwAAAGRycy9kb3ducmV2LnhtbERPS0vDQBC+C/6HZQRvdjeF1Bq7LcUH9ODFNt6H7JgN&#10;ZmdDdmzSf+8Kgsf53rPZzaFXZxpTF9lCsTCgiJvoOm4t1KfXuzWoJMgO+8hk4UIJdtvrqw1WLk78&#10;TuejtCqHcKrQghcZKq1T4ylgWsSBOHOfcQwo+Rxb7Uaccnjo9dKYlQ7YcW7wONCTp+br+B0siLh9&#10;calfQjp8zG/PkzdNibW1tzfz/hGU0Cz/4j/3weX55apY3y/NQw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GIJ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تطوير مهارات المرونة:</w:t>
                          </w:r>
                        </w:p>
                      </w:txbxContent>
                    </v:textbox>
                  </v:shape>
                </v:group>
                <v:shape id="صورة 54" o:spid="_x0000_s24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dfnJAAAA4wAAAA8AAABkcnMvZG93bnJldi54bWxET19LwzAQfxf8DuEE31yqhW6ty4bKBGFP&#10;W3Xs8WzOti651CRu9dubgeDj/f7ffDlaI47kQ+9Ywe0kA0HcON1zq+C1fr6ZgQgRWaNxTAp+KMBy&#10;cXkxx0q7E2/ouI2tSCEcKlTQxThUUoamI4th4gbixH04bzGm07dSezylcGvkXZYV0mLPqaHDgZ46&#10;ag7bb6tg7R/fP8t6Z+qvzX41M/n07bBaK3V9NT7cg4g0xn/xn/tFp/l5WeRFMc1KOP+UAJCL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uN1+ckAAADjAAAADwAAAAAAAAAA&#10;AAAAAACfAgAAZHJzL2Rvd25yZXYueG1sUEsFBgAAAAAEAAQA9wAAAJUDA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تنظيم برامج تدريبية لتنمية مهارات المرونة والتكيف لدى الموظفين.</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تشجيع الموظفين على تبني عقلية النمو والتعلم المستمر.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4302A1ED" wp14:editId="4CB41B98">
                <wp:extent cx="5731510" cy="891540"/>
                <wp:effectExtent l="0" t="0" r="2540" b="22860"/>
                <wp:docPr id="20477250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25207192" name="مجموعة 47"/>
                        <wpg:cNvGrpSpPr/>
                        <wpg:grpSpPr>
                          <a:xfrm>
                            <a:off x="0" y="0"/>
                            <a:ext cx="5731510" cy="895351"/>
                            <a:chOff x="0" y="0"/>
                            <a:chExt cx="5878196" cy="918845"/>
                          </a:xfrm>
                        </wpg:grpSpPr>
                        <wpg:grpSp>
                          <wpg:cNvPr id="1999966648" name="مجموعة 48"/>
                          <wpg:cNvGrpSpPr/>
                          <wpg:grpSpPr>
                            <a:xfrm>
                              <a:off x="0" y="0"/>
                              <a:ext cx="5878196" cy="918845"/>
                              <a:chOff x="0" y="0"/>
                              <a:chExt cx="6240348" cy="919070"/>
                            </a:xfrm>
                          </wpg:grpSpPr>
                          <wpg:grpSp>
                            <wpg:cNvPr id="1498742199" name="مجموعة 49"/>
                            <wpg:cNvGrpSpPr/>
                            <wpg:grpSpPr>
                              <a:xfrm>
                                <a:off x="0" y="169208"/>
                                <a:ext cx="5433072" cy="580613"/>
                                <a:chOff x="0" y="169208"/>
                                <a:chExt cx="5433072" cy="580613"/>
                              </a:xfrm>
                            </wpg:grpSpPr>
                            <wps:wsp>
                              <wps:cNvPr id="4756826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43506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16831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4399620"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التوقعات والحوافز:</w:t>
                                </w:r>
                              </w:p>
                            </w:txbxContent>
                          </wps:txbx>
                          <wps:bodyPr wrap="square" rtlCol="1">
                            <a:spAutoFit/>
                          </wps:bodyPr>
                        </wps:wsp>
                      </wpg:grpSp>
                      <pic:pic xmlns:pic="http://schemas.openxmlformats.org/drawingml/2006/picture">
                        <pic:nvPicPr>
                          <pic:cNvPr id="107998745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4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">
                <v:group id="مجموعة 47" o:spid="_x0000_s250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lgl6vL&#10;AAAA4gAAAA8AAAAAAAAAAAAAAAAAqgIAAGRycy9kb3ducmV2LnhtbFBLBQYAAAAABAAEAPoAAACi&#10;AwAAAAA=&#10;">
                  <v:group id="مجموعة 48" o:spid="_x0000_s250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2i0B9yQAA&#10;AOMAAAAPAAAAAAAAAAAAAAAAAKoCAABkcnMvZG93bnJldi54bWxQSwUGAAAAAAQABAD6AAAAoAMA&#10;AAAA&#10;">
                    <v:group id="مجموعة 49" o:spid="_x0000_s250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9Bf/RyQAA&#10;AOMAAAAPAAAAAAAAAAAAAAAAAKoCAABkcnMvZG93bnJldi54bWxQSwUGAAAAAAQABAD6AAAAoAMA&#10;AAAA&#10;">
                      <v:shape id="شكل حر 50" o:spid="_x0000_s250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qz/cgA&#10;AADiAAAADwAAAGRycy9kb3ducmV2LnhtbESPQWvCQBSE74L/YXlCb7qpNatEVykFQaQHTRWvj+wz&#10;Cc2+Ddmtpv++Kwg9DjPzDbPa9LYRN+p87VjD6yQBQVw4U3Op4fS1HS9A+IBssHFMGn7Jw2Y9HKww&#10;M+7OR7rloRQRwj5DDVUIbSalLyqy6CeuJY7e1XUWQ5RdKU2H9wi3jZwmiZIWa44LFbb0UVHxnf9Y&#10;DWqfXg6HYpse893bpydrzsYFrV9G/fsSRKA+/Ief7Z3RMJunajFVKoXHpXgH5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SrP9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EA7sgA&#10;AADiAAAADwAAAGRycy9kb3ducmV2LnhtbESPzWrDMBCE74G8g9hALyGR21ihuFFCaSnk2PyQ88ba&#10;yqbWyrVUx337KhDIcZiZb5jVZnCN6KkLtWcNj/MMBHHpTc1Ww/HwMXsGESKywcYzafijAJv1eLTC&#10;wvgL76jfRysShEOBGqoY20LKUFbkMMx9S5y8L985jEl2VpoOLwnuGvmUZUvpsOa0UGFLbxWV3/tf&#10;pwF/3Ofp7KMP/dna96lqh6lRWj9MhtcXEJGGeA/f2lujQeX5QmXLXMH1UroDcv0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EQDuyAAAAOIAAAAPAAAAAAAAAAAAAAAAAJgCAABk&#10;cnMvZG93bnJldi54bWxQSwUGAAAAAAQABAD1AAAAjQMAAAAA&#10;" fillcolor="#a5a5a5 [2092]" stroked="f" strokeweight="1pt">
                        <v:stroke joinstyle="miter"/>
                      </v:roundrect>
                    </v:group>
                    <v:oval id="شكل بيضاوي 52" o:spid="_x0000_s250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mZskA&#10;AADiAAAADwAAAGRycy9kb3ducmV2LnhtbESPQWvCQBSE74X+h+UJ3upuIoSQuopYCi20YKP1/Mg+&#10;k2D2bchuTfz33YLQ4zAz3zCrzWQ7caXBt441JAsFgrhypuVaw/Hw+pSD8AHZYOeYNNzIw2b9+LDC&#10;wriRv+hahlpECPsCNTQh9IWUvmrIol+4njh6ZzdYDFEOtTQDjhFuO5kqlUmLLceFBnvaNVRdyh+r&#10;YX85f99O7x/qs3ZjmY32JU3NQev5bNo+gwg0hf/wvf1mNKR5kuXLRGXwdyneAbn+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qQmZskAAADiAAAADwAAAAAAAAAAAAAAAACYAgAA&#10;ZHJzL2Rvd25yZXYueG1sUEsFBgAAAAAEAAQA9QAAAI4DAAAAAA==&#10;" filled="f" strokecolor="#168489" strokeweight="1pt">
                      <v:stroke joinstyle="miter"/>
                    </v:oval>
                  </v:group>
                  <v:shape id="مربع نص 41" o:spid="_x0000_s250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RMWscA&#10;AADiAAAADwAAAGRycy9kb3ducmV2LnhtbESPTU8CMRCG7yb+h2ZMvEkLKspKIQQ14cAFWO+T7bjd&#10;uJ1utgO7/Ht7MPH45v3Ks1yPoVUX6lMT2cJ0YkARV9E1XFsoT58Pr6CSIDtsI5OFKyVYr25vlli4&#10;OPCBLkepVR7hVKAFL9IVWqfKU8A0iR1x9r5jH1Cy7GvtehzyeGj1zJi5DthwfvDY0dZT9XM8Bwsi&#10;bjO9lh8h7b7G/fvgTfWMpbX3d+PmDZTQKP/hv/bOWXgxT4+LxXyWITJSxgG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UTFrHAAAA4gAAAA8AAAAAAAAAAAAAAAAAmAIAAGRy&#10;cy9kb3ducmV2LnhtbFBLBQYAAAAABAAEAPUAAACM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إدارة التوقعات والحوافز:</w:t>
                          </w:r>
                        </w:p>
                      </w:txbxContent>
                    </v:textbox>
                  </v:shape>
                </v:group>
                <v:shape id="صورة 54" o:spid="_x0000_s250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4xf7IAAAA4wAAAA8AAABkcnMvZG93bnJldi54bWxET0tLAzEQvgv+hzCCN5v1uQ+bFpUKQk/t&#10;tuJx3Iy7a5PJmsR2/feNIHic7z3T+WiN2JMPvWMFl5MMBHHjdM+tgk39fFGACBFZo3FMCn4owHx2&#10;ejLFSrsDr2i/jq1IIRwqVNDFOFRShqYji2HiBuLEfThvMabTt1J7PKRwa+RVlt1Jiz2nhg4Heuqo&#10;2a2/rYKlf3z/LOtXU3+t3haFuc63u8VSqfOz8eEeRKQx/ov/3C86zc/ysizym9sSfn9KAMjZE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ceMX+yAAAAOMAAAAPAAAAAAAAAAAA&#10;AAAAAJ8CAABkcnMvZG93bnJldi54bWxQSwUGAAAAAAQABAD3AAAAlAM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مساعدة الموظفين على تعديل توقعاتهم بما يتناسب مع الواقع الجديد.</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تصميم أنظمة حوافز ومكافآت تتناسب مع المتطلبات المتغيرة.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4B2EC75" wp14:editId="5DF11F23">
                <wp:extent cx="5731510" cy="891540"/>
                <wp:effectExtent l="0" t="0" r="2540" b="22860"/>
                <wp:docPr id="646750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24519512" name="مجموعة 47"/>
                        <wpg:cNvGrpSpPr/>
                        <wpg:grpSpPr>
                          <a:xfrm>
                            <a:off x="0" y="0"/>
                            <a:ext cx="5731510" cy="895351"/>
                            <a:chOff x="0" y="0"/>
                            <a:chExt cx="5878196" cy="918845"/>
                          </a:xfrm>
                        </wpg:grpSpPr>
                        <wpg:grpSp>
                          <wpg:cNvPr id="1765872247" name="مجموعة 48"/>
                          <wpg:cNvGrpSpPr/>
                          <wpg:grpSpPr>
                            <a:xfrm>
                              <a:off x="0" y="0"/>
                              <a:ext cx="5878196" cy="918845"/>
                              <a:chOff x="0" y="0"/>
                              <a:chExt cx="6240348" cy="919070"/>
                            </a:xfrm>
                          </wpg:grpSpPr>
                          <wpg:grpSp>
                            <wpg:cNvPr id="118802983" name="مجموعة 49"/>
                            <wpg:cNvGrpSpPr/>
                            <wpg:grpSpPr>
                              <a:xfrm>
                                <a:off x="0" y="169208"/>
                                <a:ext cx="5433072" cy="580613"/>
                                <a:chOff x="0" y="169208"/>
                                <a:chExt cx="5433072" cy="580613"/>
                              </a:xfrm>
                            </wpg:grpSpPr>
                            <wps:wsp>
                              <wps:cNvPr id="17857846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30275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306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9575615"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دعم التطوير المهني:</w:t>
                                </w:r>
                              </w:p>
                            </w:txbxContent>
                          </wps:txbx>
                          <wps:bodyPr wrap="square" rtlCol="1">
                            <a:spAutoFit/>
                          </wps:bodyPr>
                        </wps:wsp>
                      </wpg:grpSp>
                      <pic:pic xmlns:pic="http://schemas.openxmlformats.org/drawingml/2006/picture">
                        <pic:nvPicPr>
                          <pic:cNvPr id="47983685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0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">
                <v:group id="مجموعة 47" o:spid="_x0000_s250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GufSKyQAA&#10;AOMAAAAPAAAAAAAAAAAAAAAAAKoCAABkcnMvZG93bnJldi54bWxQSwUGAAAAAAQABAD6AAAAoAMA&#10;AAAA&#10;">
                  <v:group id="مجموعة 48" o:spid="_x0000_s251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OAFTzyQAA&#10;AOMAAAAPAAAAAAAAAAAAAAAAAKoCAABkcnMvZG93bnJldi54bWxQSwUGAAAAAAQABAD6AAAAoAMA&#10;AAAA&#10;">
                    <v:group id="مجموعة 49" o:spid="_x0000_s251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44CIMcAAADi&#10;AAAADwAAAAAAAAAAAAAAAACqAgAAZHJzL2Rvd25yZXYueG1sUEsFBgAAAAAEAAQA+gAAAJ4DAAAA&#10;AA==&#10;">
                      <v:shape id="شكل حر 50" o:spid="_x0000_s251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lHccA&#10;AADjAAAADwAAAGRycy9kb3ducmV2LnhtbERPS2vCQBC+F/oflhF6qxsfiSFmI0UQRHrQ2OJ1yE6T&#10;0OxsyG41/vtuoeBxvvfkm9F04kqDay0rmE0jEMSV1S3XCj7Ou9cUhPPIGjvLpOBODjbF81OOmbY3&#10;PtG19LUIIewyVNB432dSuqohg25qe+LAfdnBoA/nUEs94C2Em07OoyiRBlsODQ32tG2o+i5/jILk&#10;EF+Ox2oXn8r94t2R0Z/aeqVeJuPbGoSn0T/E/+69DvNXabxKl8liCX8/BQBk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bpR3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2dskA&#10;AADiAAAADwAAAGRycy9kb3ducmV2LnhtbESPQWvCQBSE70L/w/IKvYjZaEnVNKuUSsGjtcXzM/vc&#10;hGbfptk1pv++Kwgeh5n5hinWg21ET52vHSuYJikI4tLpmo2C76+PyQKED8gaG8ek4I88rFcPowJz&#10;7S78Sf0+GBEh7HNUUIXQ5lL6siKLPnEtcfROrrMYouyM1B1eItw2cpamL9JizXGhwpbeKyp/9mer&#10;AH/t7nB0wfn+aMxmnLXDWGdKPT0Ob68gAg3hHr61t1rBYvqczubZfAnXS/EOyN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g2dskAAADiAAAADwAAAAAAAAAAAAAAAACYAgAA&#10;ZHJzL2Rvd25yZXYueG1sUEsFBgAAAAAEAAQA9QAAAI4DAAAAAA==&#10;" fillcolor="#a5a5a5 [2092]" stroked="f" strokeweight="1pt">
                        <v:stroke joinstyle="miter"/>
                      </v:roundrect>
                    </v:group>
                    <v:oval id="شكل بيضاوي 52" o:spid="_x0000_s251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m0gMoA&#10;AADiAAAADwAAAGRycy9kb3ducmV2LnhtbESPQUvDQBSE74L/YXmCN7vb1IYQuy3SIlRQ0EQ9P7Kv&#10;SWj2bchum/Tfu0LB4zAz3zCrzWQ7cabBt441zGcKBHHlTMu1hq/y5SED4QOywc4xabiQh8369maF&#10;uXEjf9K5CLWIEPY5amhC6HMpfdWQRT9zPXH0Dm6wGKIcamkGHCPcdjJRKpUWW44LDfa0bag6Fier&#10;4eN4+L78vL6p99qNRTraXZKYUuv7u+n5CUSgKfyHr+290bDMFguVzrNH+LsU74B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jptIDKAAAA4gAAAA8AAAAAAAAAAAAAAAAAmAIA&#10;AGRycy9kb3ducmV2LnhtbFBLBQYAAAAABAAEAPUAAACPAwAAAAA=&#10;" filled="f" strokecolor="#168489" strokeweight="1pt">
                      <v:stroke joinstyle="miter"/>
                    </v:oval>
                  </v:group>
                  <v:shape id="مربع نص 41" o:spid="_x0000_s251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WOkMgA&#10;AADiAAAADwAAAGRycy9kb3ducmV2LnhtbESPzWrDMBCE74W+g9hCb43sgvPjRgmhSSGHXpo498Xa&#10;WqbWyljb2Hn7qlDocZiZb5j1dvKdutIQ28AG8lkGirgOtuXGQHV+e1qCioJssQtMBm4UYbu5v1tj&#10;acPIH3Q9SaMShGOJBpxIX2oda0ce4yz0xMn7DINHSXJotB1wTHDf6ecsm2uPLacFhz29Oqq/Tt/e&#10;gIjd5bfq4OPxMr3vR5fVBVbGPD5MuxdQQpP8h//aR2tgsVoVi2KeF/B7Kd0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9Y6Q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5B7624">
                            <w:rPr>
                              <w:rFonts w:eastAsia="Calibri" w:hAnsi="Adobe Arabic" w:cs="Adobe Arabic"/>
                              <w:b/>
                              <w:bCs/>
                              <w:color w:val="FFFFFF"/>
                              <w:kern w:val="24"/>
                              <w:sz w:val="36"/>
                              <w:szCs w:val="36"/>
                              <w:rtl/>
                              <w:lang w:bidi="ar-EG"/>
                            </w:rPr>
                            <w:t>دعم التطوير المهني:</w:t>
                          </w:r>
                        </w:p>
                      </w:txbxContent>
                    </v:textbox>
                  </v:shape>
                </v:group>
                <v:shape id="صورة 54" o:spid="_x0000_s251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QuTfMAAAA4gAAAA8AAABkcnMvZG93bnJldi54bWxEj0FPAjEUhO8m/ofmmXiTLqCwLBSCBhMT&#10;TrBqPD62z92V9nVtK6z/3pqYeJzMzDeZxaq3RpzIh9axguEgA0FcOd1yreC5fLzJQYSIrNE4JgXf&#10;FGC1vLxYYKHdmXd02sdaJAiHAhU0MXaFlKFqyGIYuI44ee/OW4xJ+lpqj+cEt0aOsmwiLbacFhrs&#10;6KGh6rj/sgq2/v7wMStfTfm5e9vkZjx9OW62Sl1f9es5iEh9/A//tZ+0gtvpLB9P8rsh/F5Kd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JC5N8wAAADiAAAADwAAAAAA&#10;AAAAAAAAAACfAgAAZHJzL2Rvd25yZXYueG1sUEsFBgAAAAAEAAQA9wAAAJgDAAAAAA==&#10;">
                  <v:imagedata r:id="rId74" o:title=""/>
                  <v:path arrowok="t"/>
                </v:shape>
                <w10:wrap anchorx="page"/>
                <w10:anchorlock/>
              </v:group>
            </w:pict>
          </mc:Fallback>
        </mc:AlternateConten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توفير فرص التطوير والتدريب لمساعدة الموظفين على اكتساب مهارات جديدة.</w:t>
      </w:r>
    </w:p>
    <w:p w:rsidR="00823856" w:rsidRPr="005B7624" w:rsidRDefault="00823856" w:rsidP="005B7624">
      <w:pPr>
        <w:pStyle w:val="ListParagraph"/>
        <w:numPr>
          <w:ilvl w:val="0"/>
          <w:numId w:val="15"/>
        </w:numPr>
        <w:spacing w:after="0"/>
        <w:jc w:val="both"/>
        <w:rPr>
          <w:rFonts w:ascii="Sakkal Majalla" w:hAnsi="Sakkal Majalla" w:cs="Sakkal Majalla"/>
          <w:sz w:val="34"/>
          <w:szCs w:val="34"/>
        </w:rPr>
      </w:pPr>
      <w:r w:rsidRPr="005B7624">
        <w:rPr>
          <w:rFonts w:ascii="Sakkal Majalla" w:hAnsi="Sakkal Majalla" w:cs="Sakkal Majalla"/>
          <w:sz w:val="34"/>
          <w:szCs w:val="34"/>
          <w:rtl/>
        </w:rPr>
        <w:t>المساعدة في إعادة توجيه مسارات الوظيفية بما يتناسب مع التغييرات.</w:t>
      </w:r>
    </w:p>
    <w:p w:rsidR="00823856" w:rsidRDefault="00823856" w:rsidP="00823856">
      <w:pPr>
        <w:rPr>
          <w:rtl/>
        </w:rPr>
      </w:pPr>
      <w:r w:rsidRPr="002A698D">
        <w:rPr>
          <w:rtl/>
        </w:rPr>
        <w:t>من خلال هذه الممارسات، تساهم إدارة الموارد البشرية في تعزيز المرونة النفسية والعاطفية للموظفين خلال فترات التحول والتغيير التنظيمي.</w:t>
      </w:r>
    </w:p>
    <w:p w:rsidR="00823856" w:rsidRDefault="00823856" w:rsidP="00823856">
      <w:pPr>
        <w:rPr>
          <w:color w:val="168489"/>
        </w:rPr>
      </w:pPr>
      <w:r w:rsidRPr="00823856">
        <w:rPr>
          <w:rFonts w:hint="cs"/>
          <w:color w:val="168489"/>
          <w:rtl/>
        </w:rPr>
        <w:t>و</w:t>
      </w:r>
      <w:r w:rsidRPr="00823856">
        <w:rPr>
          <w:color w:val="168489"/>
          <w:rtl/>
        </w:rPr>
        <w:t>هناك العديد من الأمثلة للممارسات الناجحة التي يمكن لإدارة الموارد البشرية اتباعها لدعم الموظفين نفسيًا وعاطفيًا خلال فترات التغيير في المنظمة، منها:</w:t>
      </w:r>
    </w:p>
    <w:p w:rsidR="00823856" w:rsidRPr="00823856" w:rsidRDefault="00823856" w:rsidP="00823856">
      <w:pPr>
        <w:rPr>
          <w:color w:val="168489"/>
        </w:rPr>
      </w:pPr>
      <w:r w:rsidRPr="002A078C">
        <w:rPr>
          <w:rFonts w:ascii="Sakkal Majalla" w:hAnsi="Sakkal Majalla"/>
          <w:noProof/>
          <w:sz w:val="34"/>
        </w:rPr>
        <w:lastRenderedPageBreak/>
        <mc:AlternateContent>
          <mc:Choice Requires="wpg">
            <w:drawing>
              <wp:inline distT="0" distB="0" distL="0" distR="0" wp14:anchorId="7D94532F" wp14:editId="4647A509">
                <wp:extent cx="5731510" cy="891540"/>
                <wp:effectExtent l="0" t="0" r="2540" b="22860"/>
                <wp:docPr id="57917981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3041996" name="مجموعة 47"/>
                        <wpg:cNvGrpSpPr/>
                        <wpg:grpSpPr>
                          <a:xfrm>
                            <a:off x="0" y="0"/>
                            <a:ext cx="5731510" cy="895351"/>
                            <a:chOff x="0" y="0"/>
                            <a:chExt cx="5878196" cy="918845"/>
                          </a:xfrm>
                        </wpg:grpSpPr>
                        <wpg:grpSp>
                          <wpg:cNvPr id="1732734929" name="مجموعة 48"/>
                          <wpg:cNvGrpSpPr/>
                          <wpg:grpSpPr>
                            <a:xfrm>
                              <a:off x="0" y="0"/>
                              <a:ext cx="5878196" cy="918845"/>
                              <a:chOff x="0" y="0"/>
                              <a:chExt cx="6240348" cy="919070"/>
                            </a:xfrm>
                          </wpg:grpSpPr>
                          <wpg:grpSp>
                            <wpg:cNvPr id="1733291358" name="مجموعة 49"/>
                            <wpg:cNvGrpSpPr/>
                            <wpg:grpSpPr>
                              <a:xfrm>
                                <a:off x="0" y="169208"/>
                                <a:ext cx="5433072" cy="580613"/>
                                <a:chOff x="0" y="169208"/>
                                <a:chExt cx="5433072" cy="580613"/>
                              </a:xfrm>
                            </wpg:grpSpPr>
                            <wps:wsp>
                              <wps:cNvPr id="11220525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74706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61533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4106809" name="مربع نص 41"/>
                          <wps:cNvSpPr txBox="1"/>
                          <wps:spPr>
                            <a:xfrm>
                              <a:off x="204466" y="257055"/>
                              <a:ext cx="4615440" cy="389397"/>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التوجيه والإرشاد النفسي:</w:t>
                                </w:r>
                              </w:p>
                            </w:txbxContent>
                          </wps:txbx>
                          <wps:bodyPr wrap="square" rtlCol="1">
                            <a:spAutoFit/>
                          </wps:bodyPr>
                        </wps:wsp>
                      </wpg:grpSp>
                      <pic:pic xmlns:pic="http://schemas.openxmlformats.org/drawingml/2006/picture">
                        <pic:nvPicPr>
                          <pic:cNvPr id="26688370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1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">
                <v:group id="مجموعة 47" o:spid="_x0000_s251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76+uPIAAAA&#10;4wAAAA8AAAAAAAAAAAAAAAAAqgIAAGRycy9kb3ducmV2LnhtbFBLBQYAAAAABAAEAPoAAACfAwAA&#10;AAA=&#10;">
                  <v:group id="مجموعة 48" o:spid="_x0000_s251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eG1UayQAA&#10;AOMAAAAPAAAAAAAAAAAAAAAAAKoCAABkcnMvZG93bnJldi54bWxQSwUGAAAAAAQABAD6AAAAoAMA&#10;AAAA&#10;">
                    <v:group id="مجموعة 49" o:spid="_x0000_s252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41Xzy&#10;zAAAAOMAAAAPAAAAAAAAAAAAAAAAAKoCAABkcnMvZG93bnJldi54bWxQSwUGAAAAAAQABAD6AAAA&#10;owMAAAAA&#10;">
                      <v:shape id="شكل حر 50" o:spid="_x0000_s252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ScUA&#10;AADjAAAADwAAAGRycy9kb3ducmV2LnhtbERPzYrCMBC+L/gOYQRva2olItUoIgiyeNDuitehGdti&#10;MylNVuvbbxYEj/P9z3Ld20bcqfO1Yw2TcQKCuHCm5lLDz/fucw7CB2SDjWPS8CQP69XgY4mZcQ8+&#10;0T0PpYgh7DPUUIXQZlL6oiKLfuxa4shdXWcxxLMrpenwEcNtI9MkmUmLNceGClvaVlTc8l+rYfal&#10;LsdjsVOnfD89eLLmbFzQejTsNwsQgfrwFr/cexPnT9I0UalSCv5/igD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75J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2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vXHMkA&#10;AADiAAAADwAAAGRycy9kb3ducmV2LnhtbESPT2vCQBTE7wW/w/KEXsRstPEPMauUlkKPrYrnZ/a5&#10;CWbfxuw2pt++Wyj0OMzMb5hiN9hG9NT52rGCWZKCIC6drtkoOB7epmsQPiBrbByTgm/ysNuOHgrM&#10;tbvzJ/X7YESEsM9RQRVCm0vpy4os+sS1xNG7uM5iiLIzUnd4j3DbyHmaLqXFmuNChS29VFRe919W&#10;Ad7sx+nsgvP92ZjXyaIdJnqh1ON4eN6ACDSE//Bf+10reMpW2SpdzjP4vRTvgN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pvXHMkAAADiAAAADwAAAAAAAAAAAAAAAACYAgAA&#10;ZHJzL2Rvd25yZXYueG1sUEsFBgAAAAAEAAQA9QAAAI4DAAAAAA==&#10;" fillcolor="#a5a5a5 [2092]" stroked="f" strokeweight="1pt">
                        <v:stroke joinstyle="miter"/>
                      </v:roundrect>
                    </v:group>
                    <v:oval id="شكل بيضاوي 52" o:spid="_x0000_s252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ui8gA&#10;AADjAAAADwAAAGRycy9kb3ducmV2LnhtbERP3WvCMBB/H/g/hBN8m4mVValGkQ1hgw22+vF8NGdb&#10;bC6lyWz975fBYI/3+771drCNuFHna8caZlMFgrhwpuZSw/Gwf1yC8AHZYOOYNNzJw3YzelhjZlzP&#10;X3TLQyliCPsMNVQhtJmUvqjIop+6ljhyF9dZDPHsSmk67GO4bWSiVCot1hwbKmzpuaLimn9bDZ/X&#10;y+l+fntXH6Xr87S3L0liDlpPxsNuBSLQEP7Ff+5XE+enKp09zeeLBfz+FAG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zy6LyAAAAOMAAAAPAAAAAAAAAAAAAAAAAJgCAABk&#10;cnMvZG93bnJldi54bWxQSwUGAAAAAAQABAD1AAAAjQMAAAAA&#10;" filled="f" strokecolor="#168489" strokeweight="1pt">
                      <v:stroke joinstyle="miter"/>
                    </v:oval>
                  </v:group>
                  <v:shape id="مربع نص 41" o:spid="_x0000_s2524" type="#_x0000_t202" style="position:absolute;left:2044;top:2570;width:46155;height:3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vuckA&#10;AADjAAAADwAAAGRycy9kb3ducmV2LnhtbESPzWrDMBCE74W+g9hCb43k0ITUjRJCfyCHXJq498Xa&#10;WqbWyljb2Hn7qhDocZiZb5j1dgqdOtOQ2sgWipkBRVxH13JjoTq9P6xAJUF22EUmCxdKsN3c3qyx&#10;dHHkDzofpVEZwqlEC16kL7VOtaeAaRZ74ux9xSGgZDk02g04Znjo9NyYpQ7Ycl7w2NOLp/r7+BMs&#10;iLhdcaneQtp/TofX0Zt6gZW193fT7hmU0CT/4Wt77yzMzeKxMMuVeYK/T/kP6M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c2vuckAAADj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التوجيه والإرشاد النفسي:</w:t>
                          </w:r>
                        </w:p>
                      </w:txbxContent>
                    </v:textbox>
                  </v:shape>
                </v:group>
                <v:shape id="صورة 54" o:spid="_x0000_s252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3RSvKAAAA4gAAAA8AAABkcnMvZG93bnJldi54bWxEj11PwjAUhu9N/A/NMfFOOiAZY1CIGkxM&#10;uIIp8fK4HrZBezrbCvPf2wsTL9+8X3mW68EacSEfOscKxqMMBHHtdMeNgrfq5aEAESKyRuOYFPxQ&#10;gPXq9maJpXZX3tFlHxuRRjiUqKCNsS+lDHVLFsPI9cTJOzpvMSbpG6k9XtO4NXKSZbm02HF6aLGn&#10;55bq8/7bKtj6p8/TvDqY6mv3sSnMdPZ+3myVur8bHhcgIg3xP/zXftUKJnleFNNZliASUsIBufo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n3RSvKAAAA4gAAAA8AAAAAAAAA&#10;AAAAAAAAnwIAAGRycy9kb3ducmV2LnhtbFBLBQYAAAAABAAEAPcAAACWAw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تنظيم جلسات إرشادية فردية أو جماعية للموظفين للتعامل مع القلق والتوتر.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توفير خدمات استشارية نفسية متخصصة من قبل خبراء خارجيين.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122D58C8" wp14:editId="64BBA092">
                <wp:extent cx="5731510" cy="891540"/>
                <wp:effectExtent l="0" t="0" r="2540" b="22860"/>
                <wp:docPr id="5228753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70238804" name="مجموعة 47"/>
                        <wpg:cNvGrpSpPr/>
                        <wpg:grpSpPr>
                          <a:xfrm>
                            <a:off x="0" y="0"/>
                            <a:ext cx="5731510" cy="895351"/>
                            <a:chOff x="0" y="0"/>
                            <a:chExt cx="5878196" cy="918845"/>
                          </a:xfrm>
                        </wpg:grpSpPr>
                        <wpg:grpSp>
                          <wpg:cNvPr id="1953089365" name="مجموعة 48"/>
                          <wpg:cNvGrpSpPr/>
                          <wpg:grpSpPr>
                            <a:xfrm>
                              <a:off x="0" y="0"/>
                              <a:ext cx="5878196" cy="918845"/>
                              <a:chOff x="0" y="0"/>
                              <a:chExt cx="6240348" cy="919070"/>
                            </a:xfrm>
                          </wpg:grpSpPr>
                          <wpg:grpSp>
                            <wpg:cNvPr id="973830997" name="مجموعة 49"/>
                            <wpg:cNvGrpSpPr/>
                            <wpg:grpSpPr>
                              <a:xfrm>
                                <a:off x="0" y="169208"/>
                                <a:ext cx="5433072" cy="580613"/>
                                <a:chOff x="0" y="169208"/>
                                <a:chExt cx="5433072" cy="580613"/>
                              </a:xfrm>
                            </wpg:grpSpPr>
                            <wps:wsp>
                              <wps:cNvPr id="1036299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2012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66477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0818394"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ورش عمل ودورات تدريبية:</w:t>
                                </w:r>
                              </w:p>
                            </w:txbxContent>
                          </wps:txbx>
                          <wps:bodyPr wrap="square" rtlCol="1">
                            <a:spAutoFit/>
                          </wps:bodyPr>
                        </wps:wsp>
                      </wpg:grpSp>
                      <pic:pic xmlns:pic="http://schemas.openxmlformats.org/drawingml/2006/picture">
                        <pic:nvPicPr>
                          <pic:cNvPr id="148709188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PHYS9wOCAAA3x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252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pAtITL&#10;AAAA4gAAAA8AAAAAAAAAAAAAAAAAqgIAAGRycy9kb3ducmV2LnhtbFBLBQYAAAAABAAEAPoAAACi&#10;AwAAAAA=&#10;">
                  <v:group id="مجموعة 48" o:spid="_x0000_s252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014ODIAAAA&#10;4wAAAA8AAAAAAAAAAAAAAAAAqgIAAGRycy9kb3ducmV2LnhtbFBLBQYAAAAABAAEAPoAAACfAwAA&#10;AAA=&#10;">
                    <v:group id="مجموعة 49" o:spid="_x0000_s252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nHDILL&#10;AAAA4gAAAA8AAAAAAAAAAAAAAAAAqgIAAGRycy9kb3ducmV2LnhtbFBLBQYAAAAABAAEAPoAAACi&#10;AwAAAAA=&#10;">
                      <v:shape id="شكل حر 50" o:spid="_x0000_s253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c2mcYA&#10;AADiAAAADwAAAGRycy9kb3ducmV2LnhtbERPXWvCMBR9H/gfwhX2NlMrhtk1LTIQZOxBO2Wvl+au&#10;LWtuSpNp/fdmMNjj4Xzn5WR7caHRd441LBcJCOLamY4bDaeP3dMzCB+QDfaOScONPJTF7CHHzLgr&#10;H+lShUbEEPYZamhDGDIpfd2SRb9wA3HkvtxoMUQ4NtKMeI3htpdpkihpsePY0OJAry3V39WP1aDe&#10;1p+HQ71bH6v96t2TNWfjgtaP82n7AiLQFP7Ff+69ifOTlUo3G6Xg91LEI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c2mcYAAADi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rO8YA&#10;AADjAAAADwAAAGRycy9kb3ducmV2LnhtbERPX2vCMBB/H/gdwg32IppadGptKmNjsMdNxeezOdOy&#10;5lKbrNZvbwaDPd7v/+XbwTaip87XjhXMpgkI4tLpmo2Cw/59sgLhA7LGxjEpuJGHbTF6yDHT7spf&#10;1O+CETGEfYYKqhDaTEpfVmTRT11LHLmz6yyGeHZG6g6vMdw2Mk2SZ2mx5thQYUuvFZXfux+rAC/2&#10;83hywfn+ZMzbeNEOY71Q6ulxeNmACDSEf/Gf+0PH+etlmszS5XwOvz9FAGR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LrO8YAAADjAAAADwAAAAAAAAAAAAAAAACYAgAAZHJz&#10;L2Rvd25yZXYueG1sUEsFBgAAAAAEAAQA9QAAAIsDAAAAAA==&#10;" fillcolor="#a5a5a5 [2092]" stroked="f" strokeweight="1pt">
                        <v:stroke joinstyle="miter"/>
                      </v:roundrect>
                    </v:group>
                    <v:oval id="شكل بيضاوي 52" o:spid="_x0000_s253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3Lt8oA&#10;AADiAAAADwAAAGRycy9kb3ducmV2LnhtbESP3WrCQBSE7wu+w3KE3tVNg6yaukqpCC1YaOPP9SF7&#10;TILZsyG7NfHt3UKhl8PMfMMs14NtxJU6XzvW8DxJQBAXztRcajjst09zED4gG2wck4YbeVivRg9L&#10;zIzr+ZuueShFhLDPUEMVQptJ6YuKLPqJa4mjd3adxRBlV0rTYR/htpFpkihpsea4UGFLbxUVl/zH&#10;avi6nI+308cu+Sxdn6vebtLU7LV+HA+vLyACDeE//Nd+NxqmSqnpbLZYwO+leAfk6g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FNy7fKAAAA4gAAAA8AAAAAAAAAAAAAAAAAmAIA&#10;AGRycy9kb3ducmV2LnhtbFBLBQYAAAAABAAEAPUAAACPAwAAAAA=&#10;" filled="f" strokecolor="#168489" strokeweight="1pt">
                      <v:stroke joinstyle="miter"/>
                    </v:oval>
                  </v:group>
                  <v:shape id="مربع نص 41" o:spid="_x0000_s253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9E3sgA&#10;AADiAAAADwAAAGRycy9kb3ducmV2LnhtbESPzU7DMBCE70i8g7VI3KgdCigNdauKH6kHLi3hvoqX&#10;OCJeR/HSpG+PkZA4jmbmG816O4denWhMXWQLxcKAIm6i67i1UL+/3pSgkiA77COThTMl2G4uL9ZY&#10;uTjxgU5HaVWGcKrQghcZKq1T4ylgWsSBOHufcQwoWY6tdiNOGR56fWvMgw7YcV7wONCTp+br+B0s&#10;iLhdca5fQtp/zG/PkzfNPdbWXl/Nu0dQQrP8h//ae2dhuTJlUS5Xd/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T0Te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ورش عمل ودورات تدريبية:</w:t>
                          </w:r>
                        </w:p>
                      </w:txbxContent>
                    </v:textbox>
                  </v:shape>
                </v:group>
                <v:shape id="صورة 54" o:spid="_x0000_s253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dzvfMAAAA4wAAAA8AAABkcnMvZG93bnJldi54bWxEj0FPAjEQhe8m/IdmSLxJFzVSVgpRg4kJ&#10;J1g0Hut23F1pp2tbYf33zsGE48y8ee99i9XgnThiTF0gDdNJAQKpDrajRsO+er5SIFI2ZI0LhBp+&#10;McFqObpYmNKGE23xuMuNYBNKpdHQ5tyXUqa6RW/SJPRIfPsM0ZvMY2ykjebE5t7J66K4k950xAmt&#10;6fGpxfqw+/EaNvHx42tevbnqe/u+Vu5m9npYb7S+HA8P9yAyDvks/v9+sVz/Vs2K+VQppmAmXoBc&#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h3O98wAAADjAAAADwAAAAAA&#10;AAAAAAAAAACfAgAAZHJzL2Rvd25yZXYueG1sUEsFBgAAAAAEAAQA9wAAAJg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تنظيم ورش عمل حول مهارات إدارة الضغوط والتكيف مع التغيير.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تقديم دورات تدريبية لتنمية المرونة النفسية والعاطفية.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BCF7A1D" wp14:editId="1DFF42F2">
                <wp:extent cx="5731510" cy="891540"/>
                <wp:effectExtent l="0" t="0" r="2540" b="22860"/>
                <wp:docPr id="7189792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9242914" name="مجموعة 47"/>
                        <wpg:cNvGrpSpPr/>
                        <wpg:grpSpPr>
                          <a:xfrm>
                            <a:off x="0" y="0"/>
                            <a:ext cx="5731510" cy="895351"/>
                            <a:chOff x="0" y="0"/>
                            <a:chExt cx="5878196" cy="918845"/>
                          </a:xfrm>
                        </wpg:grpSpPr>
                        <wpg:grpSp>
                          <wpg:cNvPr id="73258612" name="مجموعة 48"/>
                          <wpg:cNvGrpSpPr/>
                          <wpg:grpSpPr>
                            <a:xfrm>
                              <a:off x="0" y="0"/>
                              <a:ext cx="5878196" cy="918845"/>
                              <a:chOff x="0" y="0"/>
                              <a:chExt cx="6240348" cy="919070"/>
                            </a:xfrm>
                          </wpg:grpSpPr>
                          <wpg:grpSp>
                            <wpg:cNvPr id="1219440675" name="مجموعة 49"/>
                            <wpg:cNvGrpSpPr/>
                            <wpg:grpSpPr>
                              <a:xfrm>
                                <a:off x="0" y="169208"/>
                                <a:ext cx="5433072" cy="580613"/>
                                <a:chOff x="0" y="169208"/>
                                <a:chExt cx="5433072" cy="580613"/>
                              </a:xfrm>
                            </wpg:grpSpPr>
                            <wps:wsp>
                              <wps:cNvPr id="18320568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20923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01441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2378211"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الدعم الاجتماعي:</w:t>
                                </w:r>
                              </w:p>
                            </w:txbxContent>
                          </wps:txbx>
                          <wps:bodyPr wrap="square" rtlCol="1">
                            <a:spAutoFit/>
                          </wps:bodyPr>
                        </wps:wsp>
                      </wpg:grpSp>
                      <pic:pic xmlns:pic="http://schemas.openxmlformats.org/drawingml/2006/picture">
                        <pic:nvPicPr>
                          <pic:cNvPr id="100915857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v9aHlgoIAADi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253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QTnSlyQAA&#10;AOMAAAAPAAAAAAAAAAAAAAAAAKoCAABkcnMvZG93bnJldi54bWxQSwUGAAAAAAQABAD6AAAAoAMA&#10;AAAA&#10;">
                  <v:group id="مجموعة 48" o:spid="_x0000_s253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u36AsoA&#10;AADhAAAADwAAAAAAAAAAAAAAAACqAgAAZHJzL2Rvd25yZXYueG1sUEsFBgAAAAAEAAQA+gAAAKED&#10;AAAAAA==&#10;">
                    <v:group id="مجموعة 49" o:spid="_x0000_s253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gyEtLIAAAA&#10;4wAAAA8AAAAAAAAAAAAAAAAAqgIAAGRycy9kb3ducmV2LnhtbFBLBQYAAAAABAAEAPoAAACfAwAA&#10;AAA=&#10;">
                      <v:shape id="شكل حر 50" o:spid="_x0000_s253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gfI8YA&#10;AADjAAAADwAAAGRycy9kb3ducmV2LnhtbERPzWrCQBC+F3yHZQremk0jCWl0FREEEQ+atngdstMk&#10;NDsbsqumb98VBI/z/c9iNZpOXGlwrWUF71EMgriyuuVawdfn9i0H4Tyyxs4yKfgjB6vl5GWBhbY3&#10;PtG19LUIIewKVNB43xdSuqohgy6yPXHgfuxg0IdzqKUe8BbCTSeTOM6kwZZDQ4M9bRqqfsuLUZDt&#10;0/PxWG3TU7mbHRwZ/a2tV2r6Oq7nIDyN/il+uHc6zM9nSZxmefIB958CAH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gfI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W1scA&#10;AADjAAAADwAAAGRycy9kb3ducmV2LnhtbESPzWoCMRSF9wXfIVyhG9HEKYqORhFLoctWxfV1cs0M&#10;Tm7GSRynb98sCl0ezh/fetu7WnTUhsqzhulEgSAuvKnYajgdP8YLECEiG6w9k4YfCrDdDF7WmBv/&#10;5G/qDtGKNMIhRw1ljE0uZShKchgmviFO3tW3DmOSrZWmxWcad7XMlJpLhxWnhxIb2pdU3A4PpwHv&#10;7ut88dGH7mLt+2jW9CMz0/p12O9WICL18T/81/40GjI1zdQye1skisSUeE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kltbHAAAA4wAAAA8AAAAAAAAAAAAAAAAAmAIAAGRy&#10;cy9kb3ducmV2LnhtbFBLBQYAAAAABAAEAPUAAACMAwAAAAA=&#10;" fillcolor="#a5a5a5 [2092]" stroked="f" strokeweight="1pt">
                        <v:stroke joinstyle="miter"/>
                      </v:roundrect>
                    </v:group>
                    <v:oval id="شكل بيضاوي 52" o:spid="_x0000_s254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yNMcA&#10;AADjAAAADwAAAGRycy9kb3ducmV2LnhtbERPX2vCMBB/H+w7hBvsbSYtYkc1imwMNpgw6/T5aM62&#10;2FxKk9n67Y0g7PF+/2+xGm0rztT7xrGGZKJAEJfONFxp+N19vLyC8AHZYOuYNFzIw2r5+LDA3LiB&#10;t3QuQiViCPscNdQhdLmUvqzJop+4jjhyR9dbDPHsK2l6HGK4bWWq1ExabDg21NjRW03lqfizGn5O&#10;x/3l8PWtNpUbitlg39PU7LR+fhrXcxCBxvAvvrs/TZyfKZVMp0mWwe2nCI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SMjTHAAAA4wAAAA8AAAAAAAAAAAAAAAAAmAIAAGRy&#10;cy9kb3ducmV2LnhtbFBLBQYAAAAABAAEAPUAAACMAwAAAAA=&#10;" filled="f" strokecolor="#168489" strokeweight="1pt">
                      <v:stroke joinstyle="miter"/>
                    </v:oval>
                  </v:group>
                  <v:shape id="مربع نص 41" o:spid="_x0000_s254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BUs8YA&#10;AADjAAAADwAAAGRycy9kb3ducmV2LnhtbERPzUrDQBC+C32HZQre7CYRtY3dllIVevBijfchO80G&#10;s7MhO23St3cFweN8/7PeTr5TFxpiG9hAvshAEdfBttwYqD7f7pagoiBb7AKTgStF2G5mN2ssbRj5&#10;gy5HaVQK4ViiASfSl1rH2pHHuAg9ceJOYfAo6RwabQccU7jvdJFlj9pjy6nBYU97R/X38ewNiNhd&#10;fq1efTx8Te8vo8vqB6yMuZ1Pu2dQQpP8i//cB5vmr4ri/mlZ5Dn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BUs8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الدعم الاجتماعي:</w:t>
                          </w:r>
                        </w:p>
                      </w:txbxContent>
                    </v:textbox>
                  </v:shape>
                </v:group>
                <v:shape id="صورة 54" o:spid="_x0000_s254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fdvTJAAAA4wAAAA8AAABkcnMvZG93bnJldi54bWxET19LwzAQfxf8DuEE31xSZa6ry4bKBGFP&#10;W1V8PJuzrUsuNYlb/fZGEHy83/9brEZnxYFC7D1rKCYKBHHjTc+thqf64aIEEROyQeuZNHxThNXy&#10;9GSBlfFH3tJhl1qRQzhWqKFLaaikjE1HDuPED8SZe/fBYcpnaKUJeMzhzspLpa6lw55zQ4cD3XfU&#10;7HdfTsMm3L19zOsXW39uX9elvZo979cbrc/PxtsbEInG9C/+cz+aPF+peTEtp7MC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h929MkAAADjAAAADwAAAAAAAAAA&#10;AAAAAACfAgAAZHJzL2Rvd25yZXYueG1sUEsFBgAAAAAEAAQA9wAAAJU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تشكيل مجموعات دعم بين الزملاء للمساعدة والمشاركة المتبادلة.</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تنظيم أنشطة اجتماعية وترفيهية لتعزيز الترابط بين الموظفين.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7BF7B1C5" wp14:editId="268F23D9">
                <wp:extent cx="5731510" cy="891540"/>
                <wp:effectExtent l="0" t="0" r="2540" b="22860"/>
                <wp:docPr id="13695481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2183278" name="مجموعة 47"/>
                        <wpg:cNvGrpSpPr/>
                        <wpg:grpSpPr>
                          <a:xfrm>
                            <a:off x="0" y="0"/>
                            <a:ext cx="5731510" cy="895351"/>
                            <a:chOff x="0" y="0"/>
                            <a:chExt cx="5878196" cy="918845"/>
                          </a:xfrm>
                        </wpg:grpSpPr>
                        <wpg:grpSp>
                          <wpg:cNvPr id="970287267" name="مجموعة 48"/>
                          <wpg:cNvGrpSpPr/>
                          <wpg:grpSpPr>
                            <a:xfrm>
                              <a:off x="0" y="0"/>
                              <a:ext cx="5878196" cy="918845"/>
                              <a:chOff x="0" y="0"/>
                              <a:chExt cx="6240348" cy="919070"/>
                            </a:xfrm>
                          </wpg:grpSpPr>
                          <wpg:grpSp>
                            <wpg:cNvPr id="1688579169" name="مجموعة 49"/>
                            <wpg:cNvGrpSpPr/>
                            <wpg:grpSpPr>
                              <a:xfrm>
                                <a:off x="0" y="169208"/>
                                <a:ext cx="5433072" cy="580613"/>
                                <a:chOff x="0" y="169208"/>
                                <a:chExt cx="5433072" cy="580613"/>
                              </a:xfrm>
                            </wpg:grpSpPr>
                            <wps:wsp>
                              <wps:cNvPr id="2903399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47255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683667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720656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نظام اتصالات فعال:</w:t>
                                </w:r>
                              </w:p>
                            </w:txbxContent>
                          </wps:txbx>
                          <wps:bodyPr wrap="square" rtlCol="1">
                            <a:spAutoFit/>
                          </wps:bodyPr>
                        </wps:wsp>
                      </wpg:grpSp>
                      <pic:pic xmlns:pic="http://schemas.openxmlformats.org/drawingml/2006/picture">
                        <pic:nvPicPr>
                          <pic:cNvPr id="105741725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Ne7aCwICAAA4x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54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zIzP&#10;5s0AAADjAAAADwAAAAAAAAAAAAAAAACqAgAAZHJzL2Rvd25yZXYueG1sUEsFBgAAAAAEAAQA+gAA&#10;AKQDAAAAAA==&#10;">
                  <v:group id="مجموعة 48" o:spid="_x0000_s254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0PNPPL&#10;AAAA4gAAAA8AAAAAAAAAAAAAAAAAqgIAAGRycy9kb3ducmV2LnhtbFBLBQYAAAAABAAEAPoAAACi&#10;AwAAAAA=&#10;">
                    <v:group id="مجموعة 49" o:spid="_x0000_s254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XpKPIyQAA&#10;AOMAAAAPAAAAAAAAAAAAAAAAAKoCAABkcnMvZG93bnJldi54bWxQSwUGAAAAAAQABAD6AAAAoAMA&#10;AAAA&#10;">
                      <v:shape id="شكل حر 50" o:spid="_x0000_s254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xUsgA&#10;AADiAAAADwAAAGRycy9kb3ducmV2LnhtbESPQYvCMBSE78L+h/AWvGmqpWKrURZBEPGg1WWvj+bZ&#10;lm1eShO1++83guBxmJlvmOW6N424U+dqywom4wgEcWF1zaWCy3k7moNwHlljY5kU/JGD9epjsMRM&#10;2wef6J77UgQIuwwVVN63mZSuqMigG9uWOHhX2xn0QXal1B0+Atw0chpFM2mw5rBQYUubiorf/GYU&#10;zPbJz/FYbJNTvosPjoz+1tYrNfzsvxYgPPX+HX61d1rBNI3iOE0nCTwvhT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c3FS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WxsYA&#10;AADjAAAADwAAAGRycy9kb3ducmV2LnhtbERPX2vCMBB/H/gdwgl7EU0t69RqlDEZ7HE68flszrTY&#10;XLom1vrtzWCwx/v9v9Wmt7XoqPWVYwXTSQKCuHC6YqPg8P0xnoPwAVlj7ZgU3MnDZj14WmGu3Y13&#10;1O2DETGEfY4KyhCaXEpflGTRT1xDHLmzay2GeLZG6hZvMdzWMk2SV2mx4thQYkPvJRWX/dUqwB/7&#10;dTy54Hx3MmY7ypp+pDOlnof92xJEoD78i//cnzrOn6YvszTLZgv4/SkCIN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5uWxsYAAADjAAAADwAAAAAAAAAAAAAAAACYAgAAZHJz&#10;L2Rvd25yZXYueG1sUEsFBgAAAAAEAAQA9QAAAIsDAAAAAA==&#10;" fillcolor="#a5a5a5 [2092]" stroked="f" strokeweight="1pt">
                        <v:stroke joinstyle="miter"/>
                      </v:roundrect>
                    </v:group>
                    <v:oval id="شكل بيضاوي 52" o:spid="_x0000_s255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BW8cA&#10;AADjAAAADwAAAGRycy9kb3ducmV2LnhtbERPX2vCMBB/H+w7hBv4NlMrRFeNMjYGDhRc3Xw+mrMt&#10;NpfSRFu//SIM9ni//7dcD7YRV+p87VjDZJyAIC6cqbnU8H34eJ6D8AHZYOOYNNzIw3r1+LDEzLie&#10;v+iah1LEEPYZaqhCaDMpfVGRRT92LXHkTq6zGOLZldJ02Mdw28g0SZS0WHNsqLClt4qKc36xGvbn&#10;08/t+LlNdqXrc9Xb9zQ1B61HT8PrAkSgIfyL/9wbE+dP1Hyq1Owlhft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eAVvHAAAA4wAAAA8AAAAAAAAAAAAAAAAAmAIAAGRy&#10;cy9kb3ducmV2LnhtbFBLBQYAAAAABAAEAPUAAACMAwAAAAA=&#10;" filled="f" strokecolor="#168489" strokeweight="1pt">
                      <v:stroke joinstyle="miter"/>
                    </v:oval>
                  </v:group>
                  <v:shape id="مربع نص 41" o:spid="_x0000_s255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jsMYA&#10;AADjAAAADwAAAGRycy9kb3ducmV2LnhtbERPS0/DMAy+I/EfIiNxY8kG61C3bJp4SDtwYZS71XhN&#10;ReNUjVm7f0+QkDj6e3uzm0KnzjSkNrKF+cyAIq6ja7mxUH283j2CSoLssItMFi6UYLe9vtpg6eLI&#10;73Q+SqNyCKcSLXiRvtQ61Z4CplnsiTN3ikNAyefQaDfgmMNDpxfGFDpgy7nBY09Pnuqv43ewIOL2&#10;80v1EtLhc3p7Hr2pl1hZe3sz7deghCb5F/+5Dy7PXz2sFqZYFv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gjsM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نظام اتصالات فعال:</w:t>
                          </w:r>
                        </w:p>
                      </w:txbxContent>
                    </v:textbox>
                  </v:shape>
                </v:group>
                <v:shape id="صورة 54" o:spid="_x0000_s255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HG/j/NAAAA4wAAAA8AAAAA&#10;AAAAAAAAAAAAnwIAAGRycy9kb3ducmV2LnhtbFBLBQYAAAAABAAEAPcAAACZAw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إنشاء قنوات اتصال واضحة لنقل المعلومات حول خطط التغيير.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تشجيع الموظفين على طرح أسئلتهم والتعبير عن مخاوفهم.</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9983A63" wp14:editId="6A65A66A">
                <wp:extent cx="5731510" cy="891540"/>
                <wp:effectExtent l="0" t="0" r="2540" b="22860"/>
                <wp:docPr id="16247177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738664" name="مجموعة 47"/>
                        <wpg:cNvGrpSpPr/>
                        <wpg:grpSpPr>
                          <a:xfrm>
                            <a:off x="0" y="0"/>
                            <a:ext cx="5731510" cy="895351"/>
                            <a:chOff x="0" y="0"/>
                            <a:chExt cx="5878196" cy="918845"/>
                          </a:xfrm>
                        </wpg:grpSpPr>
                        <wpg:grpSp>
                          <wpg:cNvPr id="845879753" name="مجموعة 48"/>
                          <wpg:cNvGrpSpPr/>
                          <wpg:grpSpPr>
                            <a:xfrm>
                              <a:off x="0" y="0"/>
                              <a:ext cx="5878196" cy="918845"/>
                              <a:chOff x="0" y="0"/>
                              <a:chExt cx="6240348" cy="919070"/>
                            </a:xfrm>
                          </wpg:grpSpPr>
                          <wpg:grpSp>
                            <wpg:cNvPr id="109416360" name="مجموعة 49"/>
                            <wpg:cNvGrpSpPr/>
                            <wpg:grpSpPr>
                              <a:xfrm>
                                <a:off x="0" y="169208"/>
                                <a:ext cx="5433072" cy="580613"/>
                                <a:chOff x="0" y="169208"/>
                                <a:chExt cx="5433072" cy="580613"/>
                              </a:xfrm>
                            </wpg:grpSpPr>
                            <wps:wsp>
                              <wps:cNvPr id="12197639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22205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99617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369687"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الاعتراف والتقدير:</w:t>
                                </w:r>
                              </w:p>
                            </w:txbxContent>
                          </wps:txbx>
                          <wps:bodyPr wrap="square" rtlCol="1">
                            <a:spAutoFit/>
                          </wps:bodyPr>
                        </wps:wsp>
                      </wpg:grpSp>
                      <pic:pic xmlns:pic="http://schemas.openxmlformats.org/drawingml/2006/picture">
                        <pic:nvPicPr>
                          <pic:cNvPr id="627506797"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w6SOAggAAOA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">
                <v:group id="مجموعة 47" o:spid="_x0000_s255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6nz3bL&#10;AAAA4gAAAA8AAAAAAAAAAAAAAAAAqgIAAGRycy9kb3ducmV2LnhtbFBLBQYAAAAABAAEAPoAAACi&#10;AwAAAAA=&#10;">
                  <v:group id="مجموعة 48" o:spid="_x0000_s255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9KJbrL&#10;AAAA4gAAAA8AAAAAAAAAAAAAAAAAqgIAAGRycy9kb3ducmV2LnhtbFBLBQYAAAAABAAEAPoAAACi&#10;AwAAAAA=&#10;">
                    <v:group id="مجموعة 49" o:spid="_x0000_s255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4g8fbIAAAA&#10;4gAAAA8AAAAAAAAAAAAAAAAAqgIAAGRycy9kb3ducmV2LnhtbFBLBQYAAAAABAAEAPoAAACfAwAA&#10;AAA=&#10;">
                      <v:shape id="شكل حر 50" o:spid="_x0000_s255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q7WsYA&#10;AADjAAAADwAAAGRycy9kb3ducmV2LnhtbERPzWrCQBC+C32HZQredGPE1ERXKQVBpAeNitchOybB&#10;7GzIrhrfvlso9Djf/yzXvWnEgzpXW1YwGUcgiAuray4VnI6b0RyE88gaG8uk4EUO1qu3wRIzbZ98&#10;oEfuSxFC2GWooPK+zaR0RUUG3di2xIG72s6gD2dXSt3hM4SbRsZRlEiDNYeGClv6qqi45XejINnN&#10;Lvt9sZkd8u3025HRZ229UsP3/nMBwlPv/8V/7q0O8+NJ+pFM0ziF358CAH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q7W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5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48cUA&#10;AADiAAAADwAAAGRycy9kb3ducmV2LnhtbESPzYrCMBSF94LvEK4wGxkTCxXpGEWUgVk6KrO+NnfS&#10;YnNTm0ytbz9ZCC4P549vtRlcI3rqQu1Zw3ymQBCX3tRsNZxPn+9LECEiG2w8k4YHBdisx6MVFsbf&#10;+Zv6Y7QijXAoUEMVY1tIGcqKHIaZb4mT9+s7hzHJzkrT4T2Nu0ZmSi2kw5rTQ4Ut7Soqr8c/pwFv&#10;7vBz8dGH/mLtfpq3w9TkWr9Nhu0HiEhDfIWf7S+jYbHMskzlKkEkpIQD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zjxxQAAAOIAAAAPAAAAAAAAAAAAAAAAAJgCAABkcnMv&#10;ZG93bnJldi54bWxQSwUGAAAAAAQABAD1AAAAigMAAAAA&#10;" fillcolor="#a5a5a5 [2092]" stroked="f" strokeweight="1pt">
                        <v:stroke joinstyle="miter"/>
                      </v:roundrect>
                    </v:group>
                    <v:oval id="شكل بيضاوي 52" o:spid="_x0000_s255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gR0scA&#10;AADjAAAADwAAAGRycy9kb3ducmV2LnhtbERPX2vCMBB/H+w7hBv4NpP2oWpnlLExUHDg6rbnoznb&#10;YnMpTWbrtzcDwcf7/b/lerStOFPvG8cakqkCQVw603Cl4fvw8TwH4QOywdYxabiQh/Xq8WGJuXED&#10;f9G5CJWIIexz1FCH0OVS+rImi37qOuLIHV1vMcSzr6TpcYjhtpWpUpm02HBsqLGjt5rKU/FnNexP&#10;x5/L73anPis3FNlg39PUHLSePI2vLyACjeEuvrk3Js5X2WKRJbN5Av8/RQDk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IEdLHAAAA4wAAAA8AAAAAAAAAAAAAAAAAmAIAAGRy&#10;cy9kb3ducmV2LnhtbFBLBQYAAAAABAAEAPUAAACMAwAAAAA=&#10;" filled="f" strokecolor="#168489" strokeweight="1pt">
                      <v:stroke joinstyle="miter"/>
                    </v:oval>
                  </v:group>
                  <v:shape id="مربع نص 41" o:spid="_x0000_s256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SXZskA&#10;AADjAAAADwAAAGRycy9kb3ducmV2LnhtbESPzU7DMBCE70i8g7VI3KjdAmkJdauKH6mHXijhvoqX&#10;OCJeR/HSpG+PkZA4jmbmG816O4VOnWhIbWQL85kBRVxH13JjoXp/vVmBSoLssItMFs6UYLu5vFhj&#10;6eLIb3Q6SqMyhFOJFrxIX2qdak8B0yz2xNn7jENAyXJotBtwzPDQ6YUxhQ7Ycl7w2NOTp/rr+B0s&#10;iLjd/Fy9hLT/mA7Pozf1PVbWXl9Nu0dQQpP8h//ae2dhYZZ3t8VDsVrC76f8B/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aSXZskAAADj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برامج الاعتراف والتقدير:</w:t>
                          </w:r>
                        </w:p>
                      </w:txbxContent>
                    </v:textbox>
                  </v:shape>
                </v:group>
                <v:shape id="صورة 54" o:spid="_x0000_s256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GtcLMAAAA4gAAAA8AAABkcnMvZG93bnJldi54bWxEj0FLAzEUhO9C/0N4BW82a8Xddm1aVCoI&#10;PbWr4vG5ee6uTV7WJLbrvzdCocdhZr5hFqvBGnEgHzrHCq4nGQji2umOGwUv1dPVDESIyBqNY1Lw&#10;SwFWy9HFAkvtjrylwy42IkE4lKigjbEvpQx1SxbDxPXEyft03mJM0jdSezwmuDVymmW5tNhxWmix&#10;p8eW6v3uxyrY+IePr3n1Zqrv7ft6Zm6K1/16o9TleLi/AxFpiOfwqf2sFeTT4jbLi3kB/5fSHZDL&#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Msa1wswAAADiAAAADwAAAAAA&#10;AAAAAAAAAACfAgAAZHJzL2Rvd25yZXYueG1sUEsFBgAAAAAEAAQA9wAAAJg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تصميم برامج للاعتراف بالجهود والإنجازات خلال فترات التغيير.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تقديم الحوافز والمكافآت للموظفين المتكيفين بنجاح مع التغييرات.</w:t>
      </w:r>
    </w:p>
    <w:p w:rsidR="00823856" w:rsidRPr="002A698D" w:rsidRDefault="00823856" w:rsidP="00823856">
      <w:r w:rsidRPr="002A078C">
        <w:rPr>
          <w:rFonts w:ascii="Sakkal Majalla" w:hAnsi="Sakkal Majalla"/>
          <w:noProof/>
          <w:sz w:val="34"/>
        </w:rPr>
        <w:lastRenderedPageBreak/>
        <mc:AlternateContent>
          <mc:Choice Requires="wpg">
            <w:drawing>
              <wp:inline distT="0" distB="0" distL="0" distR="0" wp14:anchorId="27BAAEA8" wp14:editId="68743418">
                <wp:extent cx="5731510" cy="891540"/>
                <wp:effectExtent l="0" t="0" r="2540" b="22860"/>
                <wp:docPr id="136601957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75237816" name="مجموعة 47"/>
                        <wpg:cNvGrpSpPr/>
                        <wpg:grpSpPr>
                          <a:xfrm>
                            <a:off x="0" y="0"/>
                            <a:ext cx="5731510" cy="895351"/>
                            <a:chOff x="0" y="0"/>
                            <a:chExt cx="5878196" cy="918845"/>
                          </a:xfrm>
                        </wpg:grpSpPr>
                        <wpg:grpSp>
                          <wpg:cNvPr id="258392666" name="مجموعة 48"/>
                          <wpg:cNvGrpSpPr/>
                          <wpg:grpSpPr>
                            <a:xfrm>
                              <a:off x="0" y="0"/>
                              <a:ext cx="5878196" cy="918845"/>
                              <a:chOff x="0" y="0"/>
                              <a:chExt cx="6240348" cy="919070"/>
                            </a:xfrm>
                          </wpg:grpSpPr>
                          <wpg:grpSp>
                            <wpg:cNvPr id="1999026502" name="مجموعة 49"/>
                            <wpg:cNvGrpSpPr/>
                            <wpg:grpSpPr>
                              <a:xfrm>
                                <a:off x="0" y="169208"/>
                                <a:ext cx="5433072" cy="580613"/>
                                <a:chOff x="0" y="169208"/>
                                <a:chExt cx="5433072" cy="580613"/>
                              </a:xfrm>
                            </wpg:grpSpPr>
                            <wps:wsp>
                              <wps:cNvPr id="21313326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47742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4430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7886522"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دعم التطوير المهني والشخصي:</w:t>
                                </w:r>
                              </w:p>
                            </w:txbxContent>
                          </wps:txbx>
                          <wps:bodyPr wrap="square" rtlCol="1">
                            <a:spAutoFit/>
                          </wps:bodyPr>
                        </wps:wsp>
                      </wpg:grpSp>
                      <pic:pic xmlns:pic="http://schemas.openxmlformats.org/drawingml/2006/picture">
                        <pic:nvPicPr>
                          <pic:cNvPr id="98657945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5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F/3dgELCAAA3x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256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OjCqsoA&#10;AADiAAAADwAAAAAAAAAAAAAAAACqAgAAZHJzL2Rvd25yZXYueG1sUEsFBgAAAAAEAAQA+gAAAKED&#10;AAAAAA==&#10;">
                  <v:group id="مجموعة 48" o:spid="_x0000_s256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RvjOsoA&#10;AADiAAAADwAAAAAAAAAAAAAAAACqAgAAZHJzL2Rvd25yZXYueG1sUEsFBgAAAAAEAAQA+gAAAKED&#10;AAAAAA==&#10;">
                    <v:group id="مجموعة 49" o:spid="_x0000_s256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DkKJ7IAAAA&#10;4wAAAA8AAAAAAAAAAAAAAAAAqgIAAGRycy9kb3ducmV2LnhtbFBLBQYAAAAABAAEAPoAAACfAwAA&#10;AAA=&#10;">
                      <v:shape id="شكل حر 50" o:spid="_x0000_s256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9kzskA&#10;AADjAAAADwAAAGRycy9kb3ducmV2LnhtbESPT2vCQBTE74LfYXmCN938IUFSVymCINKDRkuvj+xr&#10;Epp9G7Krpt++WxA8DjPzG2a9HU0n7jS41rKCeBmBIK6sbrlWcL3sFysQziNr7CyTgl9ysN1MJ2ss&#10;tH3wme6lr0WAsCtQQeN9X0jpqoYMuqXtiYP3bQeDPsihlnrAR4CbTiZRlEuDLYeFBnvaNVT9lDej&#10;ID9mX6dTtc/O5SH9cGT0p7ZeqflsfH8D4Wn0r/CzfdAKkjiN0zTJ8wz+P4U/ID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G9kz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UrcgA&#10;AADiAAAADwAAAGRycy9kb3ducmV2LnhtbESPT2vCQBTE70K/w/IKXqRuGqKR1FWkRfDon9LzM/u6&#10;Cc2+jdltjN/eLRQ8DjPzG2a5Hmwjeup87VjB6zQBQVw6XbNR8HnavixA+ICssXFMCm7kYb16Gi2x&#10;0O7KB+qPwYgIYV+ggiqEtpDSlxVZ9FPXEkfv23UWQ5SdkbrDa4TbRqZJMpcWa44LFbb0XlH5c/y1&#10;CvBi919nF5zvz8Z8TGbtMNEzpcbPw+YNRKAhPML/7Z1WkGdZnmfpIoW/S/EOy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35StyAAAAOIAAAAPAAAAAAAAAAAAAAAAAJgCAABk&#10;cnMvZG93bnJldi54bWxQSwUGAAAAAAQABAD1AAAAjQMAAAAA&#10;" fillcolor="#a5a5a5 [2092]" stroked="f" strokeweight="1pt">
                        <v:stroke joinstyle="miter"/>
                      </v:roundrect>
                    </v:group>
                    <v:oval id="شكل بيضاوي 52" o:spid="_x0000_s256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G48kA&#10;AADhAAAADwAAAGRycy9kb3ducmV2LnhtbESPQWvCQBSE7wX/w/KE3uqu0YqmrlIqgoUKNWrPj+wz&#10;CWbfhuzWxH/fLRR6HGbmG2a57m0tbtT6yrGG8UiBIM6dqbjQcDpun+YgfEA2WDsmDXfysF4NHpaY&#10;GtfxgW5ZKESEsE9RQxlCk0rp85Is+pFriKN3ca3FEGVbSNNiF+G2lolSM2mx4rhQYkNvJeXX7Ntq&#10;+Lxezvev9w+1L1yXzTq7SRJz1Ppx2L++gAjUh//wX3tnNMwX0+lEPY/h91F8A3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GG48kAAADhAAAADwAAAAAAAAAAAAAAAACYAgAA&#10;ZHJzL2Rvd25yZXYueG1sUEsFBgAAAAAEAAQA9QAAAI4DAAAAAA==&#10;" filled="f" strokecolor="#168489" strokeweight="1pt">
                      <v:stroke joinstyle="miter"/>
                    </v:oval>
                  </v:group>
                  <v:shape id="مربع نص 41" o:spid="_x0000_s256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Vnz8YA&#10;AADjAAAADwAAAGRycy9kb3ducmV2LnhtbERPS0vDQBC+C/6HZQre7KbBxhC7LcUH9ODFNt6H7JgN&#10;zc6G7Nik/94VBI/zvWezm32vLjTGLrCB1TIDRdwE23FroD693ZegoiBb7AOTgStF2G1vbzZY2TDx&#10;B12O0qoUwrFCA05kqLSOjSOPcRkG4sR9hdGjpHNstR1xSuG+13mWFdpjx6nB4UDPjprz8dsbELH7&#10;1bV+9fHwOb+/TC5r1lgbc7eY90+ghGb5F/+5DzbNLx4ey7JY5zn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Vnz8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دعم التطوير المهني والشخصي:</w:t>
                          </w:r>
                        </w:p>
                      </w:txbxContent>
                    </v:textbox>
                  </v:shape>
                </v:group>
                <v:shape id="صورة 54" o:spid="_x0000_s257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jUxHJAAAA4gAAAA8AAABkcnMvZG93bnJldi54bWxET89PwjAUvpv4PzSPxJt0qMA2KUQNJiac&#10;YGo4PtbnNmlfZ1th/vf2YOLxy/d7sRqsESfyoXOsYDLOQBDXTnfcKHitnq9zECEiazSOScEPBVgt&#10;Ly8WWGp35i2ddrERKYRDiQraGPtSylC3ZDGMXU+cuA/nLcYEfSO1x3MKt0beZNlMWuw4NbTY01NL&#10;9XH3bRVs/OPhs6jeTfW13a9zczt/O643Sl2Nhod7EJGG+C/+c79oBUU+m86Lu2nanC6lOyCXv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PyNTEckAAADiAAAADwAAAAAAAAAA&#10;AAAAAACfAgAAZHJzL2Rvd25yZXYueG1sUEsFBgAAAAAEAAQA9wAAAJU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توفير فرص التدريب والتطوير لاكتساب مهارات جديدة.</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المساعدة في إعادة توجيه المسارات الوظيفية والتخطيط للمستقبل.</w:t>
      </w:r>
    </w:p>
    <w:p w:rsidR="00823856" w:rsidRDefault="00823856" w:rsidP="00823856">
      <w:r w:rsidRPr="002A698D">
        <w:rPr>
          <w:rtl/>
        </w:rPr>
        <w:t>هذه الممارسات المتكاملة تساهم في تعزيز المرونة النفسية والعاطفية للموظفين، مما ينعكس إيجابا</w:t>
      </w:r>
      <w:r>
        <w:rPr>
          <w:rFonts w:hint="cs"/>
          <w:rtl/>
        </w:rPr>
        <w:t>ً</w:t>
      </w:r>
      <w:r w:rsidRPr="002A698D">
        <w:rPr>
          <w:rtl/>
        </w:rPr>
        <w:t xml:space="preserve"> على قدرتهم على التكيف والنجاح خلال فترات التغيير التنظيمي.</w:t>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F1BA5" w:rsidTr="001338CC">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3F1BA5" w:rsidRPr="00280E55" w:rsidRDefault="003F1BA5" w:rsidP="003F1BA5">
            <w:pPr>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drawing>
                <wp:inline distT="0" distB="0" distL="0" distR="0" wp14:anchorId="472D1064" wp14:editId="6B64237A">
                  <wp:extent cx="485140" cy="485140"/>
                  <wp:effectExtent l="0" t="0" r="0" b="0"/>
                  <wp:docPr id="526037248" name="Picture 52603724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3F1BA5" w:rsidRPr="00280E55" w:rsidRDefault="003F1BA5" w:rsidP="001338CC">
            <w:pPr>
              <w:pStyle w:val="NoSpacing"/>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3F1BA5" w:rsidRDefault="003F1BA5" w:rsidP="001338CC">
            <w:pPr>
              <w:jc w:val="center"/>
              <w:rPr>
                <w:rFonts w:ascii="Adobe Arabic" w:eastAsia="Times New Roman" w:hAnsi="Adobe Arabic" w:cs="Adobe Arabic"/>
                <w:b/>
                <w:bCs/>
                <w:color w:val="168489"/>
                <w:kern w:val="24"/>
                <w:sz w:val="44"/>
                <w:szCs w:val="44"/>
                <w:lang w:bidi="ar-SY"/>
              </w:rPr>
            </w:pPr>
          </w:p>
          <w:p w:rsidR="003F1BA5" w:rsidRPr="003F1BA5" w:rsidRDefault="003F1BA5" w:rsidP="003F1BA5">
            <w:pPr>
              <w:jc w:val="center"/>
              <w:rPr>
                <w:rFonts w:ascii="Adobe Arabic" w:eastAsia="Times New Roman" w:hAnsi="Adobe Arabic" w:cs="Adobe Arabic"/>
                <w:b/>
                <w:bCs/>
                <w:color w:val="168489"/>
                <w:kern w:val="24"/>
                <w:sz w:val="44"/>
                <w:szCs w:val="44"/>
                <w:rtl/>
                <w:lang w:bidi="ar-SY"/>
              </w:rPr>
            </w:pPr>
            <w:r w:rsidRPr="000A1016">
              <w:rPr>
                <w:rFonts w:ascii="Adobe Arabic" w:eastAsia="Times New Roman" w:hAnsi="Adobe Arabic" w:cs="Adobe Arabic"/>
                <w:b/>
                <w:bCs/>
                <w:color w:val="168489"/>
                <w:kern w:val="24"/>
                <w:sz w:val="44"/>
                <w:szCs w:val="44"/>
                <w:rtl/>
                <w:lang w:bidi="ar-SY"/>
              </w:rPr>
              <w:t xml:space="preserve">ناقش </w:t>
            </w:r>
            <w:bookmarkStart w:id="1" w:name="_Hlk170454043"/>
            <w:r w:rsidRPr="003F1BA5">
              <w:rPr>
                <w:rFonts w:ascii="Adobe Arabic" w:eastAsia="Times New Roman" w:hAnsi="Adobe Arabic" w:cs="Adobe Arabic" w:hint="cs"/>
                <w:b/>
                <w:bCs/>
                <w:color w:val="168489"/>
                <w:kern w:val="24"/>
                <w:sz w:val="44"/>
                <w:szCs w:val="44"/>
                <w:rtl/>
                <w:lang w:bidi="ar-SY"/>
              </w:rPr>
              <w:t>مع المجموعة أبرز التحديات التي تواجه إدارة الموارد البشرية في دعم الموظفين أثناء عملية التغيير. وكيف يمكن التغلّب عليها؟</w:t>
            </w:r>
          </w:p>
          <w:bookmarkEnd w:id="1"/>
          <w:p w:rsidR="003F1BA5" w:rsidRPr="00F9248C" w:rsidRDefault="003F1BA5" w:rsidP="001338CC">
            <w:pPr>
              <w:jc w:val="center"/>
              <w:rPr>
                <w:rFonts w:ascii="Sakkal Majalla" w:hAnsi="Sakkal Majalla"/>
                <w:b/>
                <w:bCs/>
                <w:color w:val="0000CC"/>
                <w:sz w:val="32"/>
                <w:szCs w:val="32"/>
                <w:lang w:val="en-GB"/>
              </w:rPr>
            </w:pPr>
          </w:p>
        </w:tc>
      </w:tr>
    </w:tbl>
    <w:p w:rsidR="003F1BA5" w:rsidRPr="00873F62" w:rsidRDefault="003F1BA5" w:rsidP="003F1BA5">
      <w:pPr>
        <w:rPr>
          <w:color w:val="C00000"/>
          <w:rtl/>
        </w:rPr>
      </w:pPr>
      <w:r w:rsidRPr="00873F62">
        <w:rPr>
          <w:noProof/>
          <w:color w:val="C00000"/>
        </w:rPr>
        <mc:AlternateContent>
          <mc:Choice Requires="wpg">
            <w:drawing>
              <wp:inline distT="0" distB="0" distL="0" distR="0" wp14:anchorId="2AE3CB4A" wp14:editId="7FFA9F9C">
                <wp:extent cx="4418827" cy="583961"/>
                <wp:effectExtent l="0" t="0" r="1270" b="6985"/>
                <wp:docPr id="1981252302" name="Group 8"/>
                <wp:cNvGraphicFramePr/>
                <a:graphic xmlns:a="http://schemas.openxmlformats.org/drawingml/2006/main">
                  <a:graphicData uri="http://schemas.microsoft.com/office/word/2010/wordprocessingGroup">
                    <wpg:wgp>
                      <wpg:cNvGrpSpPr/>
                      <wpg:grpSpPr>
                        <a:xfrm>
                          <a:off x="0" y="0"/>
                          <a:ext cx="4418827" cy="583961"/>
                          <a:chOff x="0" y="0"/>
                          <a:chExt cx="4418827" cy="583961"/>
                        </a:xfrm>
                      </wpg:grpSpPr>
                      <wpg:grpSp>
                        <wpg:cNvPr id="1499142881" name="Group 1499142881"/>
                        <wpg:cNvGrpSpPr/>
                        <wpg:grpSpPr>
                          <a:xfrm>
                            <a:off x="3803929" y="0"/>
                            <a:ext cx="614898" cy="545009"/>
                            <a:chOff x="3803929" y="0"/>
                            <a:chExt cx="614898" cy="545009"/>
                          </a:xfrm>
                        </wpg:grpSpPr>
                        <pic:pic xmlns:pic="http://schemas.openxmlformats.org/drawingml/2006/picture">
                          <pic:nvPicPr>
                            <pic:cNvPr id="5762197" name="Picture 5762197" descr="Activity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29506564" name="Rectangle: Rounded Corners 1429506564"/>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29353427" name="TextBox 17"/>
                        <wps:cNvSpPr txBox="1"/>
                        <wps:spPr>
                          <a:xfrm>
                            <a:off x="0" y="110886"/>
                            <a:ext cx="3599180" cy="473075"/>
                          </a:xfrm>
                          <a:prstGeom prst="rect">
                            <a:avLst/>
                          </a:prstGeom>
                          <a:noFill/>
                        </wps:spPr>
                        <wps:txbx>
                          <w:txbxContent>
                            <w:p w:rsidR="001338CC" w:rsidRPr="00280E55" w:rsidRDefault="001338CC"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wrap="square">
                          <a:spAutoFit/>
                        </wps:bodyPr>
                      </wps:wsp>
                    </wpg:wgp>
                  </a:graphicData>
                </a:graphic>
              </wp:inline>
            </w:drawing>
          </mc:Choice>
          <mc:Fallback>
            <w:pict>
              <v:group id="_x0000_s2571" style="width:347.95pt;height:46pt;mso-position-horizontal-relative:char;mso-position-vertical-relative:line" coordsize="44188,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">
                <v:group id="Group 1499142881" o:spid="_x0000_s2572" style="position:absolute;left:38039;width:6149;height:5450" coordorigin="38039" coordsize="6148,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VFXsyQAA&#10;AOMAAAAPAAAAAAAAAAAAAAAAAKoCAABkcnMvZG93bnJldi54bWxQSwUGAAAAAAQABAD6AAAAoAMA&#10;AAAA&#10;">
                  <v:shape id="Picture 5762197" o:spid="_x0000_s2573" type="#_x0000_t75" alt="Activity " style="position:absolute;left:39867;top:564;width:4321;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ehnHIAAAA4AAAAA8AAABkcnMvZG93bnJldi54bWxEj0FLAzEUhO+C/yE8wZvN7lpbXZsWKy30&#10;4sEqirfH5rlZ3LykSWy3/74pCB6HmfmGmS0G24s9hdg5VlCOChDEjdMdtwre39Y39yBiQtbYOyYF&#10;R4qwmF9ezLDW7sCvtN+mVmQIxxoVmJR8LWVsDFmMI+eJs/ftgsWUZWilDnjIcNvLqigm0mLHecGg&#10;p2dDzc/21yrAcRVuDXcvnr8+d6uP5bpgXyp1fTU8PYJINKT/8F97oxXcTSdV+TCF86F8BuT8B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RXoZxyAAAAOAAAAAPAAAAAAAAAAAA&#10;AAAAAJ8CAABkcnMvZG93bnJldi54bWxQSwUGAAAAAAQABAD3AAAAlAMAAAAA&#10;">
                    <v:imagedata r:id="rId105" o:title="Activity "/>
                  </v:shape>
                  <v:roundrect id="Rectangle: Rounded Corners 1429506564" o:spid="_x0000_s2574" style="position:absolute;left:38039;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uPIMcA&#10;AADjAAAADwAAAGRycy9kb3ducmV2LnhtbERPX0/CMBB/N/E7NGfim7QiDBwUoiQKPjIl8fFYz3XZ&#10;el3WCvPbUxMTH+/3/5brwbXiRH2oPWu4HykQxKU3NVcaPt5f7uYgQkQ22HomDT8UYL26vlpibvyZ&#10;93QqYiVSCIccNdgYu1zKUFpyGEa+I07cl+8dxnT2lTQ9nlO4a+VYqUw6rDk1WOxoY6lsim+noTnu&#10;muHtMJu9bq1T+4fNJxXPXuvbm+FpASLSEP/Ff+6dSfMn48epyqbZBH5/SgD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LjyDHAAAA4wAAAA8AAAAAAAAAAAAAAAAAmAIAAGRy&#10;cy9kb3ducmV2LnhtbFBLBQYAAAAABAAEAPUAAACMAwAAAAA=&#10;" fillcolor="#7a8696" strokecolor="#7a8696" strokeweight="1pt">
                    <v:stroke joinstyle="miter"/>
                  </v:roundrect>
                </v:group>
                <v:shape id="TextBox 17" o:spid="_x0000_s2575" type="#_x0000_t202" style="position:absolute;top:1108;width:35991;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SzC8YA&#10;AADjAAAADwAAAGRycy9kb3ducmV2LnhtbERPS2/CMAy+T+I/REbaDVIK7NERENpD4sBlrLtbjddU&#10;a5yq8Wj598skpB39vb3Zjb5VZ+pjE9jAYp6BIq6Cbbg2UH68zR5ARUG22AYmAxeKsNtObjZY2DDw&#10;O51PUqsUwrFAA06kK7SOlSOPcR464sR9hd6jpLOvte1xSOG+1XmW3WmPDacGhx09O6q+Tz/egIjd&#10;Ly7lq4+Hz/H4MrisWmNpzO103D+BEhrlX3x1H2yav8ofl+vlKr+Hv58SAHr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SzC8YAAADjAAAADwAAAAAAAAAAAAAAAACYAgAAZHJz&#10;L2Rvd25yZXYueG1sUEsFBgAAAAAEAAQA9QAAAIsDAAAAAA==&#10;" filled="f" stroked="f">
                  <v:textbox style="mso-fit-shape-to-text:t">
                    <w:txbxContent>
                      <w:p w:rsidR="001338CC" w:rsidRPr="00280E55" w:rsidRDefault="001338CC"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wrap anchorx="page"/>
                <w10:anchorlock/>
              </v:group>
            </w:pict>
          </mc:Fallback>
        </mc:AlternateContent>
      </w:r>
    </w:p>
    <w:p w:rsidR="003F1BA5" w:rsidRDefault="003F1BA5" w:rsidP="003F1BA5">
      <w:pPr>
        <w:pStyle w:val="a1"/>
        <w:rPr>
          <w:rFonts w:ascii="Sakkal Majalla" w:hAnsi="Sakkal Majalla" w:cs="Sakkal Majalla"/>
          <w:b w:val="0"/>
          <w:color w:val="000000" w:themeColor="text1"/>
          <w:sz w:val="34"/>
          <w:szCs w:val="34"/>
        </w:rPr>
      </w:pPr>
      <w:r w:rsidRPr="003F1BA5">
        <w:rPr>
          <w:rFonts w:ascii="Sakkal Majalla" w:hAnsi="Sakkal Majalla" w:cs="Sakkal Majalla"/>
          <w:b w:val="0"/>
          <w:color w:val="000000" w:themeColor="text1"/>
          <w:sz w:val="34"/>
          <w:szCs w:val="34"/>
          <w:rtl/>
        </w:rPr>
        <w:t>ماذا تفعل لو كنت في دور إدارة الموارد البشرية؟</w:t>
      </w:r>
    </w:p>
    <w:p w:rsidR="003F1BA5" w:rsidRPr="008D39CE" w:rsidRDefault="003F1BA5" w:rsidP="003F1BA5">
      <w:pPr>
        <w:pStyle w:val="a1"/>
      </w:pPr>
      <w:r w:rsidRPr="00853909">
        <w:rPr>
          <w:noProof/>
        </w:rPr>
        <mc:AlternateContent>
          <mc:Choice Requires="wpg">
            <w:drawing>
              <wp:inline distT="0" distB="0" distL="0" distR="0" wp14:anchorId="4CCA19AF" wp14:editId="00482BB7">
                <wp:extent cx="4406692" cy="586781"/>
                <wp:effectExtent l="0" t="0" r="0" b="3810"/>
                <wp:docPr id="587925980" name="Group 26"/>
                <wp:cNvGraphicFramePr/>
                <a:graphic xmlns:a="http://schemas.openxmlformats.org/drawingml/2006/main">
                  <a:graphicData uri="http://schemas.microsoft.com/office/word/2010/wordprocessingGroup">
                    <wpg:wgp>
                      <wpg:cNvGrpSpPr/>
                      <wpg:grpSpPr>
                        <a:xfrm>
                          <a:off x="0" y="0"/>
                          <a:ext cx="4406692" cy="586781"/>
                          <a:chOff x="0" y="0"/>
                          <a:chExt cx="4406692" cy="586781"/>
                        </a:xfrm>
                      </wpg:grpSpPr>
                      <wpg:grpSp>
                        <wpg:cNvPr id="1364340019" name="Group 1364340019"/>
                        <wpg:cNvGrpSpPr/>
                        <wpg:grpSpPr>
                          <a:xfrm>
                            <a:off x="3797654" y="0"/>
                            <a:ext cx="609038" cy="545009"/>
                            <a:chOff x="3797654" y="0"/>
                            <a:chExt cx="609038" cy="545009"/>
                          </a:xfrm>
                        </wpg:grpSpPr>
                        <pic:pic xmlns:pic="http://schemas.openxmlformats.org/drawingml/2006/picture">
                          <pic:nvPicPr>
                            <pic:cNvPr id="1817880298" name="Picture 1817880298" descr="Clock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0528573" name="Rectangle: Rounded Corners 197052857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0102806" name="TextBox 19"/>
                        <wps:cNvSpPr txBox="1"/>
                        <wps:spPr>
                          <a:xfrm>
                            <a:off x="0" y="113706"/>
                            <a:ext cx="3599180" cy="473075"/>
                          </a:xfrm>
                          <a:prstGeom prst="rect">
                            <a:avLst/>
                          </a:prstGeom>
                          <a:noFill/>
                        </wps:spPr>
                        <wps:txbx>
                          <w:txbxContent>
                            <w:p w:rsidR="001338CC" w:rsidRPr="00280E55" w:rsidRDefault="001338CC"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wrap="square">
                          <a:spAutoFit/>
                        </wps:bodyPr>
                      </wps:wsp>
                    </wpg:wgp>
                  </a:graphicData>
                </a:graphic>
              </wp:inline>
            </w:drawing>
          </mc:Choice>
          <mc:Fallback>
            <w:pict>
              <v:group id="_x0000_s2576" style="width:347pt;height:46.2pt;mso-position-horizontal-relative:char;mso-position-vertical-relative:line" coordsize="44066,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">
                <v:group id="Group 1364340019" o:spid="_x0000_s2577" style="position:absolute;left:37976;width:6090;height:5450" coordorigin="37976" coordsize="6090,5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oX3PIAAAA&#10;4wAAAA8AAAAAAAAAAAAAAAAAqgIAAGRycy9kb3ducmV2LnhtbFBLBQYAAAAABAAEAPoAAACfAwAA&#10;AAA=&#10;">
                  <v:shape id="Picture 1817880298" o:spid="_x0000_s2578" type="#_x0000_t75" alt="Clock " style="position:absolute;left:39746;top:1129;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F5PUOPNAAAA4wAAAA8AAAAA&#10;AAAAAAAAAAAAnwIAAGRycy9kb3ducmV2LnhtbFBLBQYAAAAABAAEAPcAAACZAwAAAAA=&#10;">
                    <v:imagedata r:id="rId107" o:title="Clock "/>
                  </v:shape>
                  <v:roundrect id="Rectangle: Rounded Corners 1970528573" o:spid="_x0000_s2579"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WKk8cA&#10;AADjAAAADwAAAGRycy9kb3ducmV2LnhtbERPX0/CMBB/N+E7NEfim7RCcDApRElUeGRowuO5nuuy&#10;9bqsFea3tyYmPN7v/602g2vFmfpQe9ZwP1EgiEtvaq40vB9f7hYgQkQ22HomDT8UYLMe3awwN/7C&#10;BzoXsRIphEOOGmyMXS5lKC05DBPfESfuy/cOYzr7SpoeLynctXKq1IN0WHNqsNjR1lLZFN9OQ/O5&#10;a4b9R5a9vlmnDrPtiYpnr/XteHh6BBFpiFfxv3tn0vxlpubTxTybwd9PC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VipPHAAAA4wAAAA8AAAAAAAAAAAAAAAAAmAIAAGRy&#10;cy9kb3ducmV2LnhtbFBLBQYAAAAABAAEAPUAAACMAwAAAAA=&#10;" fillcolor="#7a8696" strokecolor="#7a8696" strokeweight="1pt">
                    <v:stroke joinstyle="miter"/>
                  </v:roundrect>
                </v:group>
                <v:shape id="TextBox 19" o:spid="_x0000_s2580" type="#_x0000_t202" style="position:absolute;top:1137;width:35991;height:4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k08YA&#10;AADhAAAADwAAAGRycy9kb3ducmV2LnhtbESPwWrDMBBE74X+g9hCb43kQEPiRgmhTSCHXpo498Xa&#10;WqbWyljb2Pn7qlDocZiZN8x6O4VOXWlIbWQLxcyAIq6ja7mxUJ0PT0tQSZAddpHJwo0SbDf3d2ss&#10;XRz5g64naVSGcCrRghfpS61T7SlgmsWeOHufcQgoWQ6NdgOOGR46PTdmoQO2nBc89vTqqf46fQcL&#10;Im5X3Kp9SMfL9P42elM/Y2Xt48O0ewElNMl/+K99dBZWpjDzpVnA76P8Bv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Lk08YAAADhAAAADwAAAAAAAAAAAAAAAACYAgAAZHJz&#10;L2Rvd25yZXYueG1sUEsFBgAAAAAEAAQA9QAAAIsDAAAAAA==&#10;" filled="f" stroked="f">
                  <v:textbox style="mso-fit-shape-to-text:t">
                    <w:txbxContent>
                      <w:p w:rsidR="001338CC" w:rsidRPr="00280E55" w:rsidRDefault="001338CC"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wrap anchorx="page"/>
                <w10:anchorlock/>
              </v:group>
            </w:pict>
          </mc:Fallback>
        </mc:AlternateContent>
      </w:r>
    </w:p>
    <w:p w:rsidR="003F1BA5" w:rsidRDefault="003F1BA5" w:rsidP="003F1BA5">
      <w:pPr>
        <w:pStyle w:val="a2"/>
        <w:rPr>
          <w:lang w:bidi="ar-EG"/>
        </w:rPr>
      </w:pPr>
      <w:r w:rsidRPr="009704A8">
        <w:rPr>
          <w:rtl/>
          <w:lang w:bidi="ar-EG"/>
        </w:rPr>
        <w:t>20 دقيقة</w:t>
      </w:r>
    </w:p>
    <w:p w:rsidR="003F1BA5" w:rsidRDefault="003F1BA5" w:rsidP="003F1BA5">
      <w:pPr>
        <w:pStyle w:val="a2"/>
        <w:rPr>
          <w:b/>
          <w:bCs/>
          <w:rtl/>
          <w:lang w:bidi="ar-EG"/>
        </w:rPr>
      </w:pPr>
      <w:r w:rsidRPr="00DF5C59">
        <w:rPr>
          <w:b/>
          <w:bCs/>
          <w:noProof/>
        </w:rPr>
        <mc:AlternateContent>
          <mc:Choice Requires="wpg">
            <w:drawing>
              <wp:inline distT="0" distB="0" distL="0" distR="0" wp14:anchorId="6BC1B67D" wp14:editId="0182BD4C">
                <wp:extent cx="4404025" cy="586767"/>
                <wp:effectExtent l="0" t="0" r="0" b="3810"/>
                <wp:docPr id="675986709" name="Group 4095"/>
                <wp:cNvGraphicFramePr/>
                <a:graphic xmlns:a="http://schemas.openxmlformats.org/drawingml/2006/main">
                  <a:graphicData uri="http://schemas.microsoft.com/office/word/2010/wordprocessingGroup">
                    <wpg:wgp>
                      <wpg:cNvGrpSpPr/>
                      <wpg:grpSpPr>
                        <a:xfrm>
                          <a:off x="0" y="0"/>
                          <a:ext cx="4404025" cy="586767"/>
                          <a:chOff x="0" y="0"/>
                          <a:chExt cx="4404025" cy="586767"/>
                        </a:xfrm>
                      </wpg:grpSpPr>
                      <wpg:grpSp>
                        <wpg:cNvPr id="208305252" name="Group 208305252"/>
                        <wpg:cNvGrpSpPr/>
                        <wpg:grpSpPr>
                          <a:xfrm>
                            <a:off x="0" y="0"/>
                            <a:ext cx="3843037" cy="586767"/>
                            <a:chOff x="0" y="0"/>
                            <a:chExt cx="3843373" cy="586808"/>
                          </a:xfrm>
                        </wpg:grpSpPr>
                        <wps:wsp>
                          <wps:cNvPr id="687214002" name="Rectangle: Rounded Corners 68721400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9857194" name="TextBox 19"/>
                          <wps:cNvSpPr txBox="1"/>
                          <wps:spPr>
                            <a:xfrm>
                              <a:off x="0" y="113700"/>
                              <a:ext cx="3598860" cy="473108"/>
                            </a:xfrm>
                            <a:prstGeom prst="rect">
                              <a:avLst/>
                            </a:prstGeom>
                            <a:noFill/>
                          </wps:spPr>
                          <wps:txbx>
                            <w:txbxContent>
                              <w:p w:rsidR="001338CC" w:rsidRDefault="001338CC" w:rsidP="003F1BA5">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wps:txbx>
                          <wps:bodyPr wrap="square">
                            <a:spAutoFit/>
                          </wps:bodyPr>
                        </wps:wsp>
                      </wpg:grpSp>
                      <pic:pic xmlns:pic="http://schemas.openxmlformats.org/drawingml/2006/picture">
                        <pic:nvPicPr>
                          <pic:cNvPr id="1042818362" name="Picture 1042818362" descr="Book"/>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4007716" y="89454"/>
                            <a:ext cx="396309" cy="39632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_x0000_s2581" style="width:346.75pt;height:46.2pt;mso-position-horizontal-relative:char;mso-position-vertical-relative:line" coordsize="44040,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">
                <v:group id="Group 208305252" o:spid="_x0000_s2582" style="position:absolute;width:38430;height:5867" coordsize="38433,5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U9z5coA&#10;AADiAAAADwAAAAAAAAAAAAAAAACqAgAAZHJzL2Rvd25yZXYueG1sUEsFBgAAAAAEAAQA+gAAAKED&#10;AAAAAA==&#10;">
                  <v:roundrect id="Rectangle: Rounded Corners 687214002" o:spid="_x0000_s2583" style="position:absolute;left:37976;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gi8kA&#10;AADiAAAADwAAAGRycy9kb3ducmV2LnhtbESPQUvDQBSE70L/w/IEb3a3sTQldltqQVuPjRZ6fGaf&#10;2ZDs25Bd2/jvXUHwOMzMN8xqM7pOXGgIjWcNs6kCQVx503Ct4f3t+X4JIkRkg51n0vBNATbryc0K&#10;C+OvfKRLGWuRIBwK1GBj7AspQ2XJYZj6njh5n35wGJMcamkGvCa462Sm1EI6bDgtWOxpZ6lqyy+n&#10;of04tOPrKc9f9tap48PuTOWT1/rudtw+gog0xv/wX/tgNCyWeTabK5XB76V0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rAgi8kAAADiAAAADwAAAAAAAAAAAAAAAACYAgAA&#10;ZHJzL2Rvd25yZXYueG1sUEsFBgAAAAAEAAQA9QAAAI4DAAAAAA==&#10;" fillcolor="#7a8696" strokecolor="#7a8696" strokeweight="1pt">
                    <v:stroke joinstyle="miter"/>
                  </v:roundrect>
                  <v:shape id="TextBox 19" o:spid="_x0000_s2584" type="#_x0000_t202" style="position:absolute;top:1137;width:35988;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EB8YA&#10;AADjAAAADwAAAGRycy9kb3ducmV2LnhtbERPzU7CQBC+m/gOmyHxJtsSUSgshCgmHLyI9T7pDt2G&#10;7mzTHWl5e9bExON8/7Pejr5VF+pjE9hAPs1AEVfBNlwbKL/eHxegoiBbbAOTgStF2G7u79ZY2DDw&#10;J12OUqsUwrFAA06kK7SOlSOPcRo64sSdQu9R0tnX2vY4pHDf6lmWPWuPDacGhx29OqrOxx9vQMTu&#10;8mu59/HwPX68DS6r5lga8zAZdytQQqP8i//cB5vmz/LlYv6SL5/g96cEgN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EB8YAAADjAAAADwAAAAAAAAAAAAAAAACYAgAAZHJz&#10;L2Rvd25yZXYueG1sUEsFBgAAAAAEAAQA9QAAAIsDAAAAAA==&#10;" filled="f" stroked="f">
                    <v:textbox style="mso-fit-shape-to-text:t">
                      <w:txbxContent>
                        <w:p w:rsidR="001338CC" w:rsidRDefault="001338CC" w:rsidP="003F1BA5">
                          <w:pPr>
                            <w:rPr>
                              <w:rFonts w:eastAsia="Times New Roman" w:hAnsi="Adobe Arabic" w:cs="Adobe Arabic"/>
                              <w:b/>
                              <w:bCs/>
                              <w:color w:val="168489"/>
                              <w:kern w:val="24"/>
                              <w:sz w:val="48"/>
                              <w:szCs w:val="48"/>
                              <w:lang w:bidi="ar-SY"/>
                            </w:rPr>
                          </w:pPr>
                          <w:r>
                            <w:rPr>
                              <w:rFonts w:eastAsia="Times New Roman" w:hAnsi="Adobe Arabic" w:cs="Adobe Arabic" w:hint="cs"/>
                              <w:b/>
                              <w:bCs/>
                              <w:color w:val="168489"/>
                              <w:kern w:val="24"/>
                              <w:sz w:val="48"/>
                              <w:szCs w:val="48"/>
                              <w:rtl/>
                              <w:lang w:bidi="ar-SY"/>
                            </w:rPr>
                            <w:t>نوع</w:t>
                          </w:r>
                          <w:r>
                            <w:rPr>
                              <w:rFonts w:eastAsia="Times New Roman" w:hAnsi="Adobe Arabic" w:cs="Adobe Arabic"/>
                              <w:b/>
                              <w:bCs/>
                              <w:color w:val="168489"/>
                              <w:kern w:val="24"/>
                              <w:sz w:val="48"/>
                              <w:szCs w:val="48"/>
                              <w:rtl/>
                              <w:lang w:bidi="ar-SY"/>
                            </w:rPr>
                            <w:t xml:space="preserve"> النشاط:</w:t>
                          </w:r>
                        </w:p>
                      </w:txbxContent>
                    </v:textbox>
                  </v:shape>
                </v:group>
                <v:shape id="Picture 1042818362" o:spid="_x0000_s2585" type="#_x0000_t75" alt="Book" style="position:absolute;left:40077;top:894;width:3963;height:3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JYPGAAAA4wAAAA8AAABkcnMvZG93bnJldi54bWxET19rwjAQfxf2HcIN9mZTu66UzihDEPY0&#10;mHOwx6M5m2JzqU1su2+/DAQf7/f/1tvZdmKkwbeOFaySFARx7XTLjYLj135ZgvABWWPnmBT8koft&#10;5mGxxkq7iT9pPIRGxBD2FSowIfSVlL42ZNEnrieO3MkNFkM8h0bqAacYbjuZpWkhLbYcGwz2tDNU&#10;nw9Xq6A4mbkP5wlH83H9fnGX/CJ/cqWeHue3VxCB5nAX39zvOs5P86xclc9FBv8/RQDk5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X4lg8YAAADjAAAADwAAAAAAAAAAAAAA&#10;AACfAgAAZHJzL2Rvd25yZXYueG1sUEsFBgAAAAAEAAQA9wAAAJIDAAAAAA==&#10;">
                  <v:imagedata r:id="rId109" o:title="Book"/>
                </v:shape>
                <w10:wrap anchorx="page"/>
                <w10:anchorlock/>
              </v:group>
            </w:pict>
          </mc:Fallback>
        </mc:AlternateContent>
      </w:r>
    </w:p>
    <w:p w:rsidR="003F1BA5" w:rsidRDefault="003F1BA5" w:rsidP="003F1BA5">
      <w:pPr>
        <w:pStyle w:val="a1"/>
        <w:rPr>
          <w:rFonts w:ascii="Sakkal Majalla" w:hAnsi="Sakkal Majalla" w:cs="Sakkal Majalla"/>
          <w:b w:val="0"/>
          <w:color w:val="000000" w:themeColor="text1"/>
          <w:sz w:val="34"/>
          <w:szCs w:val="34"/>
          <w:lang w:bidi="ar-EG"/>
        </w:rPr>
      </w:pPr>
      <w:r w:rsidRPr="000A1016">
        <w:rPr>
          <w:rFonts w:ascii="Sakkal Majalla" w:hAnsi="Sakkal Majalla" w:cs="Sakkal Majalla"/>
          <w:b w:val="0"/>
          <w:color w:val="000000" w:themeColor="text1"/>
          <w:sz w:val="34"/>
          <w:szCs w:val="34"/>
          <w:rtl/>
          <w:lang w:bidi="ar-EG"/>
        </w:rPr>
        <w:t xml:space="preserve">نشاط تعاوني </w:t>
      </w:r>
    </w:p>
    <w:p w:rsidR="003F1BA5" w:rsidRPr="008D39CE" w:rsidRDefault="003F1BA5" w:rsidP="003F1BA5">
      <w:pPr>
        <w:pStyle w:val="a1"/>
      </w:pPr>
      <w:r w:rsidRPr="00853909">
        <w:rPr>
          <w:noProof/>
        </w:rPr>
        <mc:AlternateContent>
          <mc:Choice Requires="wpg">
            <w:drawing>
              <wp:inline distT="0" distB="0" distL="0" distR="0" wp14:anchorId="0FA4AD0E" wp14:editId="3B8FBE84">
                <wp:extent cx="4435062" cy="545009"/>
                <wp:effectExtent l="0" t="0" r="3810" b="26670"/>
                <wp:docPr id="1971134360"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84989206" name="Picture 84989206" descr="Goal "/>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623149216" name="Rectangle: Rounded Corners 62314921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1885846" name="TextBox 23"/>
                        <wps:cNvSpPr txBox="1"/>
                        <wps:spPr>
                          <a:xfrm>
                            <a:off x="0" y="64265"/>
                            <a:ext cx="3600450" cy="473075"/>
                          </a:xfrm>
                          <a:prstGeom prst="rect">
                            <a:avLst/>
                          </a:prstGeom>
                          <a:noFill/>
                        </wps:spPr>
                        <wps:txbx>
                          <w:txbxContent>
                            <w:p w:rsidR="001338CC" w:rsidRPr="00280E55" w:rsidRDefault="001338CC"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أهداف </w:t>
                              </w:r>
                              <w:bookmarkStart w:id="2" w:name="_GoBack"/>
                              <w:bookmarkEnd w:id="2"/>
                              <w:r w:rsidRPr="00280E55">
                                <w:rPr>
                                  <w:rFonts w:ascii="Adobe Arabic" w:eastAsia="Times New Roman" w:hAnsi="Adobe Arabic" w:cs="Adobe Arabic"/>
                                  <w:b/>
                                  <w:bCs/>
                                  <w:color w:val="168489"/>
                                  <w:kern w:val="24"/>
                                  <w:sz w:val="48"/>
                                  <w:szCs w:val="48"/>
                                  <w:rtl/>
                                  <w:lang w:bidi="ar-SY"/>
                                </w:rPr>
                                <w:t>النشاط:</w:t>
                              </w:r>
                            </w:p>
                          </w:txbxContent>
                        </wps:txbx>
                        <wps:bodyPr wrap="square">
                          <a:spAutoFit/>
                        </wps:bodyPr>
                      </wps:wsp>
                    </wpg:wgp>
                  </a:graphicData>
                </a:graphic>
              </wp:inline>
            </w:drawing>
          </mc:Choice>
          <mc:Fallback>
            <w:pict>
              <v:group id="_x0000_s258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">
                <v:shape id="Picture 84989206" o:spid="_x0000_s2587" type="#_x0000_t75" alt="Goal " style="position:absolute;left:40030;top:564;width:4320;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l1WjJAAAA4QAAAA8AAABkcnMvZG93bnJldi54bWxEj0FrwkAUhO+F/oflFbyUulFEktRViijt&#10;QQqx7f01+0xCd9+G7BqTf+8KBY/DzHzDrDaDNaKnzjeOFcymCQji0umGKwXfX/uXFIQPyBqNY1Iw&#10;kofN+vFhhbl2Fy6oP4ZKRAj7HBXUIbS5lL6syaKfupY4eifXWQxRdpXUHV4i3Bo5T5KltNhwXKix&#10;pW1N5d/xbBUsnk9VYT6LMWT6913/jId+Zw5KTZ6Gt1cQgYZwD/+3P7SCdJGl2TxZwu1RfANyfQ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eXVaMkAAADhAAAADwAAAAAAAAAA&#10;AAAAAACfAgAAZHJzL2Rvd25yZXYueG1sUEsFBgAAAAAEAAQA9wAAAJUDAAAAAA==&#10;">
                  <v:imagedata r:id="rId111" o:title="Goal "/>
                </v:shape>
                <v:roundrect id="Rectangle: Rounded Corners 623149216" o:spid="_x0000_s2588" style="position:absolute;left:38333;width:457;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6uF8oA&#10;AADiAAAADwAAAGRycy9kb3ducmV2LnhtbESPQUvDQBSE74L/YXmCN7tJKqmN3RYtqO2x0UKPr9ln&#10;NiT7NmTXNv77rlDwOMzMN8xiNdpOnGjwjWMF6SQBQVw53XCt4Ovz7eEJhA/IGjvHpOCXPKyWtzcL&#10;LLQ7845OZahFhLAvUIEJoS+k9JUhi37ieuLofbvBYohyqKUe8BzhtpNZkuTSYsNxwWBPa0NVW/5Y&#10;Be1x047b/Wz2/mFsspuuD1S+OqXu78aXZxCBxvAfvrY3WkGeTdPHeZbm8Hcp3gG5v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2urhfKAAAA4gAAAA8AAAAAAAAAAAAAAAAAmAIA&#10;AGRycy9kb3ducmV2LnhtbFBLBQYAAAAABAAEAPUAAACPAwAAAAA=&#10;" fillcolor="#7a8696" strokecolor="#7a8696" strokeweight="1pt">
                  <v:stroke joinstyle="miter"/>
                </v:roundrect>
                <v:shape id="TextBox 23" o:spid="_x0000_s2589" type="#_x0000_t202" style="position:absolute;top:642;width:36004;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iH8UA&#10;AADjAAAADwAAAGRycy9kb3ducmV2LnhtbERPS0vDQBC+C/6HZQRvdhMxIcRuS/EBPXixjfchO2aD&#10;2dmQHZv033cLgsf53rPeLn5QJ5piH9hAvspAEbfB9twZaI7vDxWoKMgWh8Bk4EwRtpvbmzXWNsz8&#10;SaeDdCqFcKzRgBMZa61j68hjXIWROHHfYfIo6Zw6bSecU7gf9GOWldpjz6nB4Ugvjtqfw683IGJ3&#10;+bl583H/tXy8zi5rC2yMub9bds+ghBb5F/+59zbNL8q8qorqqYTrTwkAv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GIfxQAAAOMAAAAPAAAAAAAAAAAAAAAAAJgCAABkcnMv&#10;ZG93bnJldi54bWxQSwUGAAAAAAQABAD1AAAAigMAAAAA&#10;" filled="f" stroked="f">
                  <v:textbox style="mso-fit-shape-to-text:t">
                    <w:txbxContent>
                      <w:p w:rsidR="001338CC" w:rsidRPr="00280E55" w:rsidRDefault="001338CC" w:rsidP="003F1BA5">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أهداف </w:t>
                        </w:r>
                        <w:bookmarkStart w:id="3" w:name="_GoBack"/>
                        <w:bookmarkEnd w:id="3"/>
                        <w:r w:rsidRPr="00280E55">
                          <w:rPr>
                            <w:rFonts w:ascii="Adobe Arabic" w:eastAsia="Times New Roman" w:hAnsi="Adobe Arabic" w:cs="Adobe Arabic"/>
                            <w:b/>
                            <w:bCs/>
                            <w:color w:val="168489"/>
                            <w:kern w:val="24"/>
                            <w:sz w:val="48"/>
                            <w:szCs w:val="48"/>
                            <w:rtl/>
                            <w:lang w:bidi="ar-SY"/>
                          </w:rPr>
                          <w:t>النشاط:</w:t>
                        </w:r>
                      </w:p>
                    </w:txbxContent>
                  </v:textbox>
                </v:shape>
                <w10:wrap anchorx="page"/>
                <w10:anchorlock/>
              </v:group>
            </w:pict>
          </mc:Fallback>
        </mc:AlternateContent>
      </w:r>
    </w:p>
    <w:p w:rsidR="003F1BA5" w:rsidRPr="003F1BA5" w:rsidRDefault="003F1BA5" w:rsidP="003F1BA5">
      <w:pPr>
        <w:pStyle w:val="a2"/>
        <w:numPr>
          <w:ilvl w:val="0"/>
          <w:numId w:val="31"/>
        </w:numPr>
        <w:rPr>
          <w:rtl/>
        </w:rPr>
      </w:pPr>
      <w:r w:rsidRPr="003F1BA5">
        <w:rPr>
          <w:rtl/>
        </w:rPr>
        <w:t>تحديد أبرز التحديات التي تواجه دعم الموظفين أثناء التغيير</w:t>
      </w:r>
    </w:p>
    <w:p w:rsidR="003F1BA5" w:rsidRPr="003F1BA5" w:rsidRDefault="003F1BA5" w:rsidP="003F1BA5">
      <w:pPr>
        <w:pStyle w:val="a2"/>
        <w:numPr>
          <w:ilvl w:val="0"/>
          <w:numId w:val="31"/>
        </w:numPr>
        <w:rPr>
          <w:rtl/>
        </w:rPr>
      </w:pPr>
      <w:r w:rsidRPr="003F1BA5">
        <w:rPr>
          <w:rtl/>
        </w:rPr>
        <w:t>التفكير في كيفية التغلب على هذه التحديات</w:t>
      </w:r>
    </w:p>
    <w:p w:rsidR="003F1BA5" w:rsidRDefault="002B0E56" w:rsidP="002B0E56">
      <w:pPr>
        <w:ind w:left="-897"/>
      </w:pPr>
      <w:r>
        <w:rPr>
          <w:noProof/>
        </w:rPr>
        <w:lastRenderedPageBreak/>
        <mc:AlternateContent>
          <mc:Choice Requires="wps">
            <w:drawing>
              <wp:inline distT="0" distB="0" distL="0" distR="0" wp14:anchorId="376661E7" wp14:editId="2ACDEA03">
                <wp:extent cx="6764948" cy="7272997"/>
                <wp:effectExtent l="0" t="0" r="17145" b="23495"/>
                <wp:docPr id="12441798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4948" cy="7272997"/>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590" style="width:532.65pt;height:572.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3F1BA5" w:rsidRPr="002A698D" w:rsidRDefault="003F1BA5" w:rsidP="003F1BA5">
      <w:pPr>
        <w:jc w:val="center"/>
      </w:pPr>
      <w:r>
        <w:rPr>
          <w:noProof/>
        </w:rPr>
        <w:drawing>
          <wp:inline distT="0" distB="0" distL="0" distR="0" wp14:anchorId="6F9A490A" wp14:editId="61422900">
            <wp:extent cx="1563370" cy="1219200"/>
            <wp:effectExtent l="0" t="0" r="0" b="0"/>
            <wp:docPr id="1002566082" name="Picture 1002566082"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72" cstate="print">
                      <a:duotone>
                        <a:schemeClr val="accent3">
                          <a:shade val="45000"/>
                          <a:satMod val="135000"/>
                        </a:schemeClr>
                        <a:prstClr val="white"/>
                      </a:duotone>
                      <a:extLst>
                        <a:ext uri="{28A0092B-C50C-407E-A947-70E740481C1C}">
                          <a14:useLocalDpi xmlns:a14="http://schemas.microsoft.com/office/drawing/2010/main" val="0"/>
                        </a:ext>
                      </a:extLst>
                    </a:blip>
                    <a:srcRect t="11632" b="10356"/>
                    <a:stretch/>
                  </pic:blipFill>
                  <pic:spPr bwMode="auto">
                    <a:xfrm>
                      <a:off x="0" y="0"/>
                      <a:ext cx="1563370" cy="1219200"/>
                    </a:xfrm>
                    <a:prstGeom prst="rect">
                      <a:avLst/>
                    </a:prstGeom>
                    <a:noFill/>
                    <a:ln>
                      <a:noFill/>
                    </a:ln>
                    <a:extLst>
                      <a:ext uri="{53640926-AAD7-44D8-BBD7-CCE9431645EC}">
                        <a14:shadowObscured xmlns:a14="http://schemas.microsoft.com/office/drawing/2010/main"/>
                      </a:ext>
                    </a:extLst>
                  </pic:spPr>
                </pic:pic>
              </a:graphicData>
            </a:graphic>
          </wp:inline>
        </w:drawing>
      </w:r>
    </w:p>
    <w:p w:rsidR="00823856" w:rsidRPr="0071603A" w:rsidRDefault="00823856" w:rsidP="003F1BA5">
      <w:pPr>
        <w:pageBreakBefore/>
      </w:pPr>
      <w:r w:rsidRPr="002A078C">
        <w:rPr>
          <w:rFonts w:ascii="Sakkal Majalla" w:hAnsi="Sakkal Majalla"/>
          <w:noProof/>
          <w:color w:val="002060"/>
          <w:sz w:val="34"/>
        </w:rPr>
        <w:lastRenderedPageBreak/>
        <mc:AlternateContent>
          <mc:Choice Requires="wpg">
            <w:drawing>
              <wp:inline distT="0" distB="0" distL="0" distR="0" wp14:anchorId="23200CBF" wp14:editId="1B1E104D">
                <wp:extent cx="5731510" cy="895350"/>
                <wp:effectExtent l="0" t="0" r="21590" b="19050"/>
                <wp:docPr id="8071618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80504603"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74080305" name="مجموعة 39"/>
                        <wpg:cNvGrpSpPr/>
                        <wpg:grpSpPr>
                          <a:xfrm>
                            <a:off x="0" y="0"/>
                            <a:ext cx="5731510" cy="895350"/>
                            <a:chOff x="0" y="0"/>
                            <a:chExt cx="5878196" cy="918845"/>
                          </a:xfrm>
                        </wpg:grpSpPr>
                        <wpg:grpSp>
                          <wpg:cNvPr id="223182813" name="مجموعة 40"/>
                          <wpg:cNvGrpSpPr/>
                          <wpg:grpSpPr>
                            <a:xfrm>
                              <a:off x="0" y="0"/>
                              <a:ext cx="5878196" cy="918845"/>
                              <a:chOff x="0" y="0"/>
                              <a:chExt cx="6240348" cy="919070"/>
                            </a:xfrm>
                          </wpg:grpSpPr>
                          <wpg:grpSp>
                            <wpg:cNvPr id="771454650" name="مجموعة 41"/>
                            <wpg:cNvGrpSpPr/>
                            <wpg:grpSpPr>
                              <a:xfrm>
                                <a:off x="0" y="169208"/>
                                <a:ext cx="5433072" cy="580613"/>
                                <a:chOff x="0" y="169208"/>
                                <a:chExt cx="5433072" cy="580613"/>
                              </a:xfrm>
                            </wpg:grpSpPr>
                            <wps:wsp>
                              <wps:cNvPr id="13689384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24564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268357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6932765" name="مربع نص 41"/>
                          <wps:cNvSpPr txBox="1"/>
                          <wps:spPr>
                            <a:xfrm>
                              <a:off x="204484" y="256983"/>
                              <a:ext cx="4616071" cy="387740"/>
                            </a:xfrm>
                            <a:prstGeom prst="rect">
                              <a:avLst/>
                            </a:prstGeom>
                            <a:noFill/>
                          </wps:spPr>
                          <wps:txbx>
                            <w:txbxContent>
                              <w:p w:rsidR="001338CC" w:rsidRPr="00B0570E"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وتنفيذ برامج الدعم أثناء التغيير</w:t>
                                </w:r>
                              </w:p>
                            </w:txbxContent>
                          </wps:txbx>
                          <wps:bodyPr wrap="square" rtlCol="1">
                            <a:spAutoFit/>
                          </wps:bodyPr>
                        </wps:wsp>
                      </wpg:grpSp>
                    </wpg:wgp>
                  </a:graphicData>
                </a:graphic>
              </wp:inline>
            </w:drawing>
          </mc:Choice>
          <mc:Fallback>
            <w:pict>
              <v:group id="_x0000_s259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">
                <v:shape id="صورة 38" o:spid="_x0000_s259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Y6nPKAAAA4gAAAA8AAABkcnMvZG93bnJldi54bWxEj0FrwkAUhO+F/oflFXqru21skNRVRCx4&#10;EWss9PrIvmZDs2/T7DbGf+8KQo/DzHzDzJeja8VAfWg8a3ieKBDElTcN1xo+j+9PMxAhIhtsPZOG&#10;MwVYLu7v5lgYf+IDDWWsRYJwKFCDjbErpAyVJYdh4jvi5H373mFMsq+l6fGU4K6VL0rl0mHDacFi&#10;R2tL1U/55zRkm2HcZOv9LnzZ7vhbulUTDh9aPz6MqzcQkcb4H761t0ZDPlOvapqrDK6X0h2Qiw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vY6nPKAAAA4gAAAA8AAAAAAAAA&#10;AAAAAAAAnwIAAGRycy9kb3ducmV2LnhtbFBLBQYAAAAABAAEAPcAAACWAwAAAAA=&#10;">
                  <v:imagedata r:id="rId66" o:title=""/>
                </v:shape>
                <v:group id="مجموعة 39" o:spid="_x0000_s25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Eh0MoA&#10;AADiAAAADwAAAAAAAAAAAAAAAACqAgAAZHJzL2Rvd25yZXYueG1sUEsFBgAAAAAEAAQA+gAAAKED&#10;AAAAAA==&#10;">
                  <v:group id="مجموعة 40" o:spid="_x0000_s25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sYV2coA&#10;AADiAAAADwAAAAAAAAAAAAAAAACqAgAAZHJzL2Rvd25yZXYueG1sUEsFBgAAAAAEAAQA+gAAAKED&#10;AAAAAA==&#10;">
                    <v:group id="مجموعة 41" o:spid="_x0000_s25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pZ2NqyQAA&#10;AOIAAAAPAAAAAAAAAAAAAAAAAKoCAABkcnMvZG93bnJldi54bWxQSwUGAAAAAAQABAD6AAAAoAMA&#10;AAAA&#10;">
                      <v:shape id="شكل حر 42" o:spid="_x0000_s25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EkDcYA&#10;AADjAAAADwAAAGRycy9kb3ducmV2LnhtbERPzW7CMAy+T9o7RJ7EbSTQCkohoAmBtsMuYzyA1Zim&#10;o3G6JoPy9sukSRz9/Xu1GVwrLtSHxrOGyViBIK68abjWcPzcPxcgQkQ22HomDTcKsFk/PqywNP7K&#10;H3Q5xFqkEA4larAxdqWUobLkMIx9R5y4k+8dxnT2tTQ9XlO4a+VUqZl02HBqsNjR1lJ1Pvw4DUbl&#10;O5fPX+e0/X636mti4jkzWo+ehpcliEhDvIv/3W8mzc9mxSIr8mIKfz8lA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EkDc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gCacsA&#10;AADjAAAADwAAAGRycy9kb3ducmV2LnhtbESPQU/DMAyF70j8h8iTuLFk0ehQWTYNpCEEHNiGtqvV&#10;mLYicaomW8u/JwckjvZ7fu/zcj16Jy7UxzawgdlUgSCugm25NvB52N7eg4gJ2aILTAZ+KMJ6dX21&#10;xNKGgXd02ada5BCOJRpoUupKKWPVkMc4DR1x1r5C7zHlsa+l7XHI4d5JrVQhPbacGxrs6Kmh6nt/&#10;9gYWH9vzEJ+Lw+vj0b23yp02+o2NuZmMmwcQicb0b/67frEZXys9vyvmOkPnn/IC5O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E6AJpywAAAOMAAAAPAAAAAAAAAAAAAAAAAJgC&#10;AABkcnMvZG93bnJldi54bWxQSwUGAAAAAAQABAD1AAAAkAMAAAAA&#10;" fillcolor="#168489" stroked="f" strokeweight="1pt">
                        <v:stroke joinstyle="miter"/>
                      </v:roundrect>
                    </v:group>
                    <v:oval id="شكل بيضاوي 44" o:spid="_x0000_s25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uMcsA&#10;AADjAAAADwAAAGRycy9kb3ducmV2LnhtbESP0U4CMRBF3038h2ZMfJMuoEBWCjEmRGJiCMUPGLfD&#10;dnU7XbcV1r93Hkx4nJk7996zXA+hVSfqUxPZwHhUgCKuomu4NvB+2NwtQKWM7LCNTAZ+KcF6dX21&#10;xNLFM+/pZHOtxIRTiQZ8zl2pdao8BUyj2BHL7Rj7gFnGvtaux7OYh1ZPimKmAzYsCR47evZUfdmf&#10;YMAOB7t7OdY6vln/+jH+jN9hvzXm9mZ4egSVacgX8f/31kn9+2IyW0wf5kIhTLIAvfo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XG4xywAAAOMAAAAPAAAAAAAAAAAAAAAAAJgC&#10;AABkcnMvZG93bnJldi54bWxQSwUGAAAAAAQABAD1AAAAkAMAAAAA&#10;" filled="f" strokecolor="#a5a5a5 [2092]" strokeweight="1pt">
                      <v:stroke joinstyle="miter"/>
                    </v:oval>
                  </v:group>
                  <v:shape id="مربع نص 41" o:spid="_x0000_s2599"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zMgA&#10;AADiAAAADwAAAGRycy9kb3ducmV2LnhtbESPQUvDQBSE74L/YXlCb3a3LY0auy1FK/TgxRrvj+wz&#10;G8y+Ddlnk/57VxA8DjPzDbPZTaFTZxpSG9nCYm5AEdfRtdxYqN5fbu9BJUF22EUmCxdKsNteX22w&#10;dHHkNzqfpFEZwqlEC16kL7VOtaeAaR574ux9xiGgZDk02g04Znjo9NKYQgdsOS947OnJU/11+g4W&#10;RNx+cakOIR0/ptfn0Zt6jZW1s5tp/whKaJL/8F/76CysTPGwWt4Va/i9lO+A3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6wvMyAAAAOIAAAAPAAAAAAAAAAAAAAAAAJgCAABk&#10;cnMvZG93bnJldi54bWxQSwUGAAAAAAQABAD1AAAAjQMAAAAA&#10;" filled="f" stroked="f">
                    <v:textbox style="mso-fit-shape-to-text:t">
                      <w:txbxContent>
                        <w:p w:rsidR="001338CC" w:rsidRPr="00B0570E"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وتنفيذ برامج الدعم أثناء التغيير</w:t>
                          </w:r>
                        </w:p>
                      </w:txbxContent>
                    </v:textbox>
                  </v:shape>
                </v:group>
                <w10:wrap anchorx="page"/>
                <w10:anchorlock/>
              </v:group>
            </w:pict>
          </mc:Fallback>
        </mc:AlternateContent>
      </w:r>
    </w:p>
    <w:p w:rsidR="00823856" w:rsidRDefault="00823856" w:rsidP="00823856">
      <w:r w:rsidRPr="002A698D">
        <w:rPr>
          <w:rtl/>
        </w:rPr>
        <w:t>تلعب إدارة الموارد البشرية دورا</w:t>
      </w:r>
      <w:r>
        <w:rPr>
          <w:rFonts w:hint="cs"/>
          <w:rtl/>
        </w:rPr>
        <w:t>ً</w:t>
      </w:r>
      <w:r w:rsidRPr="002A698D">
        <w:rPr>
          <w:rtl/>
        </w:rPr>
        <w:t xml:space="preserve"> </w:t>
      </w:r>
      <w:r>
        <w:rPr>
          <w:rFonts w:hint="cs"/>
          <w:rtl/>
        </w:rPr>
        <w:t>كبيراً</w:t>
      </w:r>
      <w:r w:rsidRPr="002A698D">
        <w:rPr>
          <w:rtl/>
        </w:rPr>
        <w:t xml:space="preserve"> في تصميم وتنفيذ برامج الدعم النفسي والعاطفي للموظفين أثناء فترات التغيير في المنظمة. فيما يلي أهم المسؤوليات الرئيسية لإدارة الموارد البشرية في هذا الصدد:</w:t>
      </w:r>
    </w:p>
    <w:p w:rsidR="00825CD9" w:rsidRDefault="00825CD9" w:rsidP="00825CD9">
      <w:pPr>
        <w:bidi w:val="0"/>
        <w:ind w:left="720"/>
      </w:pPr>
      <w:r>
        <w:t xml:space="preserve">  </w:t>
      </w:r>
      <w:r w:rsidRPr="00825CD9">
        <w:rPr>
          <w:noProof/>
        </w:rPr>
        <mc:AlternateContent>
          <mc:Choice Requires="wpg">
            <w:drawing>
              <wp:inline distT="0" distB="0" distL="0" distR="0" wp14:anchorId="0966C669" wp14:editId="5950F93F">
                <wp:extent cx="4422939" cy="2969488"/>
                <wp:effectExtent l="0" t="0" r="15875" b="21590"/>
                <wp:docPr id="849737306" name="Group 86"/>
                <wp:cNvGraphicFramePr/>
                <a:graphic xmlns:a="http://schemas.openxmlformats.org/drawingml/2006/main">
                  <a:graphicData uri="http://schemas.microsoft.com/office/word/2010/wordprocessingGroup">
                    <wpg:wgp>
                      <wpg:cNvGrpSpPr/>
                      <wpg:grpSpPr>
                        <a:xfrm>
                          <a:off x="0" y="0"/>
                          <a:ext cx="4422939" cy="2969488"/>
                          <a:chOff x="0" y="0"/>
                          <a:chExt cx="4422939" cy="2969488"/>
                        </a:xfrm>
                      </wpg:grpSpPr>
                      <wpg:grpSp>
                        <wpg:cNvPr id="1794904526" name="Group 1794904526"/>
                        <wpg:cNvGrpSpPr/>
                        <wpg:grpSpPr>
                          <a:xfrm>
                            <a:off x="0" y="0"/>
                            <a:ext cx="1432999" cy="1432999"/>
                            <a:chOff x="0" y="0"/>
                            <a:chExt cx="1714500" cy="1714500"/>
                          </a:xfrm>
                        </wpg:grpSpPr>
                        <wps:wsp>
                          <wps:cNvPr id="538311068" name="Rectangle: Diagonal Corners Rounded 538311068"/>
                          <wps:cNvSpPr/>
                          <wps:spPr>
                            <a:xfrm flipV="1">
                              <a:off x="45971" y="23618"/>
                              <a:ext cx="1622559"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8097821" name="Oval 1678097821"/>
                          <wps:cNvSpPr/>
                          <wps:spPr>
                            <a:xfrm>
                              <a:off x="0"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40501750" name="TextBox 130"/>
                        <wps:cNvSpPr txBox="1"/>
                        <wps:spPr>
                          <a:xfrm>
                            <a:off x="194747" y="155773"/>
                            <a:ext cx="1043305" cy="664210"/>
                          </a:xfrm>
                          <a:prstGeom prst="rect">
                            <a:avLst/>
                          </a:prstGeom>
                          <a:noFill/>
                        </wps:spPr>
                        <wps:txbx>
                          <w:txbxContent>
                            <w:p w:rsidR="001338CC" w:rsidRDefault="001338CC"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الموارد والخبرات</w:t>
                              </w:r>
                            </w:p>
                          </w:txbxContent>
                        </wps:txbx>
                        <wps:bodyPr wrap="square" rtlCol="0">
                          <a:spAutoFit/>
                        </wps:bodyPr>
                      </wps:wsp>
                      <wpg:grpSp>
                        <wpg:cNvPr id="1723148648" name="Group 1723148648"/>
                        <wpg:cNvGrpSpPr/>
                        <wpg:grpSpPr>
                          <a:xfrm>
                            <a:off x="1494971" y="0"/>
                            <a:ext cx="1432998" cy="1432999"/>
                            <a:chOff x="1494972" y="0"/>
                            <a:chExt cx="1714500" cy="1714500"/>
                          </a:xfrm>
                        </wpg:grpSpPr>
                        <wps:wsp>
                          <wps:cNvPr id="103433111" name="Rectangle: Diagonal Corners Rounded 103433111"/>
                          <wps:cNvSpPr/>
                          <wps:spPr>
                            <a:xfrm flipV="1">
                              <a:off x="1540943"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73025998" name="Oval 1673025998"/>
                          <wps:cNvSpPr/>
                          <wps:spPr>
                            <a:xfrm>
                              <a:off x="1494972"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338CC" w:rsidRDefault="001338CC" w:rsidP="00825CD9">
                                <w:pPr>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القيادة الفعّالة</w:t>
                                </w:r>
                              </w:p>
                            </w:txbxContent>
                          </wps:txbx>
                          <wps:bodyPr rtlCol="0" anchor="ctr"/>
                        </wps:wsp>
                      </wpg:grpSp>
                      <wps:wsp>
                        <wps:cNvPr id="1027050140" name="TextBox 134"/>
                        <wps:cNvSpPr txBox="1"/>
                        <wps:spPr>
                          <a:xfrm>
                            <a:off x="1632593" y="197320"/>
                            <a:ext cx="1130300" cy="664210"/>
                          </a:xfrm>
                          <a:prstGeom prst="rect">
                            <a:avLst/>
                          </a:prstGeom>
                        </wps:spPr>
                        <wps:txbx>
                          <w:txbxContent>
                            <w:p w:rsidR="001338CC" w:rsidRDefault="001338CC"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تصميم برامج الدعم</w:t>
                              </w:r>
                            </w:p>
                          </w:txbxContent>
                        </wps:txbx>
                        <wps:bodyPr wrap="square" rtlCol="0">
                          <a:spAutoFit/>
                        </wps:bodyPr>
                      </wps:wsp>
                      <wpg:grpSp>
                        <wpg:cNvPr id="1787389393" name="Group 1787389393"/>
                        <wpg:cNvGrpSpPr/>
                        <wpg:grpSpPr>
                          <a:xfrm>
                            <a:off x="2989941" y="0"/>
                            <a:ext cx="1432998" cy="1432999"/>
                            <a:chOff x="2989943" y="0"/>
                            <a:chExt cx="1714500" cy="1714500"/>
                          </a:xfrm>
                        </wpg:grpSpPr>
                        <wps:wsp>
                          <wps:cNvPr id="1969635501" name="Rectangle: Diagonal Corners Rounded 1969635501"/>
                          <wps:cNvSpPr/>
                          <wps:spPr>
                            <a:xfrm flipV="1">
                              <a:off x="3035914"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0653792" name="Oval 300653792"/>
                          <wps:cNvSpPr/>
                          <wps:spPr>
                            <a:xfrm>
                              <a:off x="2989943"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4915730" name="TextBox 138"/>
                        <wps:cNvSpPr txBox="1"/>
                        <wps:spPr>
                          <a:xfrm>
                            <a:off x="3038161" y="155773"/>
                            <a:ext cx="1243330" cy="664210"/>
                          </a:xfrm>
                          <a:prstGeom prst="rect">
                            <a:avLst/>
                          </a:prstGeom>
                          <a:noFill/>
                        </wps:spPr>
                        <wps:txbx>
                          <w:txbxContent>
                            <w:p w:rsidR="001338CC" w:rsidRDefault="001338CC"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احتياجات الموظفين</w:t>
                              </w:r>
                            </w:p>
                          </w:txbxContent>
                        </wps:txbx>
                        <wps:bodyPr wrap="square" rtlCol="0">
                          <a:spAutoFit/>
                        </wps:bodyPr>
                      </wps:wsp>
                      <wpg:grpSp>
                        <wpg:cNvPr id="1591643592" name="Group 1591643592"/>
                        <wpg:cNvGrpSpPr/>
                        <wpg:grpSpPr>
                          <a:xfrm>
                            <a:off x="0" y="1536489"/>
                            <a:ext cx="1432999" cy="1432999"/>
                            <a:chOff x="0" y="1536489"/>
                            <a:chExt cx="1714500" cy="1714500"/>
                          </a:xfrm>
                        </wpg:grpSpPr>
                        <wps:wsp>
                          <wps:cNvPr id="1779570263" name="Rectangle: Diagonal Corners Rounded 1779570263"/>
                          <wps:cNvSpPr/>
                          <wps:spPr>
                            <a:xfrm flipV="1">
                              <a:off x="45971" y="1560107"/>
                              <a:ext cx="1622559"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9142141" name="Oval 1459142141"/>
                          <wps:cNvSpPr/>
                          <wps:spPr>
                            <a:xfrm>
                              <a:off x="0" y="1536489"/>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1206689" name="Group 171206689"/>
                        <wpg:cNvGrpSpPr/>
                        <wpg:grpSpPr>
                          <a:xfrm>
                            <a:off x="1494971" y="1536489"/>
                            <a:ext cx="1432998" cy="1432999"/>
                            <a:chOff x="1494972" y="1536489"/>
                            <a:chExt cx="1714500" cy="1714500"/>
                          </a:xfrm>
                        </wpg:grpSpPr>
                        <wps:wsp>
                          <wps:cNvPr id="995955635" name="Rectangle: Diagonal Corners Rounded 995955635"/>
                          <wps:cNvSpPr/>
                          <wps:spPr>
                            <a:xfrm flipV="1">
                              <a:off x="1540943" y="1560107"/>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4008128" name="Oval 424008128"/>
                          <wps:cNvSpPr/>
                          <wps:spPr>
                            <a:xfrm>
                              <a:off x="1494972" y="1536489"/>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84927184" name="Group 1284927184"/>
                        <wpg:cNvGrpSpPr/>
                        <wpg:grpSpPr>
                          <a:xfrm>
                            <a:off x="2989941" y="1536489"/>
                            <a:ext cx="1432998" cy="1432999"/>
                            <a:chOff x="2989943" y="1536489"/>
                            <a:chExt cx="1714500" cy="1714500"/>
                          </a:xfrm>
                        </wpg:grpSpPr>
                        <wps:wsp>
                          <wps:cNvPr id="1039460136" name="Rectangle: Diagonal Corners Rounded 1039460136"/>
                          <wps:cNvSpPr/>
                          <wps:spPr>
                            <a:xfrm flipV="1">
                              <a:off x="3035914" y="1560107"/>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198187" name="Oval 245198187"/>
                          <wps:cNvSpPr/>
                          <wps:spPr>
                            <a:xfrm>
                              <a:off x="2989943" y="1536489"/>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83736944" name="TextBox 76"/>
                        <wps:cNvSpPr txBox="1"/>
                        <wps:spPr>
                          <a:xfrm>
                            <a:off x="1512285" y="1653041"/>
                            <a:ext cx="1395095" cy="664210"/>
                          </a:xfrm>
                          <a:prstGeom prst="rect">
                            <a:avLst/>
                          </a:prstGeom>
                        </wps:spPr>
                        <wps:txbx>
                          <w:txbxContent>
                            <w:p w:rsidR="001338CC" w:rsidRDefault="001338CC"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توعية وتثقيف الموظفين</w:t>
                              </w:r>
                            </w:p>
                          </w:txbxContent>
                        </wps:txbx>
                        <wps:bodyPr wrap="square" rtlCol="0">
                          <a:spAutoFit/>
                        </wps:bodyPr>
                      </wps:wsp>
                      <wps:wsp>
                        <wps:cNvPr id="469256470" name="TextBox 80"/>
                        <wps:cNvSpPr txBox="1"/>
                        <wps:spPr>
                          <a:xfrm>
                            <a:off x="3127766" y="1652914"/>
                            <a:ext cx="1139434" cy="664210"/>
                          </a:xfrm>
                          <a:prstGeom prst="rect">
                            <a:avLst/>
                          </a:prstGeom>
                          <a:noFill/>
                        </wps:spPr>
                        <wps:txbx>
                          <w:txbxContent>
                            <w:p w:rsidR="001338CC" w:rsidRDefault="001338CC"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التنسيق مع الإدارات الأخرى</w:t>
                              </w:r>
                            </w:p>
                          </w:txbxContent>
                        </wps:txbx>
                        <wps:bodyPr wrap="square" rtlCol="0">
                          <a:spAutoFit/>
                        </wps:bodyPr>
                      </wps:wsp>
                      <wps:wsp>
                        <wps:cNvPr id="1368282847" name="TextBox 13"/>
                        <wps:cNvSpPr txBox="1"/>
                        <wps:spPr>
                          <a:xfrm>
                            <a:off x="115758" y="1653041"/>
                            <a:ext cx="1219200" cy="664210"/>
                          </a:xfrm>
                          <a:prstGeom prst="rect">
                            <a:avLst/>
                          </a:prstGeom>
                          <a:noFill/>
                        </wps:spPr>
                        <wps:txbx>
                          <w:txbxContent>
                            <w:p w:rsidR="001338CC" w:rsidRDefault="001338CC"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متابعة وتقييم البرامج</w:t>
                              </w:r>
                            </w:p>
                          </w:txbxContent>
                        </wps:txbx>
                        <wps:bodyPr wrap="square" rtlCol="0">
                          <a:spAutoFit/>
                        </wps:bodyPr>
                      </wps:wsp>
                      <pic:pic xmlns:pic="http://schemas.openxmlformats.org/drawingml/2006/picture">
                        <pic:nvPicPr>
                          <pic:cNvPr id="2071538784" name="Graphic 3" descr="Connections with solid fill"/>
                          <pic:cNvPicPr>
                            <a:picLocks noChangeAspect="1"/>
                          </pic:cNvPicPr>
                        </pic:nvPicPr>
                        <pic:blipFill>
                          <a:blip r:embed="rId25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0"/>
                              </a:ext>
                            </a:extLst>
                          </a:blip>
                          <a:stretch>
                            <a:fillRect/>
                          </a:stretch>
                        </pic:blipFill>
                        <pic:spPr>
                          <a:xfrm>
                            <a:off x="3428992" y="2379045"/>
                            <a:ext cx="532883" cy="532883"/>
                          </a:xfrm>
                          <a:prstGeom prst="rect">
                            <a:avLst/>
                          </a:prstGeom>
                        </pic:spPr>
                      </pic:pic>
                      <pic:pic xmlns:pic="http://schemas.openxmlformats.org/drawingml/2006/picture">
                        <pic:nvPicPr>
                          <pic:cNvPr id="76469173" name="Graphic 7" descr="Books on shelf with solid fill"/>
                          <pic:cNvPicPr>
                            <a:picLocks noChangeAspect="1"/>
                          </pic:cNvPicPr>
                        </pic:nvPicPr>
                        <pic:blipFill>
                          <a:blip r:embed="rId26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2"/>
                              </a:ext>
                            </a:extLst>
                          </a:blip>
                          <a:stretch>
                            <a:fillRect/>
                          </a:stretch>
                        </pic:blipFill>
                        <pic:spPr>
                          <a:xfrm>
                            <a:off x="1937592" y="829182"/>
                            <a:ext cx="536743" cy="536743"/>
                          </a:xfrm>
                          <a:prstGeom prst="rect">
                            <a:avLst/>
                          </a:prstGeom>
                        </pic:spPr>
                      </pic:pic>
                      <pic:pic xmlns:pic="http://schemas.openxmlformats.org/drawingml/2006/picture">
                        <pic:nvPicPr>
                          <pic:cNvPr id="2085630870" name="Graphic 21" descr="Group brainstorm with solid fill"/>
                          <pic:cNvPicPr>
                            <a:picLocks noChangeAspect="1"/>
                          </pic:cNvPicPr>
                        </pic:nvPicPr>
                        <pic:blipFill>
                          <a:blip r:embed="rId26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8"/>
                              </a:ext>
                            </a:extLst>
                          </a:blip>
                          <a:stretch>
                            <a:fillRect/>
                          </a:stretch>
                        </pic:blipFill>
                        <pic:spPr>
                          <a:xfrm>
                            <a:off x="429606" y="810662"/>
                            <a:ext cx="573783" cy="573783"/>
                          </a:xfrm>
                          <a:prstGeom prst="rect">
                            <a:avLst/>
                          </a:prstGeom>
                        </pic:spPr>
                      </pic:pic>
                      <pic:pic xmlns:pic="http://schemas.openxmlformats.org/drawingml/2006/picture">
                        <pic:nvPicPr>
                          <pic:cNvPr id="1972022113" name="رسم 15" descr="قائمة اختيار"/>
                          <pic:cNvPicPr>
                            <a:picLocks noChangeAspect="1"/>
                          </pic:cNvPicPr>
                        </pic:nvPicPr>
                        <pic:blipFill>
                          <a:blip r:embed="rId26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3"/>
                              </a:ext>
                            </a:extLst>
                          </a:blip>
                          <a:stretch>
                            <a:fillRect/>
                          </a:stretch>
                        </pic:blipFill>
                        <pic:spPr>
                          <a:xfrm>
                            <a:off x="408072" y="2359287"/>
                            <a:ext cx="572399" cy="572399"/>
                          </a:xfrm>
                          <a:prstGeom prst="rect">
                            <a:avLst/>
                          </a:prstGeom>
                        </pic:spPr>
                      </pic:pic>
                      <pic:pic xmlns:pic="http://schemas.openxmlformats.org/drawingml/2006/picture">
                        <pic:nvPicPr>
                          <pic:cNvPr id="1322639170" name="Graphic 85" descr="Bar graph with upward trend with solid fill"/>
                          <pic:cNvPicPr>
                            <a:picLocks noChangeAspect="1"/>
                          </pic:cNvPicPr>
                        </pic:nvPicPr>
                        <pic:blipFill>
                          <a:blip r:embed="rId265">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6"/>
                              </a:ext>
                            </a:extLst>
                          </a:blip>
                          <a:stretch>
                            <a:fillRect/>
                          </a:stretch>
                        </pic:blipFill>
                        <pic:spPr>
                          <a:xfrm>
                            <a:off x="3422371" y="839920"/>
                            <a:ext cx="515266" cy="515266"/>
                          </a:xfrm>
                          <a:prstGeom prst="rect">
                            <a:avLst/>
                          </a:prstGeom>
                        </pic:spPr>
                      </pic:pic>
                      <pic:pic xmlns:pic="http://schemas.openxmlformats.org/drawingml/2006/picture">
                        <pic:nvPicPr>
                          <pic:cNvPr id="1947709973" name="Graphic 31" descr="Questions with solid fill"/>
                          <pic:cNvPicPr>
                            <a:picLocks noChangeAspect="1"/>
                          </pic:cNvPicPr>
                        </pic:nvPicPr>
                        <pic:blipFill>
                          <a:blip r:embed="rId19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1919703" y="2378704"/>
                            <a:ext cx="533564" cy="533564"/>
                          </a:xfrm>
                          <a:prstGeom prst="rect">
                            <a:avLst/>
                          </a:prstGeom>
                        </pic:spPr>
                      </pic:pic>
                    </wpg:wgp>
                  </a:graphicData>
                </a:graphic>
              </wp:inline>
            </w:drawing>
          </mc:Choice>
          <mc:Fallback>
            <w:pict>
              <v:group id="_x0000_s2600" style="width:348.25pt;height:233.8pt;mso-position-horizontal-relative:char;mso-position-vertical-relative:line" coordsize="44229,29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">
                <v:group id="Group 1794904526" o:spid="_x0000_s2601" style="position:absolute;width:14329;height:1432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f+sVnIAAAA&#10;4wAAAA8AAAAAAAAAAAAAAAAAqgIAAGRycy9kb3ducmV2LnhtbFBLBQYAAAAABAAEAPoAAACfAwAA&#10;AAA=&#10;">
                  <v:shape id="Rectangle: Diagonal Corners Rounded 538311068" o:spid="_x0000_s2602" style="position:absolute;left:459;top:236;width:16226;height:16672;flip:y;visibility:visible;mso-wrap-style:square;v-text-anchor:middle" coordsize="1622559,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iiTMcA&#10;AADiAAAADwAAAGRycy9kb3ducmV2LnhtbERPz0/CMBS+k/g/NM/EG7RzupBJIYSEhCOgKMfH+twW&#10;19e5ljL/e3sw8fjl+71YjbYTkQbfOtaQzRQI4sqZlmsNb6/b6RyED8gGO8ek4Yc8rJZ3kwWWxt34&#10;QPEYapFC2JeooQmhL6X0VUMW/cz1xIn7dIPFkOBQSzPgLYXbTj4qVUiLLaeGBnvaNFR9Ha9WQxEP&#10;Tx+b/PLeb/cqfp9Pp3XcZVo/3I/rFxCBxvAv/nPvjIbnfJ5nmSrS5nQp3Q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IokzHAAAA4gAAAA8AAAAAAAAAAAAAAAAAmAIAAGRy&#10;cy9kb3ducmV2LnhtbFBLBQYAAAAABAAEAPUAAACMAwAAAAA=&#10;" path="m128961,l891872,v403547,,730687,327140,730687,730687l1622559,1538303v,71223,-57738,128961,-128961,128961l730687,1667264c327140,1667264,,1340124,,936577l,128961c,57738,57738,,128961,xe" fillcolor="#168489" strokecolor="#168489" strokeweight="1pt">
                    <v:stroke joinstyle="miter"/>
                    <v:path arrowok="t" o:connecttype="custom" o:connectlocs="128961,0;891872,0;1622559,730687;1622559,1538303;1493598,1667264;730687,1667264;0,936577;0,128961;128961,0" o:connectangles="0,0,0,0,0,0,0,0,0"/>
                  </v:shape>
                  <v:oval id="Oval 1678097821" o:spid="_x0000_s2603" style="position:absolute;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sR/MgA&#10;AADjAAAADwAAAGRycy9kb3ducmV2LnhtbERPX2vCMBB/F/Ydwg32pqmFaa1GGWMd+jBhbr6fzdmU&#10;NZfSZFr99EYY7PF+/2+x6m0jTtT52rGC8SgBQVw6XXOl4PurGGYgfEDW2DgmBRfysFo+DBaYa3fm&#10;TzrtQiViCPscFZgQ2lxKXxqy6EeuJY7c0XUWQzy7SuoOzzHcNjJNkom0WHNsMNjSq6HyZ/drFZT7&#10;2XpzLerCPO+3hwul+vj+9qHU02P/MgcRqA//4j/3Wsf5k2mWzKZZOob7TxEA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CxH8yAAAAOMAAAAPAAAAAAAAAAAAAAAAAJgCAABk&#10;cnMvZG93bnJldi54bWxQSwUGAAAAAAQABAD1AAAAjQMAAAAA&#10;" fillcolor="white [3212]" strokecolor="#168489" strokeweight="1pt">
                    <v:stroke joinstyle="miter"/>
                  </v:oval>
                </v:group>
                <v:shape id="TextBox 130" o:spid="_x0000_s2604" type="#_x0000_t202" style="position:absolute;left:1947;top:1557;width:10433;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HRcgA&#10;AADjAAAADwAAAGRycy9kb3ducmV2LnhtbESPQU/DMAyF70j7D5EncWNJJwqoLJumAdIOXNjK3WpM&#10;U9E4VWPW7t+TAxJH28/vvW+zm0OvLjSmLrKFYmVAETfRddxaqM9vd0+gkiA77COThSsl2G0XNxus&#10;XJz4gy4naVU24VShBS8yVFqnxlPAtIoDcb59xTGg5HFstRtxyuah12tjHnTAjnOCx4EOnprv00+w&#10;IOL2xbV+Den4Ob+/TN40JdbW3i7n/TMooVn+xX/fR5frF/emNMVjmSkyU16A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dFyAAAAOMAAAAPAAAAAAAAAAAAAAAAAJgCAABk&#10;cnMvZG93bnJldi54bWxQSwUGAAAAAAQABAD1AAAAjQMAAAAA&#10;" filled="f" stroked="f">
                  <v:textbox style="mso-fit-shape-to-text:t">
                    <w:txbxContent>
                      <w:p w:rsidR="001338CC" w:rsidRDefault="001338CC"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تطوير الموارد والخبرات</w:t>
                        </w:r>
                      </w:p>
                    </w:txbxContent>
                  </v:textbox>
                </v:shape>
                <v:group id="Group 1723148648" o:spid="_x0000_s2605" style="position:absolute;left:14949;width:14330;height:14329" coordorigin="1494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67AlQ&#10;zAAAAOMAAAAPAAAAAAAAAAAAAAAAAKoCAABkcnMvZG93bnJldi54bWxQSwUGAAAAAAQABAD6AAAA&#10;owMAAAAA&#10;">
                  <v:shape id="Rectangle: Diagonal Corners Rounded 103433111" o:spid="_x0000_s2606" style="position:absolute;left:15409;top:236;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0lsMA&#10;AADiAAAADwAAAGRycy9kb3ducmV2LnhtbERPS0vDQBC+C/0Pywje7OYhUtJuSym0eNRUPA/ZMYlm&#10;ZsPupk3/vSsIHj++92Y386Au5EPvxEC+zECRNM720hp4Px8fV6BCRLE4OCEDNwqw2y7uNlhZd5U3&#10;utSxVSlEQoUGuhjHSuvQdMQYlm4kSdyn84wxQd9q6/GawnnQRZY9a8ZeUkOHIx06ar7riQ1MyF+v&#10;x+nwca65kFu7Z+tPhTEP9/N+DSrSHP/Ff+4Xm+Zn5VNZ5nkOv5cSBr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70lsMAAADiAAAADwAAAAAAAAAAAAAAAACYAgAAZHJzL2Rv&#10;d25yZXYueG1sUEsFBgAAAAAEAAQA9QAAAIgDA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73025998" o:spid="_x0000_s2607" style="position:absolute;left:14949;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b0FMwA&#10;AADjAAAADwAAAGRycy9kb3ducmV2LnhtbESPT0/DMAzF70h8h8hI3FhK0QYtyyaEKBqHIbE/d9N4&#10;TUXjVE3YOj49PiBxtN/zez/Pl6Pv1JGG2AY2cDvJQBHXwbbcGNhtq5sHUDEhW+wCk4EzRVguLi/m&#10;WNpw4g86blKjJIRjiQZcSn2pdawdeYyT0BOLdgiDxyTj0Gg74EnCfafzLJtpjy1Lg8Oenh3VX5tv&#10;b6DeF6u3n6qt3HT//nmm3B5eX9bGXF+NT4+gEo3p3/x3vbKCP7u/y/JpUQi0/CQL0It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ob0FMwAAADjAAAADwAAAAAAAAAAAAAAAACY&#10;AgAAZHJzL2Rvd25yZXYueG1sUEsFBgAAAAAEAAQA9QAAAJEDAAAAAA==&#10;" fillcolor="white [3212]" strokecolor="#168489" strokeweight="1pt">
                    <v:stroke joinstyle="miter"/>
                    <v:textbox>
                      <w:txbxContent>
                        <w:p w:rsidR="001338CC" w:rsidRDefault="001338CC" w:rsidP="00825CD9">
                          <w:pPr>
                            <w:jc w:val="center"/>
                            <w:rPr>
                              <w:rFonts w:ascii="Adobe Arabic" w:hAnsi="Adobe Arabic" w:cs="Adobe Arabic"/>
                              <w:b/>
                              <w:bCs/>
                              <w:color w:val="FFFFFF" w:themeColor="light1"/>
                              <w:kern w:val="24"/>
                              <w:sz w:val="36"/>
                              <w:szCs w:val="36"/>
                              <w:lang w:bidi="ar-EG"/>
                            </w:rPr>
                          </w:pPr>
                          <w:r>
                            <w:rPr>
                              <w:rFonts w:ascii="Adobe Arabic" w:hAnsi="Adobe Arabic" w:cs="Adobe Arabic"/>
                              <w:b/>
                              <w:bCs/>
                              <w:color w:val="FFFFFF" w:themeColor="light1"/>
                              <w:kern w:val="24"/>
                              <w:sz w:val="36"/>
                              <w:szCs w:val="36"/>
                              <w:rtl/>
                              <w:lang w:bidi="ar-EG"/>
                            </w:rPr>
                            <w:t>القيادة الفعّالة</w:t>
                          </w:r>
                        </w:p>
                      </w:txbxContent>
                    </v:textbox>
                  </v:oval>
                </v:group>
                <v:shape id="TextBox 134" o:spid="_x0000_s2608" type="#_x0000_t202" style="position:absolute;left:16325;top:1973;width:11303;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RKTsgA&#10;AADjAAAADwAAAGRycy9kb3ducmV2LnhtbESPQU/DMAyF70j7D5GRuLGk0waoWzZNY0g7cGGUu9V4&#10;TUXjVI1Zu39PDkgcbT+/977NbgqdutKQ2sgWirkBRVxH13Jjofp8e3wBlQTZYReZLNwowW47u9tg&#10;6eLIH3Q9S6OyCacSLXiRvtQ61Z4CpnnsifPtEoeAkseh0W7AMZuHTi+MedIBW84JHns6eKq/zz/B&#10;gojbF7fqGNLpa3p/Hb2pV1hZ+3A/7deghCb5F/99n1yubxbPZmWKZabITHkBevs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dEpOyAAAAOMAAAAPAAAAAAAAAAAAAAAAAJgCAABk&#10;cnMvZG93bnJldi54bWxQSwUGAAAAAAQABAD1AAAAjQMAAAAA&#10;" filled="f" stroked="f">
                  <v:textbox style="mso-fit-shape-to-text:t">
                    <w:txbxContent>
                      <w:p w:rsidR="001338CC" w:rsidRDefault="001338CC"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تصميم برامج الدعم</w:t>
                        </w:r>
                      </w:p>
                    </w:txbxContent>
                  </v:textbox>
                </v:shape>
                <v:group id="Group 1787389393" o:spid="_x0000_s2609" style="position:absolute;left:29899;width:14330;height:14329" coordorigin="29899"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yEkxeyQAA&#10;AOMAAAAPAAAAAAAAAAAAAAAAAKoCAABkcnMvZG93bnJldi54bWxQSwUGAAAAAAQABAD6AAAAoAMA&#10;AAAA&#10;">
                  <v:shape id="Rectangle: Diagonal Corners Rounded 1969635501" o:spid="_x0000_s2610" style="position:absolute;left:30359;top:236;width:16225;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lrsUA&#10;AADjAAAADwAAAGRycy9kb3ducmV2LnhtbERPzUrDQBC+C77DMoI3u2mkwcZuSylUPNq0eB6yYxLN&#10;zIbdTZu+vSsIPc73P6vNxL06kw+dEwPzWQaKpHa2k8bA6bh/egEVIorF3gkZuFKAzfr+boWldRc5&#10;0LmKjUohEko00MY4lFqHuiXGMHMDSeK+nGeM6fSNth4vKZx7nWdZoRk7SQ0tDrRrqf6pRjYwIn9/&#10;7Mfd57HiXK7Nlq1/y415fJi2r6AiTfEm/ne/2zR/WSyL58Uim8PfTwkA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kqWuxQAAAOMAAAAPAAAAAAAAAAAAAAAAAJgCAABkcnMv&#10;ZG93bnJldi54bWxQSwUGAAAAAAQABAD1AAAAigM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300653792" o:spid="_x0000_s2611" style="position:absolute;left:29899;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5bcoA&#10;AADiAAAADwAAAGRycy9kb3ducmV2LnhtbESPQWvCQBSE7wX/w/KE3nTTiLamrlLEFD0o1Nb7a/aZ&#10;Dc2+Ddmtxv56VxB6HGbmG2a26GwtTtT6yrGCp2ECgrhwuuJSwddnPngB4QOyxtoxKbiQh8W89zDD&#10;TLszf9BpH0oRIewzVGBCaDIpfWHIoh+6hjh6R9daDFG2pdQtniPc1jJNkom0WHFcMNjQ0lDxs/+1&#10;CorDdL35y6vcjA+77wul+vi+2ir12O/eXkEE6sJ/+N5eawWjSByPnqcp3C7FOyDn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UHuW3KAAAA4gAAAA8AAAAAAAAAAAAAAAAAmAIA&#10;AGRycy9kb3ducmV2LnhtbFBLBQYAAAAABAAEAPUAAACPAwAAAAA=&#10;" fillcolor="white [3212]" strokecolor="#168489" strokeweight="1pt">
                    <v:stroke joinstyle="miter"/>
                  </v:oval>
                </v:group>
                <v:shape id="TextBox 138" o:spid="_x0000_s2612" type="#_x0000_t202" style="position:absolute;left:30381;top:1557;width:12433;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6I7sUA&#10;AADiAAAADwAAAGRycy9kb3ducmV2LnhtbERPyU7DMBC9I/EP1iBxo04KZQl1q4pF6oELJdxH8RBH&#10;xOMoHpr075kDEsent6+3c+zNkcbcJXZQLgowxE3yHbcO6o/Xq3swWZA99onJwYkybDfnZ2usfJr4&#10;nY4HaY2GcK7QQRAZKmtzEyhiXqSBWLmvNEYUhWNr/YiThsfeLovi1kbsWBsCDvQUqPk+/EQHIn5X&#10;nuqXmPef89vzFIpmhbVzlxfz7hGM0Cz/4j/33uv85c1Dubq71hN6STHY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ojuxQAAAOIAAAAPAAAAAAAAAAAAAAAAAJgCAABkcnMv&#10;ZG93bnJldi54bWxQSwUGAAAAAAQABAD1AAAAigMAAAAA&#10;" filled="f" stroked="f">
                  <v:textbox style="mso-fit-shape-to-text:t">
                    <w:txbxContent>
                      <w:p w:rsidR="001338CC" w:rsidRDefault="001338CC" w:rsidP="00825CD9">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تحليل احتياجات الموظفين</w:t>
                        </w:r>
                      </w:p>
                    </w:txbxContent>
                  </v:textbox>
                </v:shape>
                <v:group id="Group 1591643592" o:spid="_x0000_s2613" style="position:absolute;top:15364;width:14329;height:14330" coordorigin=",153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gd+BrIAAAA&#10;4wAAAA8AAAAAAAAAAAAAAAAAqgIAAGRycy9kb3ducmV2LnhtbFBLBQYAAAAABAAEAPoAAACfAwAA&#10;AAA=&#10;">
                  <v:shape id="Rectangle: Diagonal Corners Rounded 1779570263" o:spid="_x0000_s2614" style="position:absolute;left:459;top:15601;width:16226;height:16672;flip:y;visibility:visible;mso-wrap-style:square;v-text-anchor:middle" coordsize="1622559,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mrMgA&#10;AADjAAAADwAAAGRycy9kb3ducmV2LnhtbERPX0/CMBB/N/E7NGfim7SAbjIphJCQ8Cgo6uOxntvi&#10;ep1rLePbUxMTH+/3/+bLwbYiUu8bxxrGIwWCuHSm4UrD68vm7hGED8gGW8ek4UwelovrqzkWxp14&#10;R3EfKpFC2BeooQ6hK6T0ZU0W/ch1xIn7dL3FkM6+kqbHUwq3rZwolUmLDaeGGjta11R+7X+shizu&#10;7t/X0+Nbt3lW8fvjcFjF7Vjr25th9QQi0BD+xX/urUnz83z2kKtJNoXfnxIAcnE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QOasyAAAAOMAAAAPAAAAAAAAAAAAAAAAAJgCAABk&#10;cnMvZG93bnJldi54bWxQSwUGAAAAAAQABAD1AAAAjQMAAAAA&#10;" path="m128961,l891872,v403547,,730687,327140,730687,730687l1622559,1538303v,71223,-57738,128961,-128961,128961l730687,1667264c327140,1667264,,1340124,,936577l,128961c,57738,57738,,128961,xe" fillcolor="#168489" strokecolor="#168489" strokeweight="1pt">
                    <v:stroke joinstyle="miter"/>
                    <v:path arrowok="t" o:connecttype="custom" o:connectlocs="128961,0;891872,0;1622559,730687;1622559,1538303;1493598,1667264;730687,1667264;0,936577;0,128961;128961,0" o:connectangles="0,0,0,0,0,0,0,0,0"/>
                  </v:shape>
                  <v:oval id="Oval 1459142141" o:spid="_x0000_s2615" style="position:absolute;top:153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rhHsgA&#10;AADjAAAADwAAAGRycy9kb3ducmV2LnhtbERPX0vDMBB/F/wO4QTfbNrSieuWDREr80HBub7fmltT&#10;1lxKE7fOT28Ewcf7/b/lerK9ONHoO8cKsiQFQdw43XGrYPdZ3T2A8AFZY++YFFzIw3p1fbXEUrsz&#10;f9BpG1oRQ9iXqMCEMJRS+saQRZ+4gThyBzdaDPEcW6lHPMdw28s8Te+lxY5jg8GBngw1x+2XVdDU&#10;883rd9VVZla/7y+U68PL85tStzfT4wJEoCn8i//cGx3nF7N5VuRZkcHvTxEA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2uEeyAAAAOMAAAAPAAAAAAAAAAAAAAAAAJgCAABk&#10;cnMvZG93bnJldi54bWxQSwUGAAAAAAQABAD1AAAAjQMAAAAA&#10;" fillcolor="white [3212]" strokecolor="#168489" strokeweight="1pt">
                    <v:stroke joinstyle="miter"/>
                  </v:oval>
                </v:group>
                <v:group id="Group 171206689" o:spid="_x0000_s2616" style="position:absolute;left:14949;top:15364;width:14330;height:14330" coordorigin="14949,153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HsuQccAAADi&#10;AAAADwAAAAAAAAAAAAAAAACqAgAAZHJzL2Rvd25yZXYueG1sUEsFBgAAAAAEAAQA+gAAAJ4DAAAA&#10;AA==&#10;">
                  <v:shape id="Rectangle: Diagonal Corners Rounded 995955635" o:spid="_x0000_s2617" style="position:absolute;left:15409;top:15601;width:16226;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SvscA&#10;AADiAAAADwAAAGRycy9kb3ducmV2LnhtbESPQUvDQBSE74L/YXmCN7sxkmLSbkspVDxqKp4f2WeS&#10;mvc27G7a9N+7guBxmJlvmPV25kGdyYfeiYHHRQaKpHG2l9bAx/Hw8AwqRBSLgxMycKUA283tzRor&#10;6y7yTuc6tipBJFRooItxrLQOTUeMYeFGkuR9Oc8Yk/Stth4vCc6DzrNsqRl7SQsdjrTvqPmuJzYw&#10;IZ/eDtP+81hzLtd2x9a/5Mbc3827FahIc/wP/7VfrYGyLMqiWD4V8Hsp3QG9+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TUr7HAAAA4gAAAA8AAAAAAAAAAAAAAAAAmAIAAGRy&#10;cy9kb3ducmV2LnhtbFBLBQYAAAAABAAEAPUAAACMAw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424008128" o:spid="_x0000_s2618" style="position:absolute;left:14949;top:153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BEBccA&#10;AADiAAAADwAAAGRycy9kb3ducmV2LnhtbERPz2vCMBS+D/wfwhN208TixFWjjLEOd3Awp/dn82yK&#10;zUtpMq3765eDsOPH93u57l0jLtSF2rOGyViBIC69qbnSsP8uRnMQISIbbDyThhsFWK8GD0vMjb/y&#10;F112sRIphEOOGmyMbS5lKC05DGPfEifu5DuHMcGukqbDawp3jcyUmkmHNacGiy29WirPux+noTw8&#10;bz5+i7qwT4fP440yc3p/22r9OOxfFiAi9fFffHdvjIZpNlVqPsnS5nQp3Q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gRAXHAAAA4gAAAA8AAAAAAAAAAAAAAAAAmAIAAGRy&#10;cy9kb3ducmV2LnhtbFBLBQYAAAAABAAEAPUAAACMAwAAAAA=&#10;" fillcolor="white [3212]" strokecolor="#168489" strokeweight="1pt">
                    <v:stroke joinstyle="miter"/>
                  </v:oval>
                </v:group>
                <v:group id="Group 1284927184" o:spid="_x0000_s2619" style="position:absolute;left:29899;top:15364;width:14330;height:14330" coordorigin="29899,15364" coordsize="17145,17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lsz8yQAA&#10;AOMAAAAPAAAAAAAAAAAAAAAAAKoCAABkcnMvZG93bnJldi54bWxQSwUGAAAAAAQABAD6AAAAoAMA&#10;AAAA&#10;">
                  <v:shape id="Rectangle: Diagonal Corners Rounded 1039460136" o:spid="_x0000_s2620" style="position:absolute;left:30359;top:15601;width:16225;height:16672;flip:y;visibility:visible;mso-wrap-style:square;v-text-anchor:middle" coordsize="1622560,1667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uPJcQA&#10;AADjAAAADwAAAGRycy9kb3ducmV2LnhtbERPX0vDMBB/F/wO4QTfXLJOitZlYwwmPmonPh/N2VZ7&#10;l5KkW/ftjSD4eL//t97OPKgThdh7sbBcGFAkjXe9tBbej4e7B1AxoTgcvJCFC0XYbq6v1lg5f5Y3&#10;OtWpVTlEYoUWupTGSuvYdMQYF34kydynD4wpn6HVLuA5h/OgC2NKzdhLbuhwpH1HzXc9sYUJ+ev1&#10;MO0/jjUXcml37MJzYe3tzbx7ApVoTv/iP/eLy/PN6vG+NMtVCb8/ZQD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LjyXEAAAA4wAAAA8AAAAAAAAAAAAAAAAAmAIAAGRycy9k&#10;b3ducmV2LnhtbFBLBQYAAAAABAAEAPUAAACJAw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245198187" o:spid="_x0000_s2621" style="position:absolute;left:29899;top:15364;width:17145;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z/4csA&#10;AADiAAAADwAAAGRycy9kb3ducmV2LnhtbESPQWvCQBSE7wX/w/IKvdVNQm1j6iqlNEUPFmr1/sw+&#10;s8Hs25DdauyvdwuFHoeZ+YaZLQbbihP1vnGsIB0nIIgrpxuuFWy/yvschA/IGlvHpOBCHhbz0c0M&#10;C+3O/EmnTahFhLAvUIEJoSuk9JUhi37sOuLoHVxvMUTZ11L3eI5w28osSR6lxYbjgsGOXg1Vx823&#10;VVDtpsvVT9mUZrL72F8o04f3t7VSd7fDyzOIQEP4D/+1l1pB9jBJp3maP8HvpXgH5PwK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4vP/hywAAAOIAAAAPAAAAAAAAAAAAAAAAAJgC&#10;AABkcnMvZG93bnJldi54bWxQSwUGAAAAAAQABAD1AAAAkAMAAAAA&#10;" fillcolor="white [3212]" strokecolor="#168489" strokeweight="1pt">
                    <v:stroke joinstyle="miter"/>
                  </v:oval>
                </v:group>
                <v:shape id="TextBox 76" o:spid="_x0000_s2622" type="#_x0000_t202" style="position:absolute;left:15122;top:16530;width:13951;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y3cYA&#10;AADjAAAADwAAAGRycy9kb3ducmV2LnhtbERPS0/CQBC+m/AfNkPiTbYIVqwshPhIOHAR633SHbuN&#10;3dmmO9Ly710SEo/zvWe9HX2rTtTHJrCB+SwDRVwF23BtoPx8v1uBioJssQ1MBs4UYbuZ3KyxsGHg&#10;DzodpVYphGOBBpxIV2gdK0ce4yx0xIn7Dr1HSWdfa9vjkMJ9q++zLNceG04NDjt6cVT9HH+9ARG7&#10;m5/LNx/3X+PhdXBZ9YClMbfTcfcMSmiUf/HVvbdpfr5aPC7yp+USLj8lAP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Fy3cYAAADjAAAADwAAAAAAAAAAAAAAAACYAgAAZHJz&#10;L2Rvd25yZXYueG1sUEsFBgAAAAAEAAQA9QAAAIsDAAAAAA==&#10;" filled="f" stroked="f">
                  <v:textbox style="mso-fit-shape-to-text:t">
                    <w:txbxContent>
                      <w:p w:rsidR="001338CC" w:rsidRDefault="001338CC"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توعية وتثقيف الموظفين</w:t>
                        </w:r>
                      </w:p>
                    </w:txbxContent>
                  </v:textbox>
                </v:shape>
                <v:shape id="TextBox 80" o:spid="_x0000_s2623" type="#_x0000_t202" style="position:absolute;left:31277;top:16529;width:11395;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fE8cA&#10;AADiAAAADwAAAGRycy9kb3ducmV2LnhtbESPTWvCQBCG7wX/wzJCb3WjaFpTVxHbgodetOl9yI7Z&#10;0OxsyI4m/vvuodDjy/vFs9mNvlU36mMT2MB8loEiroJtuDZQfn08vYCKgmyxDUwG7hRht508bLCw&#10;YeAT3c5SqzTCsUADTqQrtI6VI49xFjri5F1C71GS7GttexzSuG/1Isty7bHh9OCwo4Oj6ud89QZE&#10;7H5+L999PH6Pn2+Dy6oVlsY8Tsf9KyihUf7Df+2jNbDM14tVvnxOEAkp4YD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x3xPHAAAA4gAAAA8AAAAAAAAAAAAAAAAAmAIAAGRy&#10;cy9kb3ducmV2LnhtbFBLBQYAAAAABAAEAPUAAACMAwAAAAA=&#10;" filled="f" stroked="f">
                  <v:textbox style="mso-fit-shape-to-text:t">
                    <w:txbxContent>
                      <w:p w:rsidR="001338CC" w:rsidRDefault="001338CC"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التنسيق مع الإدارات الأخرى</w:t>
                        </w:r>
                      </w:p>
                    </w:txbxContent>
                  </v:textbox>
                </v:shape>
                <v:shape id="TextBox 13" o:spid="_x0000_s2624" type="#_x0000_t202" style="position:absolute;left:1157;top:16530;width:12192;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UcgA&#10;AADjAAAADwAAAGRycy9kb3ducmV2LnhtbERPy27CMBC8V+o/WFuJW3F4lKIUg1ChEodeoOl9FW/j&#10;qPE6irck/H2NhITmtDs7MzurzeAbdaYu1oENTMYZKOIy2JorA8XXx/MSVBRki01gMnChCJv148MK&#10;cxt6PtL5JJVKJhxzNOBE2lzrWDryGMehJU7cT+g8Shq7StsO+2TuGz3NsoX2WHNKcNjSu6Py9/Tn&#10;DYjY7eRS7H08fA+fu95l5QsWxoyehu0bKKFB7sc39cGm92eL5TRh/grXTmkBev0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5cpRyAAAAOMAAAAPAAAAAAAAAAAAAAAAAJgCAABk&#10;cnMvZG93bnJldi54bWxQSwUGAAAAAAQABAD1AAAAjQMAAAAA&#10;" filled="f" stroked="f">
                  <v:textbox style="mso-fit-shape-to-text:t">
                    <w:txbxContent>
                      <w:p w:rsidR="001338CC" w:rsidRDefault="001338CC" w:rsidP="00825CD9">
                        <w:pPr>
                          <w:bidi w:val="0"/>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متابعة وتقييم البرامج</w:t>
                        </w:r>
                      </w:p>
                    </w:txbxContent>
                  </v:textbox>
                </v:shape>
                <v:shape id="Graphic 3" o:spid="_x0000_s2625" type="#_x0000_t75" alt="Connections with solid fill" style="position:absolute;left:34289;top:23790;width:5329;height:5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dot3KAAAA4wAAAA8AAABkcnMvZG93bnJldi54bWxEj09rwkAUxO8Fv8PyBG9145+akLqKKELp&#10;pVS9eHtkX5Ng9m3cXWP67buC0OMwM79hluveNKIj52vLCibjBARxYXXNpYLTcf+agfABWWNjmRT8&#10;kof1avCyxFzbO39TdwiliBD2OSqoQmhzKX1RkUE/ti1x9H6sMxiidKXUDu8Rbho5TZKFNFhzXKiw&#10;pW1FxeVwMwo6mmXo0vlnfZXn6+J0kbjrvpQaDfvNO4hAffgPP9sfWsE0SSdvsyzN5vD4FP+AXP0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Mdot3KAAAA4wAAAA8AAAAAAAAA&#10;AAAAAAAAnwIAAGRycy9kb3ducmV2LnhtbFBLBQYAAAAABAAEAPcAAACWAwAAAAA=&#10;">
                  <v:imagedata r:id="rId267" o:title="Connections with solid fill"/>
                  <v:path arrowok="t"/>
                </v:shape>
                <v:shape id="Graphic 7" o:spid="_x0000_s2626" type="#_x0000_t75" alt="Books on shelf with solid fill" style="position:absolute;left:19375;top:8291;width:5368;height:53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vPJrLAAAA4QAAAA8AAABkcnMvZG93bnJldi54bWxEj09Lw0AUxO9Cv8PyCl7EbqKStrHbUqpC&#10;TxXTHnp8ZF/+2OzbsLs28du7guBxmJnfMKvNaDpxJedbywrSWQKCuLS65VrB6fh2vwDhA7LGzjIp&#10;+CYPm/XkZoW5tgN/0LUItYgQ9jkqaELocyl92ZBBP7M9cfQq6wyGKF0ttcMhwk0nH5IkkwZbjgsN&#10;9rRrqLwUX0bB56mw2/TcZkv3Uh32d8P765EqpW6n4/YZRKAx/If/2nutYJ49Zct0/gi/j+IbkOsf&#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JLzyaywAAAOEAAAAPAAAAAAAA&#10;AAAAAAAAAJ8CAABkcnMvZG93bnJldi54bWxQSwUGAAAAAAQABAD3AAAAlwMAAAAA&#10;">
                  <v:imagedata r:id="rId268" o:title="Books on shelf with solid fill"/>
                  <v:path arrowok="t"/>
                </v:shape>
                <v:shape id="Graphic 21" o:spid="_x0000_s2627" type="#_x0000_t75" alt="Group brainstorm with solid fill" style="position:absolute;left:4296;top:8106;width:5737;height:5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7H0rJAAAA4wAAAA8AAABkcnMvZG93bnJldi54bWxEj09rwjAYxu/CvkN4B7tpMje1dEYRR2GH&#10;gVi97PbSvGu7NW9CE7X99sth4PHh+cdvvR1sJ67Uh9axhueZAkFcOdNyreF8KqYZiBCRDXaOScNI&#10;Ababh8kac+NufKRrGWuRRjjkqKGJ0edShqohi2HmPHHyvl1vMSbZ19L0eEvjtpNzpZbSYsvpoUFP&#10;+4aq3/JiNbyW3h1GvHy5zxGLhS9++Dy+a/30OOzeQEQa4j383/4wGuYqWyxfVLZKFIkp8YDc/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jsfSskAAADjAAAADwAAAAAAAAAA&#10;AAAAAACfAgAAZHJzL2Rvd25yZXYueG1sUEsFBgAAAAAEAAQA9wAAAJUDAAAAAA==&#10;">
                  <v:imagedata r:id="rId269" o:title="Group brainstorm with solid fill"/>
                  <v:path arrowok="t"/>
                </v:shape>
                <v:shape id="رسم 15" o:spid="_x0000_s2628" type="#_x0000_t75" alt="قائمة اختيار" style="position:absolute;left:4080;top:23592;width:5724;height:5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NHbvHAAAA4wAAAA8AAABkcnMvZG93bnJldi54bWxET81KAzEQvgu+QxjBm002gq1r06KC2FPB&#10;tuB13Iy7q5vJksRu9OmNUPA43/8s19kN4kgh9p4NVDMFgrjxtufWwGH/dLUAEROyxcEzGfimCOvV&#10;+dkSa+snfqHjLrWihHCs0UCX0lhLGZuOHMaZH4kL9+6Dw1TO0EobcCrhbpBaqRvpsOfS0OFIjx01&#10;n7svZyA/76fXD73NafFwmH626i1Um7kxlxf5/g5Eopz+xSf3xpb5t3OttK6qa/j7qQA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ENHbvHAAAA4wAAAA8AAAAAAAAAAAAA&#10;AAAAnwIAAGRycy9kb3ducmV2LnhtbFBLBQYAAAAABAAEAPcAAACTAwAAAAA=&#10;">
                  <v:imagedata r:id="rId270" o:title="قائمة اختيار"/>
                  <v:path arrowok="t"/>
                </v:shape>
                <v:shape id="Graphic 85" o:spid="_x0000_s2629" type="#_x0000_t75" alt="Bar graph with upward trend with solid fill" style="position:absolute;left:34223;top:8399;width:5153;height:5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1gY3KAAAA4wAAAA8AAABkcnMvZG93bnJldi54bWxEj09vwjAMxe+T9h0iT9ptpBSpg46Apml/&#10;GDdg2tlqvLZa44Qm0O7bzwckjraf33u/5Xp0nTpTH1vPBqaTDBRx5W3LtYGvw9vDHFRMyBY7z2Tg&#10;jyKsV7c3SyytH3hH532qlZhwLNFAk1IotY5VQw7jxAdiuf343mGSsa+17XEQc9fpPMsK7bBlSWgw&#10;0EtD1e/+5Awc3o/68/W0PaZhXsSPgGHxjcGY+7vx+QlUojFdxZfvjZX6szwvZovpo1AIkyxAr/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U1gY3KAAAA4wAAAA8AAAAAAAAA&#10;AAAAAAAAnwIAAGRycy9kb3ducmV2LnhtbFBLBQYAAAAABAAEAPcAAACWAwAAAAA=&#10;">
                  <v:imagedata r:id="rId271" o:title="Bar graph with upward trend with solid fill"/>
                  <v:path arrowok="t"/>
                </v:shape>
                <v:shape id="Graphic 31" o:spid="_x0000_s2630" type="#_x0000_t75" alt="Questions with solid fill" style="position:absolute;left:19197;top:23787;width:5335;height:5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WwqjIAAAA4wAAAA8AAABkcnMvZG93bnJldi54bWxET91rwjAQfx/4P4QT9jZTnaxrZxQ/KAgD&#10;mW7D16O5tcXmUpKo9b83g8Ee7/d9s0VvWnEh5xvLCsajBARxaXXDlYKvz+LpFYQPyBpby6TgRh4W&#10;88HDDHNtr7ynyyFUIoawz1FBHUKXS+nLmgz6ke2II/djncEQT1dJ7fAaw00rJ0nyIg02HBtq7Ghd&#10;U3k6nI0CK/eFtt/vH12xW23WLj0ufXtU6nHYL99ABOrDv/jPvdVxfjZN0yTL0mf4/SkCIOd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3VsKoyAAAAOMAAAAPAAAAAAAAAAAA&#10;AAAAAJ8CAABkcnMvZG93bnJldi54bWxQSwUGAAAAAAQABAD3AAAAlAMAAAAA&#10;">
                  <v:imagedata r:id="rId201" o:title="Questions with solid fill"/>
                  <v:path arrowok="t"/>
                </v:shape>
                <w10:wrap anchorx="page"/>
                <w10:anchorlock/>
              </v:group>
            </w:pict>
          </mc:Fallback>
        </mc:AlternateContent>
      </w:r>
      <w:r>
        <w:t xml:space="preserve">      </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4C16B7F" wp14:editId="208A0527">
                <wp:extent cx="5731510" cy="891540"/>
                <wp:effectExtent l="0" t="0" r="2540" b="22860"/>
                <wp:docPr id="13554692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80122451" name="مجموعة 47"/>
                        <wpg:cNvGrpSpPr/>
                        <wpg:grpSpPr>
                          <a:xfrm>
                            <a:off x="0" y="0"/>
                            <a:ext cx="5731510" cy="895351"/>
                            <a:chOff x="0" y="0"/>
                            <a:chExt cx="5878196" cy="918845"/>
                          </a:xfrm>
                        </wpg:grpSpPr>
                        <wpg:grpSp>
                          <wpg:cNvPr id="230500197" name="مجموعة 48"/>
                          <wpg:cNvGrpSpPr/>
                          <wpg:grpSpPr>
                            <a:xfrm>
                              <a:off x="0" y="0"/>
                              <a:ext cx="5878196" cy="918845"/>
                              <a:chOff x="0" y="0"/>
                              <a:chExt cx="6240348" cy="919070"/>
                            </a:xfrm>
                          </wpg:grpSpPr>
                          <wpg:grpSp>
                            <wpg:cNvPr id="17898971" name="مجموعة 49"/>
                            <wpg:cNvGrpSpPr/>
                            <wpg:grpSpPr>
                              <a:xfrm>
                                <a:off x="0" y="169208"/>
                                <a:ext cx="5433072" cy="580613"/>
                                <a:chOff x="0" y="169208"/>
                                <a:chExt cx="5433072" cy="580613"/>
                              </a:xfrm>
                            </wpg:grpSpPr>
                            <wps:wsp>
                              <wps:cNvPr id="7510591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2990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883404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6550295"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تحليل احتياجات الموظفين:</w:t>
                                </w:r>
                              </w:p>
                            </w:txbxContent>
                          </wps:txbx>
                          <wps:bodyPr wrap="square" rtlCol="1">
                            <a:spAutoFit/>
                          </wps:bodyPr>
                        </wps:wsp>
                      </wpg:grpSp>
                      <pic:pic xmlns:pic="http://schemas.openxmlformats.org/drawingml/2006/picture">
                        <pic:nvPicPr>
                          <pic:cNvPr id="2111793684"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hURcCAgAAN4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PSFRFwICAAA3h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63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KEdtbIAAAA&#10;4wAAAA8AAAAAAAAAAAAAAAAAqgIAAGRycy9kb3ducmV2LnhtbFBLBQYAAAAABAAEAPoAAACfAwAA&#10;AAA=&#10;">
                  <v:group id="مجموعة 48" o:spid="_x0000_s263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4W/u8oA&#10;AADiAAAADwAAAAAAAAAAAAAAAACqAgAAZHJzL2Rvd25yZXYueG1sUEsFBgAAAAAEAAQA+gAAAKED&#10;AAAAAA==&#10;">
                    <v:group id="مجموعة 49" o:spid="_x0000_s263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hG+AxgAAAOEA&#10;AAAPAAAAAAAAAAAAAAAAAKoCAABkcnMvZG93bnJldi54bWxQSwUGAAAAAAQABAD6AAAAnQMAAAAA&#10;">
                      <v:shape id="شكل حر 50" o:spid="_x0000_s263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jsCckA&#10;AADiAAAADwAAAGRycy9kb3ducmV2LnhtbESPQWvCQBSE74L/YXmCN91EiWlTV5GCIOLBpC29PrKv&#10;SWj2bchuNf57VxB6HGbmG2a9HUwrLtS7xrKCeB6BIC6tbrhS8Pmxn72AcB5ZY2uZFNzIwXYzHq0x&#10;0/bKOV0KX4kAYZehgtr7LpPSlTUZdHPbEQfvx/YGfZB9JXWP1wA3rVxE0UoabDgs1NjRe03lb/Fn&#10;FKyOyff5XO6TvDgsT46M/tLWKzWdDLs3EJ4G/x9+tg9aQZrEUfIapyk8LoU7ID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WjsCc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3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HBccA&#10;AADiAAAADwAAAGRycy9kb3ducmV2LnhtbESPzWrCQBSF94W+w3ALbkQnBrQmzUSKInRptbi+Zq6T&#10;0MydNDPG9O2dRaHLw/njKzajbcVAvW8cK1jMExDEldMNGwVfp/1sDcIHZI2tY1LwSx425fNTgbl2&#10;d/6k4RiMiCPsc1RQh9DlUvqqJot+7jri6F1dbzFE2Rupe7zHcdvKNElW0mLD8aHGjrY1Vd/Hm1WA&#10;P/Zwvrjg/HAxZjddduNUL5WavIzvbyACjeE//Nf+0ApWaZplyWsWISJSxAFZ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RhwXHAAAA4gAAAA8AAAAAAAAAAAAAAAAAmAIAAGRy&#10;cy9kb3ducmV2LnhtbFBLBQYAAAAABAAEAPUAAACMAwAAAAA=&#10;" fillcolor="#a5a5a5 [2092]" stroked="f" strokeweight="1pt">
                        <v:stroke joinstyle="miter"/>
                      </v:roundrect>
                    </v:group>
                    <v:oval id="شكل بيضاوي 52" o:spid="_x0000_s263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JfCcoA&#10;AADiAAAADwAAAGRycy9kb3ducmV2LnhtbESPUUvDMBSF3wX/Q7gD31yyOEbXLRuiCAoKW6d7vjR3&#10;bVlzU5q4dv/eCIKPh3POdzjr7ehacaE+NJ4NzKYKBHHpbcOVgc/Dy30GIkRki61nMnClANvN7c0a&#10;c+sH3tOliJVIEA45Gqhj7HIpQ1mTwzD1HXHyTr53GJPsK2l7HBLctVIrtZAOG04LNXb0VFN5Lr6d&#10;gd359HU9vr2rj8oPxWJwz1rbgzF3k/FxBSLSGP/Df+1Xa2CZZQ9zNdcafi+lOyA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OSXwnKAAAA4gAAAA8AAAAAAAAAAAAAAAAAmAIA&#10;AGRycy9kb3ducmV2LnhtbFBLBQYAAAAABAAEAPUAAACPAwAAAAA=&#10;" filled="f" strokecolor="#168489" strokeweight="1pt">
                      <v:stroke joinstyle="miter"/>
                    </v:oval>
                  </v:group>
                  <v:shape id="مربع نص 41" o:spid="_x0000_s263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bKz8gA&#10;AADiAAAADwAAAGRycy9kb3ducmV2LnhtbESPT0sDMRTE74LfITzBm01aSNW1aSn+gR68WNf7Y/Pc&#10;LG5els2zu/32RhA8DjPzG2azm2OvTjTmLrGD5cKAIm6S77h1UL+/3NyByoLssU9MDs6UYbe9vNhg&#10;5dPEb3Q6SqsKhHOFDoLIUGmdm0AR8yINxMX7TGNEKXJstR9xKvDY65Uxax2x47IQcKDHQM3X8Ts6&#10;EPH75bl+jvnwMb8+TcE0Fmvnrq/m/QMooVn+w3/tg3dgb9fWmtW9hd9L5Q7o7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9srP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تحليل احتياجات الموظفين:</w:t>
                          </w:r>
                        </w:p>
                      </w:txbxContent>
                    </v:textbox>
                  </v:shape>
                </v:group>
                <v:shape id="صورة 54" o:spid="_x0000_s263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7DfNAAAA4wAAAA8AAABkcnMvZG93bnJldi54bWxEj0FLAzEUhO+C/yE8wZvNbivtdm1aVCoI&#10;PbWrpcfn5rm7NnlZk9iu/94IgsdhZr5hFqvBGnEiHzrHCvJRBoK4drrjRsFL9XRTgAgRWaNxTAq+&#10;KcBqeXmxwFK7M2/ptIuNSBAOJSpoY+xLKUPdksUwcj1x8t6dtxiT9I3UHs8Jbo0cZ9lUWuw4LbTY&#10;02NL9XH3ZRVs/MPbx7zam+pze1gXZjJ7Pa43Sl1fDfd3ICIN8T/8137WCsZ5ns/mk2lxC7+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D/N7DfNAAAA4wAAAA8AAAAA&#10;AAAAAAAAAAAAnwIAAGRycy9kb3ducmV2LnhtbFBLBQYAAAAABAAEAPcAAACZAw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إجراء استبيانات واستطلاعات لفهم مخاوف وتحديات الموظفين.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تحديد الاحتياجات النفسية والعاطفية للموظفين خلال فترات التغيير.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40EB3EAB" wp14:editId="193B8707">
                <wp:extent cx="5731510" cy="891540"/>
                <wp:effectExtent l="0" t="0" r="2540" b="22860"/>
                <wp:docPr id="20741827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47026224" name="مجموعة 47"/>
                        <wpg:cNvGrpSpPr/>
                        <wpg:grpSpPr>
                          <a:xfrm>
                            <a:off x="0" y="0"/>
                            <a:ext cx="5731510" cy="895351"/>
                            <a:chOff x="0" y="0"/>
                            <a:chExt cx="5878196" cy="918845"/>
                          </a:xfrm>
                        </wpg:grpSpPr>
                        <wpg:grpSp>
                          <wpg:cNvPr id="385183718" name="مجموعة 48"/>
                          <wpg:cNvGrpSpPr/>
                          <wpg:grpSpPr>
                            <a:xfrm>
                              <a:off x="0" y="0"/>
                              <a:ext cx="5878196" cy="918845"/>
                              <a:chOff x="0" y="0"/>
                              <a:chExt cx="6240348" cy="919070"/>
                            </a:xfrm>
                          </wpg:grpSpPr>
                          <wpg:grpSp>
                            <wpg:cNvPr id="877079032" name="مجموعة 49"/>
                            <wpg:cNvGrpSpPr/>
                            <wpg:grpSpPr>
                              <a:xfrm>
                                <a:off x="0" y="169208"/>
                                <a:ext cx="5433072" cy="580613"/>
                                <a:chOff x="0" y="169208"/>
                                <a:chExt cx="5433072" cy="580613"/>
                              </a:xfrm>
                            </wpg:grpSpPr>
                            <wps:wsp>
                              <wps:cNvPr id="20342649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45530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74465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9547720"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برامج الدعم:</w:t>
                                </w:r>
                              </w:p>
                            </w:txbxContent>
                          </wps:txbx>
                          <wps:bodyPr wrap="square" rtlCol="1">
                            <a:spAutoFit/>
                          </wps:bodyPr>
                        </wps:wsp>
                      </wpg:grpSp>
                      <pic:pic xmlns:pic="http://schemas.openxmlformats.org/drawingml/2006/picture">
                        <pic:nvPicPr>
                          <pic:cNvPr id="191241488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txky1AoIAADi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264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d3IJayQAA&#10;AOMAAAAPAAAAAAAAAAAAAAAAAKoCAABkcnMvZG93bnJldi54bWxQSwUGAAAAAAQABAD6AAAAoAMA&#10;AAAA&#10;">
                  <v:group id="مجموعة 48" o:spid="_x0000_s264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mR5lHIAAAA&#10;4gAAAA8AAAAAAAAAAAAAAAAAqgIAAGRycy9kb3ducmV2LnhtbFBLBQYAAAAABAAEAPoAAACfAwAA&#10;AAA=&#10;">
                    <v:group id="مجموعة 49" o:spid="_x0000_s264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nROqTL&#10;AAAA4gAAAA8AAAAAAAAAAAAAAAAAqgIAAGRycy9kb3ducmV2LnhtbFBLBQYAAAAABAAEAPoAAACi&#10;AwAAAAA=&#10;">
                      <v:shape id="شكل حر 50" o:spid="_x0000_s264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Mrp8kA&#10;AADjAAAADwAAAGRycy9kb3ducmV2LnhtbESPQWvCQBSE70L/w/IK3nTTGINGVykFQaQHjS1eH9ln&#10;Epp9G7Krxn/fFQSPw8x8wyzXvWnElTpXW1bwMY5AEBdW11wq+DluRjMQziNrbCyTgjs5WK/eBkvM&#10;tL3xga65L0WAsMtQQeV9m0npiooMurFtiYN3tp1BH2RXSt3hLcBNI+MoSqXBmsNChS19VVT85Rej&#10;IN1NT/t9sZke8u3k25HRv9p6pYbv/ecChKfev8LP9lYriKNJEqfJfJbA41P4A3L1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wMrp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4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tsgckA&#10;AADjAAAADwAAAGRycy9kb3ducmV2LnhtbESPQW/CMAyF75P2HyJP2gVBurEiKAQ0bZrEcWOIs2lM&#10;Wq1xuiYr5d/jwySO9nt+7/NqM/hG9dTFOrCBp0kGirgMtmZnYP/9MZ6DignZYhOYDFwowmZ9f7fC&#10;woYzf1G/S05JCMcCDVQptYXWsazIY5yElli0U+g8Jhk7p22HZwn3jX7Ospn2WLM0VNjSW0Xlz+7P&#10;G8Bf/3k4hhRif3TufZS3w8jmxjw+DK9LUImGdDP/X2+t4C9mL3k+zeYCLT/JAvT6C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AtsgckAAADjAAAADwAAAAAAAAAAAAAAAACYAgAA&#10;ZHJzL2Rvd25yZXYueG1sUEsFBgAAAAAEAAQA9QAAAI4DAAAAAA==&#10;" fillcolor="#a5a5a5 [2092]" stroked="f" strokeweight="1pt">
                        <v:stroke joinstyle="miter"/>
                      </v:roundrect>
                    </v:group>
                    <v:oval id="شكل بيضاوي 52" o:spid="_x0000_s264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F7nscA&#10;AADjAAAADwAAAGRycy9kb3ducmV2LnhtbERPX0vDMBB/F/wO4YS9bYmhVumWDVEGCgra6Z6P5taW&#10;NZfSxLX79kYY+Hi//7faTK4TJxpC69nA7UKBIK68bbk28LXbzh9AhIhssfNMBs4UYLO+vlphYf3I&#10;n3QqYy1SCIcCDTQx9oWUoWrIYVj4njhxBz84jOkcamkHHFO466RWKpcOW04NDfb01FB1LH+cgY/j&#10;4fu8f31T77Ufy3x0z1rbnTGzm+lxCSLSFP/FF/eLTfO1us+y/C7T8PdTAk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Be57HAAAA4wAAAA8AAAAAAAAAAAAAAAAAmAIAAGRy&#10;cy9kb3ducmV2LnhtbFBLBQYAAAAABAAEAPUAAACMAwAAAAA=&#10;" filled="f" strokecolor="#168489" strokeweight="1pt">
                      <v:stroke joinstyle="miter"/>
                    </v:oval>
                  </v:group>
                  <v:shape id="مربع نص 41" o:spid="_x0000_s264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efyccA&#10;AADiAAAADwAAAGRycy9kb3ducmV2LnhtbESPTU/CQBCG7yb8h82QeJMtjRWsLISoJBy8iOU+6Y7d&#10;xu5s0x1p+ffswcTjm/crz2Y3+U5daIhtYAPLRQaKuA625cZA9XV4WIOKgmyxC0wGrhRht53dbbC0&#10;YeRPupykUWmEY4kGnEhfah1rRx7jIvTEyfsOg0dJcmi0HXBM477TeZY9aY8tpweHPb06qn9Ov96A&#10;iN0vr9W7j8fz9PE2uqwusDLmfj7tX0AJTfIf/msfrYEify4eV6s8QSSkhAN6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nn8nHAAAA4gAAAA8AAAAAAAAAAAAAAAAAmAIAAGRy&#10;cy9kb3ducmV2LnhtbFBLBQYAAAAABAAEAPUAAACM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تصميم برامج الدعم:</w:t>
                          </w:r>
                        </w:p>
                      </w:txbxContent>
                    </v:textbox>
                  </v:shape>
                </v:group>
                <v:shape id="صورة 54" o:spid="_x0000_s264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Eh6fJAAAA4wAAAA8AAABkcnMvZG93bnJldi54bWxET19PwjAQfzfxOzRn4pt0Q4JjUogaTEx4&#10;ggnx8VzPbdJeZ1thfntqYuLj/f7ffDlYI47kQ+dYQT7KQBDXTnfcKHitnm8KECEiazSOScEPBVgu&#10;Li/mWGp34g0dt7ERKYRDiQraGPtSylC3ZDGMXE+cuA/nLcZ0+kZqj6cUbo0cZ9lUWuw4NbTY01NL&#10;9WH7bRWs/eP756zam+pr87YqzO3d7rBaK3V9NTzcg4g0xH/xn/tFp/mzfDzJJ0Uxhd+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kSHp8kAAADjAAAADwAAAAAAAAAA&#10;AAAAAACfAgAAZHJzL2Rvd25yZXYueG1sUEsFBgAAAAAEAAQA9wAAAJU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وضع برامج شاملة لتوفير الدعم النفسي والعاطفي للموظفين.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tl/>
        </w:rPr>
      </w:pPr>
      <w:r w:rsidRPr="003F1BA5">
        <w:rPr>
          <w:rFonts w:ascii="Sakkal Majalla" w:hAnsi="Sakkal Majalla" w:cs="Sakkal Majalla"/>
          <w:sz w:val="34"/>
          <w:szCs w:val="34"/>
          <w:rtl/>
        </w:rPr>
        <w:t>تضمين مكونات متنوعة كالتوجيه الفردي والتدريب الجماعي والأنشطة الاجتماعية.</w:t>
      </w:r>
    </w:p>
    <w:p w:rsidR="00823856" w:rsidRPr="002A698D" w:rsidRDefault="00823856" w:rsidP="00823856">
      <w:r w:rsidRPr="002A078C">
        <w:rPr>
          <w:rFonts w:ascii="Sakkal Majalla" w:hAnsi="Sakkal Majalla"/>
          <w:noProof/>
          <w:sz w:val="34"/>
        </w:rPr>
        <w:lastRenderedPageBreak/>
        <mc:AlternateContent>
          <mc:Choice Requires="wpg">
            <w:drawing>
              <wp:inline distT="0" distB="0" distL="0" distR="0" wp14:anchorId="03EEA20C" wp14:editId="61991FF0">
                <wp:extent cx="5731510" cy="891540"/>
                <wp:effectExtent l="0" t="0" r="2540" b="22860"/>
                <wp:docPr id="15131733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97746577" name="مجموعة 47"/>
                        <wpg:cNvGrpSpPr/>
                        <wpg:grpSpPr>
                          <a:xfrm>
                            <a:off x="0" y="0"/>
                            <a:ext cx="5731510" cy="895351"/>
                            <a:chOff x="0" y="0"/>
                            <a:chExt cx="5878196" cy="918845"/>
                          </a:xfrm>
                        </wpg:grpSpPr>
                        <wpg:grpSp>
                          <wpg:cNvPr id="2003630540" name="مجموعة 48"/>
                          <wpg:cNvGrpSpPr/>
                          <wpg:grpSpPr>
                            <a:xfrm>
                              <a:off x="0" y="0"/>
                              <a:ext cx="5878196" cy="918845"/>
                              <a:chOff x="0" y="0"/>
                              <a:chExt cx="6240348" cy="919070"/>
                            </a:xfrm>
                          </wpg:grpSpPr>
                          <wpg:grpSp>
                            <wpg:cNvPr id="664714288" name="مجموعة 49"/>
                            <wpg:cNvGrpSpPr/>
                            <wpg:grpSpPr>
                              <a:xfrm>
                                <a:off x="0" y="169208"/>
                                <a:ext cx="5433072" cy="580613"/>
                                <a:chOff x="0" y="169208"/>
                                <a:chExt cx="5433072" cy="580613"/>
                              </a:xfrm>
                            </wpg:grpSpPr>
                            <wps:wsp>
                              <wps:cNvPr id="8871480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95083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19746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4643798"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تطوير الموارد والخبرات:</w:t>
                                </w:r>
                              </w:p>
                            </w:txbxContent>
                          </wps:txbx>
                          <wps:bodyPr wrap="square" rtlCol="1">
                            <a:spAutoFit/>
                          </wps:bodyPr>
                        </wps:wsp>
                      </wpg:grpSp>
                      <pic:pic xmlns:pic="http://schemas.openxmlformats.org/drawingml/2006/picture">
                        <pic:nvPicPr>
                          <pic:cNvPr id="189640690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Oz0CAgAAOA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FVw7PQICAAA4B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65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oqbF0yQAA&#10;AOMAAAAPAAAAAAAAAAAAAAAAAKoCAABkcnMvZG93bnJldi54bWxQSwUGAAAAAAQABAD6AAAAoAMA&#10;AAAA&#10;">
                  <v:group id="مجموعة 48" o:spid="_x0000_s265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p9Vo1soA&#10;AADjAAAADwAAAAAAAAAAAAAAAACqAgAAZHJzL2Rvd25yZXYueG1sUEsFBgAAAAAEAAQA+gAAAKED&#10;AAAAAA==&#10;">
                    <v:group id="مجموعة 49" o:spid="_x0000_s265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zO+PIAAAA&#10;4gAAAA8AAAAAAAAAAAAAAAAAqgIAAGRycy9kb3ducmV2LnhtbFBLBQYAAAAABAAEAPoAAACfAwAA&#10;AAA=&#10;">
                      <v:shape id="شكل حر 50" o:spid="_x0000_s265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lLsQA&#10;AADiAAAADwAAAGRycy9kb3ducmV2LnhtbERPy4rCMBTdD/gP4QruxtR3qUYRQRCZhVbF7aW5tsXm&#10;pjRR699PFoLLw3kvVq2pxJMaV1pWMOhHIIgzq0vOFZxP298YhPPIGivLpOBNDlbLzs8CE21ffKRn&#10;6nMRQtglqKDwvk6kdFlBBl3f1sSBu9nGoA+wyaVu8BXCTSWHUTSVBksODQXWtCkou6cPo2C6n1wP&#10;h2w7Oaa70Z8joy/aeqV63XY9B+Gp9V/xx73TCuJ4NhjH0TBsDpfCH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4pS7EAAAA4g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5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F2ccA&#10;AADiAAAADwAAAGRycy9kb3ducmV2LnhtbESPQWvCQBSE74L/YXlCL6KbWhI0ukqxFHpUK56f2ecm&#10;mH0bs2tM/71bKPQ4zMw3zGrT21p01PrKsYLXaQKCuHC6YqPg+P05mYPwAVlj7ZgU/JCHzXo4WGGu&#10;3YP31B2CERHCPkcFZQhNLqUvSrLop64hjt7FtRZDlK2RusVHhNtazpIkkxYrjgslNrQtqbge7lYB&#10;3uzudHbB+e5szMc4bfqxTpV6GfXvSxCB+vAf/mt/aQXZbJEm87cshd9L8Q7I9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lxdnHAAAA4gAAAA8AAAAAAAAAAAAAAAAAmAIAAGRy&#10;cy9kb3ducmV2LnhtbFBLBQYAAAAABAAEAPUAAACMAwAAAAA=&#10;" fillcolor="#a5a5a5 [2092]" stroked="f" strokeweight="1pt">
                        <v:stroke joinstyle="miter"/>
                      </v:roundrect>
                    </v:group>
                    <v:oval id="شكل بيضاوي 52" o:spid="_x0000_s265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vocoA&#10;AADiAAAADwAAAGRycy9kb3ducmV2LnhtbESPQWvCQBSE70L/w/IKvdVdQ4k1dZWiFFqwoLF6fmSf&#10;STD7NmS3Jv57t1DwOMzMN8x8OdhGXKjztWMNk7ECQVw4U3Op4Wf/8fwKwgdkg41j0nAlD8vFw2iO&#10;mXE97+iSh1JECPsMNVQhtJmUvqjIoh+7ljh6J9dZDFF2pTQd9hFuG5kolUqLNceFCltaVVSc81+r&#10;YXs+Ha7Hr436Ll2fp71dJ4nZa/30OLy/gQg0hHv4v/1pNMymk9n0JVUp/F2Kd0Au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Yb6HKAAAA4gAAAA8AAAAAAAAAAAAAAAAAmAIA&#10;AGRycy9kb3ducmV2LnhtbFBLBQYAAAAABAAEAPUAAACPAwAAAAA=&#10;" filled="f" strokecolor="#168489" strokeweight="1pt">
                      <v:stroke joinstyle="miter"/>
                    </v:oval>
                  </v:group>
                  <v:shape id="مربع نص 41" o:spid="_x0000_s265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JTycYA&#10;AADiAAAADwAAAGRycy9kb3ducmV2LnhtbERPTU/CQBC9m/AfNkPiTbYoYqkshCgmHLiI9T7pDt3G&#10;7mzTHWn59+zBxOPL+15vR9+qC/WxCWxgPstAEVfBNlwbKL8+HnJQUZAttoHJwJUibDeTuzUWNgz8&#10;SZeT1CqFcCzQgBPpCq1j5chjnIWOOHHn0HuUBPta2x6HFO5b/ZhlS+2x4dTgsKM3R9XP6dcbELG7&#10;+bXc+3j4Ho/vg8uqZyyNuZ+Ou1dQQqP8i//cB2sgzxfLxdPLKm1Ol9Id0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JTycYAAADi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تطوير الموارد والخبرات:</w:t>
                          </w:r>
                        </w:p>
                      </w:txbxContent>
                    </v:textbox>
                  </v:shape>
                </v:group>
                <v:shape id="صورة 54" o:spid="_x0000_s265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1lXbJAAAA4wAAAA8AAABkcnMvZG93bnJldi54bWxET0tPwkAQvpP4HzZj4g12Ra1tZSFqMDHh&#10;BAXjceyObWEfdXeF+u9ZExOP871nthiMZkfyoXNWwvVEACNbO9XZRsK2ehnnwEJEq1A7SxJ+KMBi&#10;fjGaYancya7puIkNSyE2lCihjbEvOQ91SwbDxPVkE/fpvMGYTt9w5fGUwo3mUyEybrCzqaHFnp5b&#10;qg+bbyNh5Z8+9kX1pquv9fsy1zf3u8NyJeXV5fD4ACzSEP/Ff+5XlebnRXYrskLcwe9PCQA+Pw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HWVdskAAADjAAAADwAAAAAAAAAA&#10;AAAAAACfAgAAZHJzL2Rvd25yZXYueG1sUEsFBgAAAAAEAAQA9wAAAJU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تحديد الموارد والخبرات اللازمة لتنفيذ برامج الدعم بفعالية.</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توفير التدريب والتطوير المناسب للموظفين المكلفين بتقديم الدعم.</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9F26345" wp14:editId="58480CBD">
                <wp:extent cx="5731510" cy="891540"/>
                <wp:effectExtent l="0" t="0" r="2540" b="22860"/>
                <wp:docPr id="20373405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66532991" name="مجموعة 47"/>
                        <wpg:cNvGrpSpPr/>
                        <wpg:grpSpPr>
                          <a:xfrm>
                            <a:off x="0" y="0"/>
                            <a:ext cx="5731510" cy="895351"/>
                            <a:chOff x="0" y="0"/>
                            <a:chExt cx="5878196" cy="918845"/>
                          </a:xfrm>
                        </wpg:grpSpPr>
                        <wpg:grpSp>
                          <wpg:cNvPr id="1655255039" name="مجموعة 48"/>
                          <wpg:cNvGrpSpPr/>
                          <wpg:grpSpPr>
                            <a:xfrm>
                              <a:off x="0" y="0"/>
                              <a:ext cx="5878196" cy="918845"/>
                              <a:chOff x="0" y="0"/>
                              <a:chExt cx="6240348" cy="919070"/>
                            </a:xfrm>
                          </wpg:grpSpPr>
                          <wpg:grpSp>
                            <wpg:cNvPr id="216806134" name="مجموعة 49"/>
                            <wpg:cNvGrpSpPr/>
                            <wpg:grpSpPr>
                              <a:xfrm>
                                <a:off x="0" y="169208"/>
                                <a:ext cx="5433072" cy="580613"/>
                                <a:chOff x="0" y="169208"/>
                                <a:chExt cx="5433072" cy="580613"/>
                              </a:xfrm>
                            </wpg:grpSpPr>
                            <wps:wsp>
                              <wps:cNvPr id="810642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74593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90376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178972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التنسيق مع الإدارات الأخرى:</w:t>
                                </w:r>
                              </w:p>
                            </w:txbxContent>
                          </wps:txbx>
                          <wps:bodyPr wrap="square" rtlCol="1">
                            <a:spAutoFit/>
                          </wps:bodyPr>
                        </wps:wsp>
                      </wpg:grpSp>
                      <pic:pic xmlns:pic="http://schemas.openxmlformats.org/drawingml/2006/picture">
                        <pic:nvPicPr>
                          <pic:cNvPr id="209561535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wOSbFQcIAADh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265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zEEs8oA&#10;AADiAAAADwAAAAAAAAAAAAAAAACqAgAAZHJzL2Rvd25yZXYueG1sUEsFBgAAAAAEAAQA+gAAAKED&#10;AAAAAA==&#10;">
                  <v:group id="مجموعة 48" o:spid="_x0000_s266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pZxG7IAAAA&#10;4wAAAA8AAAAAAAAAAAAAAAAAqgIAAGRycy9kb3ducmV2LnhtbFBLBQYAAAAABAAEAPoAAACfAwAA&#10;AAA=&#10;">
                    <v:group id="مجموعة 49" o:spid="_x0000_s266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X88rzL&#10;AAAA4gAAAA8AAAAAAAAAAAAAAAAAqgIAAGRycy9kb3ducmV2LnhtbFBLBQYAAAAABAAEAPoAAACi&#10;AwAAAAA=&#10;">
                      <v:shape id="شكل حر 50" o:spid="_x0000_s266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yYHcgA&#10;AADiAAAADwAAAGRycy9kb3ducmV2LnhtbESPT4vCMBTE78J+h/AWvGniv1K6RhFBkGUPWpW9Pppn&#10;W2xeShO1++03wsIeh5n5DbNc97YRD+p87VjDZKxAEBfO1FxqOJ92oxSED8gGG8ek4Yc8rFdvgyVm&#10;xj35SI88lCJC2GeooQqhzaT0RUUW/di1xNG7us5iiLIrpenwGeG2kVOlEmmx5rhQYUvbiopbfrca&#10;ks/F9+FQ7BbHfD/78mTNxbig9fC933yACNSH//Bfe280pBOVzKcqncHrUrwD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Jgd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6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xJsYA&#10;AADjAAAADwAAAGRycy9kb3ducmV2LnhtbERPX2vCMBB/F/wO4YS9yEw3rc5qlLEh+Og68flsbmmx&#10;uXRNVuu3XwbCHu/3/9bb3taio9ZXjhU8TRIQxIXTFRsFx8/d4wsIH5A11o5JwY08bDfDwRoz7a78&#10;QV0ejIgh7DNUUIbQZFL6oiSLfuIa4sh9udZiiGdrpG7xGsNtLZ+TZC4tVhwbSmzoraTikv9YBfht&#10;D6ezC853Z2Pex2nTj3Wq1MOof12BCNSHf/Hdvddx/mK5mKXL6XwKfz9FA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AxJsYAAADjAAAADwAAAAAAAAAAAAAAAACYAgAAZHJz&#10;L2Rvd25yZXYueG1sUEsFBgAAAAAEAAQA9QAAAIsDAAAAAA==&#10;" fillcolor="#a5a5a5 [2092]" stroked="f" strokeweight="1pt">
                        <v:stroke joinstyle="miter"/>
                      </v:roundrect>
                    </v:group>
                    <v:oval id="شكل بيضاوي 52" o:spid="_x0000_s266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JJ3MoA&#10;AADiAAAADwAAAGRycy9kb3ducmV2LnhtbESP3WrCQBSE7wu+w3KE3tXdRoiaukqpCC1YaOPP9SF7&#10;TILZsyG7NfHt3UKhl8PMfMMs14NtxJU6XzvW8DxRIIgLZ2ouNRz226c5CB+QDTaOScONPKxXo4cl&#10;Zsb1/E3XPJQiQthnqKEKoc2k9EVFFv3EtcTRO7vOYoiyK6XpsI9w28hEqVRarDkuVNjSW0XFJf+x&#10;Gr4u5+Pt9LFTn6Xr87S3myQxe60fx8PrC4hAQ/gP/7XfjYZ0sVDTWTqdwe+leAfk6g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gSSdzKAAAA4gAAAA8AAAAAAAAAAAAAAAAAmAIA&#10;AGRycy9kb3ducmV2LnhtbFBLBQYAAAAABAAEAPUAAACPAwAAAAA=&#10;" filled="f" strokecolor="#168489" strokeweight="1pt">
                      <v:stroke joinstyle="miter"/>
                    </v:oval>
                  </v:group>
                  <v:shape id="مربع نص 41" o:spid="_x0000_s266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scYA&#10;AADjAAAADwAAAGRycy9kb3ducmV2LnhtbERPS2vCQBC+F/oflhF6q5tYrJq6ivQBHnpR433ITrPB&#10;7GzITk38991Cocf53rPejr5VV+pjE9hAPs1AEVfBNlwbKE8fj0tQUZAttoHJwI0ibDf3d2ssbBj4&#10;QNej1CqFcCzQgBPpCq1j5chjnIaOOHFfofco6exrbXscUrhv9SzLnrXHhlODw45eHVWX47c3IGJ3&#10;+a1893F/Hj/fBpdVcyyNeZiMuxdQQqP8i//ce5vmz1f5YrlazJ7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Ysc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التنسيق مع الإدارات الأخرى:</w:t>
                          </w:r>
                        </w:p>
                      </w:txbxContent>
                    </v:textbox>
                  </v:shape>
                </v:group>
                <v:shape id="صورة 54" o:spid="_x0000_s266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AfF4d3NAAAA4wAAAA8AAAAA&#10;AAAAAAAAAAAAnwIAAGRycy9kb3ducmV2LnhtbFBLBQYAAAAABAAEAPcAAACZAw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التواصل والتنسيق مع الإدارات المعنية كالإدارة العليا والإشراف المباشر.</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ضمان تكامل برامج الدعم مع الخطط الإستراتيجية للتغيير.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DB6F908" wp14:editId="7476F64D">
                <wp:extent cx="5731510" cy="891540"/>
                <wp:effectExtent l="0" t="0" r="2540" b="22860"/>
                <wp:docPr id="16812489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30603718" name="مجموعة 47"/>
                        <wpg:cNvGrpSpPr/>
                        <wpg:grpSpPr>
                          <a:xfrm>
                            <a:off x="0" y="0"/>
                            <a:ext cx="5731510" cy="895351"/>
                            <a:chOff x="0" y="0"/>
                            <a:chExt cx="5878196" cy="918845"/>
                          </a:xfrm>
                        </wpg:grpSpPr>
                        <wpg:grpSp>
                          <wpg:cNvPr id="1535078595" name="مجموعة 48"/>
                          <wpg:cNvGrpSpPr/>
                          <wpg:grpSpPr>
                            <a:xfrm>
                              <a:off x="0" y="0"/>
                              <a:ext cx="5878196" cy="918845"/>
                              <a:chOff x="0" y="0"/>
                              <a:chExt cx="6240348" cy="919070"/>
                            </a:xfrm>
                          </wpg:grpSpPr>
                          <wpg:grpSp>
                            <wpg:cNvPr id="961027770" name="مجموعة 49"/>
                            <wpg:cNvGrpSpPr/>
                            <wpg:grpSpPr>
                              <a:xfrm>
                                <a:off x="0" y="169208"/>
                                <a:ext cx="5433072" cy="580613"/>
                                <a:chOff x="0" y="169208"/>
                                <a:chExt cx="5433072" cy="580613"/>
                              </a:xfrm>
                            </wpg:grpSpPr>
                            <wps:wsp>
                              <wps:cNvPr id="13844244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360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27572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6107566"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توعية وتثقيف الموظفين:</w:t>
                                </w:r>
                              </w:p>
                            </w:txbxContent>
                          </wps:txbx>
                          <wps:bodyPr wrap="square" rtlCol="1">
                            <a:spAutoFit/>
                          </wps:bodyPr>
                        </wps:wsp>
                      </wpg:grpSp>
                      <pic:pic xmlns:pic="http://schemas.openxmlformats.org/drawingml/2006/picture">
                        <pic:nvPicPr>
                          <pic:cNvPr id="168137987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Br8p/LCQgAAOI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266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TTXibL&#10;AAAA4wAAAA8AAAAAAAAAAAAAAAAAqgIAAGRycy9kb3ducmV2LnhtbFBLBQYAAAAABAAEAPoAAACi&#10;AwAAAAA=&#10;">
                  <v:group id="مجموعة 48" o:spid="_x0000_s266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Gd1UjIAAAA&#10;4wAAAA8AAAAAAAAAAAAAAAAAqgIAAGRycy9kb3ducmV2LnhtbFBLBQYAAAAABAAEAPoAAACfAwAA&#10;AAA=&#10;">
                    <v:group id="مجموعة 49" o:spid="_x0000_s267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E2mxsoA&#10;AADiAAAADwAAAAAAAAAAAAAAAACqAgAAZHJzL2Rvd25yZXYueG1sUEsFBgAAAAAEAAQA+gAAAKED&#10;AAAAAA==&#10;">
                      <v:shape id="شكل حر 50" o:spid="_x0000_s267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144soA&#10;AADjAAAADwAAAGRycy9kb3ducmV2LnhtbESPQWvCQBCF70L/wzIFb7qpxiDRVUpBkNKDphWvQ3ZM&#10;QrOzIbtq+u87B8HjzHvz3jfr7eBadaM+NJ4NvE0TUMSltw1XBn6+d5MlqBCRLbaeycAfBdhuXkZr&#10;zK2/85FuRayUhHDI0UAdY5drHcqaHIap74hFu/jeYZSxr7Tt8S7hrtWzJMm0w4alocaOPmoqf4ur&#10;M5B9Ls6HQ7lbHIv9/CuQsyfrozHj1+F9BSrSEJ/mx/XeCv58maazNM0EWn6SBej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deOL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7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GzOcQA&#10;AADhAAAADwAAAGRycy9kb3ducmV2LnhtbERPTWvCQBC9F/oflin0InXTSkSjq0il4LFV6XnMjptg&#10;djZm15j++86h0OPjfS/Xg29UT12sAxt4HWegiMtga3YGjoePlxmomJAtNoHJwA9FWK8eH5ZY2HDn&#10;L+r3ySkJ4ViggSqlttA6lhV5jOPQEgt3Dp3HJLBz2nZ4l3Df6Lcsm2qPNUtDhS29V1Re9jdvAK/+&#10;8/sUUoj9ybntKG+Hkc2NeX4aNgtQiYb0L/5z76zMn+eTaTaTD/JII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RsznEAAAA4QAAAA8AAAAAAAAAAAAAAAAAmAIAAGRycy9k&#10;b3ducmV2LnhtbFBLBQYAAAAABAAEAPUAAACJAwAAAAA=&#10;" fillcolor="#a5a5a5 [2092]" stroked="f" strokeweight="1pt">
                        <v:stroke joinstyle="miter"/>
                      </v:roundrect>
                    </v:group>
                    <v:oval id="شكل بيضاوي 52" o:spid="_x0000_s267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EY8cA&#10;AADjAAAADwAAAGRycy9kb3ducmV2LnhtbERPX2vCMBB/H/gdwgl709SAdlSjyMZggwlap89Hc7bF&#10;5lKazNZvbwaDPd7v/602g23EjTpfO9YwmyYgiAtnai41fB/fJy8gfEA22DgmDXfysFmPnlaYGdfz&#10;gW55KEUMYZ+hhiqENpPSFxVZ9FPXEkfu4jqLIZ5dKU2HfQy3jVRJspAWa44NFbb0WlFxzX+shv31&#10;crqfP7+SXen6fNHbN6XMUevn8bBdggg0hH/xn/vDxPmzVKXzVM0V/P4UAZD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ERGPHAAAA4wAAAA8AAAAAAAAAAAAAAAAAmAIAAGRy&#10;cy9kb3ducmV2LnhtbFBLBQYAAAAABAAEAPUAAACMAwAAAAA=&#10;" filled="f" strokecolor="#168489" strokeweight="1pt">
                      <v:stroke joinstyle="miter"/>
                    </v:oval>
                  </v:group>
                  <v:shape id="مربع نص 41" o:spid="_x0000_s267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9MNMUA&#10;AADjAAAADwAAAGRycy9kb3ducmV2LnhtbERPS2vDMAy+D/YfjAq7rXYKzUZWt5Q9oIdd1mZ3EWtx&#10;aCyHWGvSfz8PBjvqe2uzm0OvLjSmLrKFYmlAETfRddxaqE9v94+gkiA77COThSsl2G1vbzZYuTjx&#10;B12O0qocwqlCC15kqLROjaeAaRkH4sx9xTGg5HNstRtxyuGh1ytjSh2w49zgcaBnT835+B0siLh9&#10;ca1fQzp8zu8vkzfNGmtr7xbz/gmU0Cz/4j/3weX5xaoszMO6LO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0w0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توعية وتثقيف الموظفين:</w:t>
                          </w:r>
                        </w:p>
                      </w:txbxContent>
                    </v:textbox>
                  </v:shape>
                </v:group>
                <v:shape id="صورة 54" o:spid="_x0000_s267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9pkTJAAAA4wAAAA8AAABkcnMvZG93bnJldi54bWxET19PwjAQfzfxOzRn4pt0QMLGpBA1mJjw&#10;BFPC47me26S9zrbC/PaWxMTH+/2/xWqwRpzIh86xgvEoA0FcO91xo+C1er4rQISIrNE4JgU/FGC1&#10;vL5aYKndmbd02sVGpBAOJSpoY+xLKUPdksUwcj1x4j6ctxjT6RupPZ5TuDVykmUzabHj1NBiT08t&#10;1cfdt1Ww8Y/vn/Nqb6qv7WFdmGn+dlxvlLq9GR7uQUQa4r/4z/2i0/xZMZ7m8yKfwOW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tf2mRMkAAADjAAAADwAAAAAAAAAA&#10;AAAAAACfAgAAZHJzL2Rvd25yZXYueG1sUEsFBgAAAAAEAAQA9wAAAJU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نشر الوعي بأهمية برامج الدعم النفسي والعاطفي للموظفين.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تشجيع المشاركة والانخراط الفعال في تلك البرامج.</w:t>
      </w:r>
    </w:p>
    <w:p w:rsidR="00823856" w:rsidRPr="002A698D" w:rsidRDefault="00823856" w:rsidP="00823856">
      <w:r w:rsidRPr="002A078C">
        <w:rPr>
          <w:rFonts w:ascii="Sakkal Majalla" w:hAnsi="Sakkal Majalla"/>
          <w:noProof/>
          <w:sz w:val="34"/>
        </w:rPr>
        <mc:AlternateContent>
          <mc:Choice Requires="wpg">
            <w:drawing>
              <wp:inline distT="0" distB="0" distL="0" distR="0" wp14:anchorId="679AB78B" wp14:editId="1EEC413F">
                <wp:extent cx="5731510" cy="891540"/>
                <wp:effectExtent l="0" t="0" r="2540" b="22860"/>
                <wp:docPr id="9711982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9266398" name="مجموعة 47"/>
                        <wpg:cNvGrpSpPr/>
                        <wpg:grpSpPr>
                          <a:xfrm>
                            <a:off x="0" y="0"/>
                            <a:ext cx="5731510" cy="895351"/>
                            <a:chOff x="0" y="0"/>
                            <a:chExt cx="5878196" cy="918845"/>
                          </a:xfrm>
                        </wpg:grpSpPr>
                        <wpg:grpSp>
                          <wpg:cNvPr id="932129967" name="مجموعة 48"/>
                          <wpg:cNvGrpSpPr/>
                          <wpg:grpSpPr>
                            <a:xfrm>
                              <a:off x="0" y="0"/>
                              <a:ext cx="5878196" cy="918845"/>
                              <a:chOff x="0" y="0"/>
                              <a:chExt cx="6240348" cy="919070"/>
                            </a:xfrm>
                          </wpg:grpSpPr>
                          <wpg:grpSp>
                            <wpg:cNvPr id="115653699" name="مجموعة 49"/>
                            <wpg:cNvGrpSpPr/>
                            <wpg:grpSpPr>
                              <a:xfrm>
                                <a:off x="0" y="169208"/>
                                <a:ext cx="5433072" cy="580613"/>
                                <a:chOff x="0" y="169208"/>
                                <a:chExt cx="5433072" cy="580613"/>
                              </a:xfrm>
                            </wpg:grpSpPr>
                            <wps:wsp>
                              <wps:cNvPr id="13136856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7145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357124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5858884"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متابعة وتقييم البرامج:</w:t>
                                </w:r>
                              </w:p>
                            </w:txbxContent>
                          </wps:txbx>
                          <wps:bodyPr wrap="square" rtlCol="1">
                            <a:spAutoFit/>
                          </wps:bodyPr>
                        </wps:wsp>
                      </wpg:grpSp>
                      <pic:pic xmlns:pic="http://schemas.openxmlformats.org/drawingml/2006/picture">
                        <pic:nvPicPr>
                          <pic:cNvPr id="144756729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6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">
                <v:group id="مجموعة 47" o:spid="_x0000_s267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B+BV/IAAAA&#10;4wAAAA8AAAAAAAAAAAAAAAAAqgIAAGRycy9kb3ducmV2LnhtbFBLBQYAAAAABAAEAPoAAACfAwAA&#10;AAA=&#10;">
                  <v:group id="مجموعة 48" o:spid="_x0000_s267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yr6hrL&#10;AAAA4gAAAA8AAAAAAAAAAAAAAAAAqgIAAGRycy9kb3ducmV2LnhtbFBLBQYAAAAABAAEAPoAAACi&#10;AwAAAAA=&#10;">
                    <v:group id="مجموعة 49" o:spid="_x0000_s267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oaMMcAAADi&#10;AAAADwAAAAAAAAAAAAAAAACqAgAAZHJzL2Rvd25yZXYueG1sUEsFBgAAAAAEAAQA+gAAAJ4DAAAA&#10;AA==&#10;">
                      <v:shape id="شكل حر 50" o:spid="_x0000_s268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GwckA&#10;AADjAAAADwAAAGRycy9kb3ducmV2LnhtbERP0WqDQBB8L+Qfjg3krZ6pKMF6CSEQCKEPxiT0dfG2&#10;KvX2xLtG+/e9QqEwL7uzM7NT7GbTiweNrrOsYB3FIIhrqztuFNyux+cNCOeRNfaWScE3OdhtF08F&#10;5tpOfKFH5RsRTNjlqKD1fsildHVLBl1kB+LAfdjRoA/j2Eg94hTMTS9f4jiTBjsOCS0OdGip/qy+&#10;jILsnL6XZX1ML9UpeXNk9F1br9RqOe9fQXia/f/xn/qkw/vJOsk2aQD8dgoLk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jJGw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8AiMUA&#10;AADiAAAADwAAAGRycy9kb3ducmV2LnhtbERPXWvCMBR9H/gfwhV8kZnWrVOrUcQx2OPUsedrc02L&#10;zU1tYu3+/TIY7PFwvleb3taio9ZXjhWkkwQEceF0xUbB5/HtcQ7CB2SNtWNS8E0eNuvBwwpz7e68&#10;p+4QjIgh7HNUUIbQ5FL6oiSLfuIa4sidXWsxRNgaqVu8x3Bby2mSvEiLFceGEhvalVRcDjerAK/2&#10;4+vkgvPdyZjXcdb0Y50pNRr22yWIQH34F/+533Wcn2az9DlbPMHvpYh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wCIxQAAAOIAAAAPAAAAAAAAAAAAAAAAAJgCAABkcnMv&#10;ZG93bnJldi54bWxQSwUGAAAAAAQABAD1AAAAigMAAAAA&#10;" fillcolor="#a5a5a5 [2092]" stroked="f" strokeweight="1pt">
                        <v:stroke joinstyle="miter"/>
                      </v:roundrect>
                    </v:group>
                    <v:oval id="شكل بيضاوي 52" o:spid="_x0000_s268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EzMgA&#10;AADjAAAADwAAAGRycy9kb3ducmV2LnhtbERPX2vCMBB/H/gdwgm+zdS61VmNIo7BBgpbnT4fzdkW&#10;m0tpMlu//TIY+Hi//7dc96YWV2pdZVnBZByBIM6trrhQ8H14e3wB4TyyxtoyKbiRg/Vq8LDEVNuO&#10;v+ia+UKEEHYpKii9b1IpXV6SQTe2DXHgzrY16MPZFlK32IVwU8s4ihJpsOLQUGJD25LyS/ZjFHxe&#10;zsfb6WMX7QvbZUlnXuNYH5QaDfvNAoSn3t/F/+53HebPp8+zSfyUzODvpwC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t8TMyAAAAOMAAAAPAAAAAAAAAAAAAAAAAJgCAABk&#10;cnMvZG93bnJldi54bWxQSwUGAAAAAAQABAD1AAAAjQMAAAAA&#10;" filled="f" strokecolor="#168489" strokeweight="1pt">
                      <v:stroke joinstyle="miter"/>
                    </v:oval>
                  </v:group>
                  <v:shape id="مربع نص 41" o:spid="_x0000_s268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3gL8QA&#10;AADiAAAADwAAAGRycy9kb3ducmV2LnhtbERPTWvCQBC9C/0PyxR6MxullpC6ivQDPPRSTe9DdpoN&#10;zc6G7Gjiv+8KgrzT433x1tvJd+pMQ2wDG1hkOSjiOtiWGwPV8XNegIqCbLELTAYuFGG7eZitsbRh&#10;5G86H6RRqYRjiQacSF9qHWtHHmMWeuKk/YbBoyQ6NNoOOKZy3+llnr9ojy2nBYc9vTmq/w4nb0DE&#10;7haX6sPH/c/09T66vF5hZczT47R7BSU0yd18S++tgVVxRVE8w/VSugN6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d4C/EAAAA4gAAAA8AAAAAAAAAAAAAAAAAmAIAAGRycy9k&#10;b3ducmV2LnhtbFBLBQYAAAAABAAEAPUAAACJ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3F1BA5">
                            <w:rPr>
                              <w:rFonts w:eastAsia="Calibri" w:hAnsi="Adobe Arabic" w:cs="Adobe Arabic"/>
                              <w:b/>
                              <w:bCs/>
                              <w:color w:val="FFFFFF"/>
                              <w:kern w:val="24"/>
                              <w:sz w:val="36"/>
                              <w:szCs w:val="36"/>
                              <w:rtl/>
                              <w:lang w:bidi="ar-EG"/>
                            </w:rPr>
                            <w:t>متابعة وتقييم البرامج:</w:t>
                          </w:r>
                        </w:p>
                      </w:txbxContent>
                    </v:textbox>
                  </v:shape>
                </v:group>
                <v:shape id="صورة 54" o:spid="_x0000_s268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PI6zJAAAA4wAAAA8AAABkcnMvZG93bnJldi54bWxET19PwjAQfzfxOzRn4pt0TmQwKUQNJiY8&#10;wcD4eK7nNmmvs60wv701MfHxfv9vvhysEUfyoXOs4HqUgSCune64UbCrnq6mIEJE1mgck4JvCrBc&#10;nJ/NsdTuxBs6bmMjUgiHEhW0MfallKFuyWIYuZ44ce/OW4zp9I3UHk8p3BqZZ9lEWuw4NbTY02NL&#10;9WH7ZRWs/cPbx6x6MdXn5nU1NTfF/rBaK3V5MdzfgYg0xH/xn/tZp/njcXE7KfJZDr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M8jrMkAAADjAAAADwAAAAAAAAAA&#10;AAAAAACfAgAAZHJzL2Rvd25yZXYueG1sUEsFBgAAAAAEAAQA9wAAAJUDAAAAAA==&#10;">
                  <v:imagedata r:id="rId74" o:title=""/>
                  <v:path arrowok="t"/>
                </v:shape>
                <w10:wrap anchorx="page"/>
                <w10:anchorlock/>
              </v:group>
            </w:pict>
          </mc:Fallback>
        </mc:AlternateConten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رصد مدى فعالية برامج الدعم وتأثيرها على سلوكيات وأداء الموظفين.</w:t>
      </w:r>
    </w:p>
    <w:p w:rsidR="00823856" w:rsidRPr="003F1BA5" w:rsidRDefault="00823856" w:rsidP="003F1BA5">
      <w:pPr>
        <w:pStyle w:val="ListParagraph"/>
        <w:numPr>
          <w:ilvl w:val="0"/>
          <w:numId w:val="15"/>
        </w:numPr>
        <w:spacing w:after="0"/>
        <w:jc w:val="both"/>
        <w:rPr>
          <w:rFonts w:ascii="Sakkal Majalla" w:hAnsi="Sakkal Majalla" w:cs="Sakkal Majalla"/>
          <w:sz w:val="34"/>
          <w:szCs w:val="34"/>
        </w:rPr>
      </w:pPr>
      <w:r w:rsidRPr="003F1BA5">
        <w:rPr>
          <w:rFonts w:ascii="Sakkal Majalla" w:hAnsi="Sakkal Majalla" w:cs="Sakkal Majalla"/>
          <w:sz w:val="34"/>
          <w:szCs w:val="34"/>
          <w:rtl/>
        </w:rPr>
        <w:t>إجراء التحسينات اللازمة بناءً على نتائج التقييم والتغذية الراجعة.</w:t>
      </w:r>
    </w:p>
    <w:p w:rsidR="00823856" w:rsidRPr="002A698D" w:rsidRDefault="00823856" w:rsidP="003F1BA5">
      <w:r w:rsidRPr="003F1BA5">
        <w:rPr>
          <w:rtl/>
        </w:rPr>
        <w:t>من خلال هذه الممارسات الشاملة، تساهم إدارة الموارد البشرية في بناء</w:t>
      </w:r>
      <w:r w:rsidRPr="002A698D">
        <w:rPr>
          <w:rtl/>
        </w:rPr>
        <w:t xml:space="preserve"> بيئة داعمة وتمكينية للموظفين خلال فترات التغيير التنظيمي.</w:t>
      </w:r>
    </w:p>
    <w:p w:rsidR="00823856" w:rsidRPr="002B2D5C" w:rsidRDefault="00823856" w:rsidP="00825CD9">
      <w:pPr>
        <w:pageBreakBefore/>
      </w:pPr>
      <w:r w:rsidRPr="002A078C">
        <w:rPr>
          <w:rFonts w:ascii="Sakkal Majalla" w:hAnsi="Sakkal Majalla"/>
          <w:noProof/>
          <w:color w:val="002060"/>
          <w:sz w:val="34"/>
        </w:rPr>
        <w:lastRenderedPageBreak/>
        <mc:AlternateContent>
          <mc:Choice Requires="wpg">
            <w:drawing>
              <wp:inline distT="0" distB="0" distL="0" distR="0" wp14:anchorId="78E42F96" wp14:editId="1357672E">
                <wp:extent cx="5731510" cy="895350"/>
                <wp:effectExtent l="0" t="0" r="21590" b="19050"/>
                <wp:docPr id="1116063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41750591"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80617789" name="مجموعة 39"/>
                        <wpg:cNvGrpSpPr/>
                        <wpg:grpSpPr>
                          <a:xfrm>
                            <a:off x="0" y="0"/>
                            <a:ext cx="5731510" cy="895350"/>
                            <a:chOff x="0" y="0"/>
                            <a:chExt cx="5878196" cy="918845"/>
                          </a:xfrm>
                        </wpg:grpSpPr>
                        <wpg:grpSp>
                          <wpg:cNvPr id="2061009168" name="مجموعة 40"/>
                          <wpg:cNvGrpSpPr/>
                          <wpg:grpSpPr>
                            <a:xfrm>
                              <a:off x="0" y="0"/>
                              <a:ext cx="5878196" cy="918845"/>
                              <a:chOff x="0" y="0"/>
                              <a:chExt cx="6240348" cy="919070"/>
                            </a:xfrm>
                          </wpg:grpSpPr>
                          <wpg:grpSp>
                            <wpg:cNvPr id="1926070190" name="مجموعة 41"/>
                            <wpg:cNvGrpSpPr/>
                            <wpg:grpSpPr>
                              <a:xfrm>
                                <a:off x="0" y="169208"/>
                                <a:ext cx="5433072" cy="580613"/>
                                <a:chOff x="0" y="169208"/>
                                <a:chExt cx="5433072" cy="580613"/>
                              </a:xfrm>
                            </wpg:grpSpPr>
                            <wps:wsp>
                              <wps:cNvPr id="7152807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252135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430613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996082" name="مربع نص 41"/>
                          <wps:cNvSpPr txBox="1"/>
                          <wps:spPr>
                            <a:xfrm>
                              <a:off x="204484" y="256929"/>
                              <a:ext cx="4616071" cy="387740"/>
                            </a:xfrm>
                            <a:prstGeom prst="rect">
                              <a:avLst/>
                            </a:prstGeom>
                            <a:noFill/>
                          </wps:spPr>
                          <wps:txbx>
                            <w:txbxContent>
                              <w:p w:rsidR="001338CC" w:rsidRPr="00825CD9" w:rsidRDefault="001338CC" w:rsidP="00825CD9">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التقييم والمتابعة لتأثير التغيير على فريق العمل</w:t>
                                </w:r>
                              </w:p>
                            </w:txbxContent>
                          </wps:txbx>
                          <wps:bodyPr wrap="square" rtlCol="1">
                            <a:spAutoFit/>
                          </wps:bodyPr>
                        </wps:wsp>
                      </wpg:grpSp>
                    </wpg:wgp>
                  </a:graphicData>
                </a:graphic>
              </wp:inline>
            </w:drawing>
          </mc:Choice>
          <mc:Fallback>
            <w:pict>
              <v:group id="_x0000_s26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">
                <v:shape id="صورة 38" o:spid="_x0000_s2686"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RqxPIAAAA4wAAAA8AAABkcnMvZG93bnJldi54bWxET0trwkAQvhf6H5Yp9FY3qc9GVxFR6KWo&#10;UfA6ZKfZYHY2zW5j+u+7hYLH+d6zWPW2Fh21vnKsIB0kIIgLpysuFZxPu5cZCB+QNdaOScEPeVgt&#10;Hx8WmGl34yN1eShFDGGfoQITQpNJ6QtDFv3ANcSR+3StxRDPtpS6xVsMt7V8TZKJtFhxbDDY0MZQ&#10;cc2/rYLhtuu3w83+w19Mc/rK7bryx4NSz0/9eg4iUB/u4n/3u47zJ6N0Ok7Gbyn8/RQBkM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Q0asTyAAAAOMAAAAPAAAAAAAAAAAA&#10;AAAAAJ8CAABkcnMvZG93bnJldi54bWxQSwUGAAAAAAQABAD3AAAAlAMAAAAA&#10;">
                  <v:imagedata r:id="rId66" o:title=""/>
                </v:shape>
                <v:group id="مجموعة 39" o:spid="_x0000_s26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GMQ37IAAAA&#10;4wAAAA8AAAAAAAAAAAAAAAAAqgIAAGRycy9kb3ducmV2LnhtbFBLBQYAAAAABAAEAPoAAACfAwAA&#10;AAA=&#10;">
                  <v:group id="مجموعة 40" o:spid="_x0000_s26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tEsnIAAAA&#10;4wAAAA8AAAAAAAAAAAAAAAAAqgIAAGRycy9kb3ducmV2LnhtbFBLBQYAAAAABAAEAPoAAACfAwAA&#10;AAA=&#10;">
                    <v:group id="مجموعة 41" o:spid="_x0000_s26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MyQHo&#10;zAAAAOMAAAAPAAAAAAAAAAAAAAAAAKoCAABkcnMvZG93bnJldi54bWxQSwUGAAAAAAQABAD6AAAA&#10;owMAAAAA&#10;">
                      <v:shape id="شكل حر 42" o:spid="_x0000_s26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9+m8kA&#10;AADiAAAADwAAAGRycy9kb3ducmV2LnhtbESPwW7CMBBE75X6D9ZW6q3YgZSggEEItaIHLtB+wCpe&#10;4pR4ncYG0r/HlZB6HM3MG81iNbhWXKgPjWcN2UiBIK68abjW8PX5/jIDESKywdYzafilAKvl48MC&#10;S+OvvKfLIdYiQTiUqMHG2JVShsqSwzDyHXHyjr53GJPsa2l6vCa4a+VYqal02HBasNjRxlJ1Opyd&#10;BqPyN5cX24I2PzurvjMTTxOj9fPTsJ6DiDTE//C9/WE0FNnreKaKSQ5/l9IdkM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S9+m8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kssA&#10;AADiAAAADwAAAGRycy9kb3ducmV2LnhtbESPT2sCMRTE74V+h/CE3mriilZWo9iCpbQe6h/0+tg8&#10;d5cmL8smuttv3xQKPQ4zvxlmseqdFTdqQ+1Zw2ioQBAX3tRcajgeNo8zECEiG7SeScM3BVgt7+8W&#10;mBvf8Y5u+1iKVMIhRw1VjE0uZSgqchiGviFO3sW3DmOSbSlNi10qd1ZmSk2lw5rTQoUNvVRUfO2v&#10;TsPT5+bahdfp4f35ZLe1sud19sFaPwz69RxEpD7+h//oN5O4bJKNxhM1ht9L6Q7I5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0n4KSywAAAOIAAAAPAAAAAAAAAAAAAAAAAJgC&#10;AABkcnMvZG93bnJldi54bWxQSwUGAAAAAAQABAD1AAAAkAMAAAAA&#10;" fillcolor="#168489" stroked="f" strokeweight="1pt">
                        <v:stroke joinstyle="miter"/>
                      </v:roundrect>
                    </v:group>
                    <v:oval id="شكل بيضاوي 44" o:spid="_x0000_s26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jcoA&#10;AADiAAAADwAAAGRycy9kb3ducmV2LnhtbESPUWvCMBSF3wf7D+EOfJtp7XBSjTIGYzIYw+gPuDbX&#10;ptrc1CZq9++XwWCPh3POdziL1eBacaU+NJ4V5OMMBHHlTcO1gt327XEGIkRkg61nUvBNAVbL+7sF&#10;lsbfeENXHWuRIBxKVGBj7EopQ2XJYRj7jjh5B987jEn2tTQ93hLctXKSZVPpsOG0YLGjV0vVSV+c&#10;Aj1s9df7oZb+U9uPfX70Z7dZKzV6GF7mICIN8T/8114bBc/FU5FN86KA30vpDs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3vwo3KAAAA4gAAAA8AAAAAAAAAAAAAAAAAmAIA&#10;AGRycy9kb3ducmV2LnhtbFBLBQYAAAAABAAEAPUAAACPAwAAAAA=&#10;" filled="f" strokecolor="#a5a5a5 [2092]" strokeweight="1pt">
                      <v:stroke joinstyle="miter"/>
                    </v:oval>
                  </v:group>
                  <v:shape id="مربع نص 41" o:spid="_x0000_s2693"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rXwMYA&#10;AADjAAAADwAAAGRycy9kb3ducmV2LnhtbERPS2vDMAy+D/YfjAa7rXYL7Zq0bil7QA+7rMvuIlbj&#10;sFgOsdak/34eDHbU99Z2P4VOXWhIbWQL85kBRVxH13Jjofp4fViDSoLssItMFq6UYL+7vdli6eLI&#10;73Q5SaNyCKcSLXiRvtQ61Z4CplnsiTN3jkNAyefQaDfgmMNDpxfGrHTAlnODx56ePNVfp+9gQcQd&#10;5tfqJaTj5/T2PHpTL7Gy9v5uOmxACU3yL/5zH12evywei2Jl1gv4/SkD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rXwMYAAADjAAAADwAAAAAAAAAAAAAAAACYAgAAZHJz&#10;L2Rvd25yZXYueG1sUEsFBgAAAAAEAAQA9QAAAIsDAAAAAA==&#10;" filled="f" stroked="f">
                    <v:textbox style="mso-fit-shape-to-text:t">
                      <w:txbxContent>
                        <w:p w:rsidR="001338CC" w:rsidRPr="00825CD9" w:rsidRDefault="001338CC" w:rsidP="00825CD9">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التقييم والمتابعة لتأثير التغيير على فريق العمل</w:t>
                          </w:r>
                        </w:p>
                      </w:txbxContent>
                    </v:textbox>
                  </v:shape>
                </v:group>
                <w10:wrap anchorx="page"/>
                <w10:anchorlock/>
              </v:group>
            </w:pict>
          </mc:Fallback>
        </mc:AlternateContent>
      </w:r>
    </w:p>
    <w:p w:rsidR="00823856" w:rsidRDefault="00823856" w:rsidP="00823856">
      <w:r w:rsidRPr="002A698D">
        <w:rPr>
          <w:rtl/>
        </w:rPr>
        <w:t>تلعب</w:t>
      </w:r>
      <w:r>
        <w:rPr>
          <w:rFonts w:hint="cs"/>
          <w:rtl/>
        </w:rPr>
        <w:t xml:space="preserve"> إدارة</w:t>
      </w:r>
      <w:r w:rsidRPr="002A698D">
        <w:rPr>
          <w:rtl/>
        </w:rPr>
        <w:t xml:space="preserve"> الموارد البشرية دورا</w:t>
      </w:r>
      <w:r>
        <w:rPr>
          <w:rFonts w:hint="cs"/>
          <w:rtl/>
        </w:rPr>
        <w:t>ً</w:t>
      </w:r>
      <w:r w:rsidRPr="002A698D">
        <w:rPr>
          <w:rtl/>
        </w:rPr>
        <w:t xml:space="preserve"> حيويا</w:t>
      </w:r>
      <w:r>
        <w:rPr>
          <w:rFonts w:hint="cs"/>
          <w:rtl/>
        </w:rPr>
        <w:t>ً</w:t>
      </w:r>
      <w:r w:rsidRPr="002A698D">
        <w:rPr>
          <w:rtl/>
        </w:rPr>
        <w:t xml:space="preserve"> في تقييم ومتابعة تأثير التغيير على فريق العمل. فيما يلي أهم المسؤوليات الرئيسية لإدارة الموارد البشرية في هذا الجانب:</w:t>
      </w:r>
    </w:p>
    <w:p w:rsidR="00825CD9" w:rsidRPr="002A698D" w:rsidRDefault="00825CD9" w:rsidP="00825CD9">
      <w:r w:rsidRPr="00825CD9">
        <w:rPr>
          <w:noProof/>
        </w:rPr>
        <mc:AlternateContent>
          <mc:Choice Requires="wpg">
            <w:drawing>
              <wp:inline distT="0" distB="0" distL="0" distR="0" wp14:anchorId="4D5B13AA" wp14:editId="3D07AED9">
                <wp:extent cx="5854301" cy="2066785"/>
                <wp:effectExtent l="0" t="0" r="0" b="0"/>
                <wp:docPr id="34" name="Group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6AE4D83-F37F-E389-ABDE-4D27A40B790E}"/>
                    </a:ext>
                  </a:extLst>
                </wp:docPr>
                <wp:cNvGraphicFramePr/>
                <a:graphic xmlns:a="http://schemas.openxmlformats.org/drawingml/2006/main">
                  <a:graphicData uri="http://schemas.microsoft.com/office/word/2010/wordprocessingGroup">
                    <wpg:wgp>
                      <wpg:cNvGrpSpPr/>
                      <wpg:grpSpPr>
                        <a:xfrm>
                          <a:off x="0" y="0"/>
                          <a:ext cx="5854301" cy="2066785"/>
                          <a:chOff x="0" y="0"/>
                          <a:chExt cx="5854301" cy="2066785"/>
                        </a:xfrm>
                      </wpg:grpSpPr>
                      <wpg:grpSp>
                        <wpg:cNvPr id="36278435" name="Group 3627843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7D3F86-F479-8A7D-1238-04C4A0CB14B1}"/>
                            </a:ext>
                          </a:extLst>
                        </wpg:cNvPr>
                        <wpg:cNvGrpSpPr/>
                        <wpg:grpSpPr>
                          <a:xfrm>
                            <a:off x="0" y="0"/>
                            <a:ext cx="5854301" cy="2066785"/>
                            <a:chOff x="0" y="0"/>
                            <a:chExt cx="5854301" cy="2066785"/>
                          </a:xfrm>
                        </wpg:grpSpPr>
                        <wpg:grpSp>
                          <wpg:cNvPr id="205444270" name="Group 20544427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2E6C07-4806-416C-8C98-DC3A65DFE63E}"/>
                              </a:ext>
                            </a:extLst>
                          </wpg:cNvPr>
                          <wpg:cNvGrpSpPr/>
                          <wpg:grpSpPr>
                            <a:xfrm>
                              <a:off x="0" y="1407901"/>
                              <a:ext cx="2817778" cy="658884"/>
                              <a:chOff x="0" y="1407901"/>
                              <a:chExt cx="4865853" cy="1138262"/>
                            </a:xfrm>
                          </wpg:grpSpPr>
                          <wpg:grpSp>
                            <wpg:cNvPr id="1686920832" name="Group 16869208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9A70B5-E373-4F1E-AAB1-E2131C0D9E75}"/>
                                </a:ext>
                              </a:extLst>
                            </wpg:cNvPr>
                            <wpg:cNvGrpSpPr/>
                            <wpg:grpSpPr>
                              <a:xfrm>
                                <a:off x="113326" y="1407901"/>
                                <a:ext cx="4752527" cy="1138058"/>
                                <a:chOff x="113326" y="1407901"/>
                                <a:chExt cx="7517635" cy="1800200"/>
                              </a:xfrm>
                            </wpg:grpSpPr>
                            <wps:wsp>
                              <wps:cNvPr id="27995132" name="Rectangle: Rounded Corners 2799513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A92C04A-9D3D-4B6E-B1C0-FC2C6182DCC5}"/>
                                  </a:ext>
                                </a:extLst>
                              </wps:cNvPr>
                              <wps:cNvSpPr/>
                              <wps:spPr>
                                <a:xfrm>
                                  <a:off x="113326" y="1695933"/>
                                  <a:ext cx="7157596"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1702507"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503D1E4-824C-435A-957A-786638D9EA1A}"/>
                                  </a:ext>
                                </a:extLst>
                              </wps:cNvPr>
                              <wps:cNvSpPr/>
                              <wps:spPr>
                                <a:xfrm>
                                  <a:off x="473365" y="1407901"/>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5781189" name="TextBox 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AF4409-CAC6-4EA7-98B2-9EF4023920E9}"/>
                                </a:ext>
                              </a:extLst>
                            </wps:cNvPr>
                            <wps:cNvSpPr txBox="1"/>
                            <wps:spPr>
                              <a:xfrm>
                                <a:off x="1265705" y="1511517"/>
                                <a:ext cx="3185452" cy="832679"/>
                              </a:xfrm>
                              <a:prstGeom prst="rect">
                                <a:avLst/>
                              </a:prstGeom>
                              <a:noFill/>
                            </wps:spPr>
                            <wps:txb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اتخاذ الإجراءات التصحيحية</w:t>
                                  </w:r>
                                </w:p>
                              </w:txbxContent>
                            </wps:txbx>
                            <wps:bodyPr wrap="square" rtlCol="0">
                              <a:noAutofit/>
                            </wps:bodyPr>
                          </wps:wsp>
                          <wps:wsp>
                            <wps:cNvPr id="253817190" name="TextBox 1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FBDB8D-BF54-46C6-A8AE-CCF15A8C7385}"/>
                                </a:ext>
                              </a:extLst>
                            </wps:cNvPr>
                            <wps:cNvSpPr txBox="1"/>
                            <wps:spPr>
                              <a:xfrm>
                                <a:off x="0" y="1848111"/>
                                <a:ext cx="820652" cy="698052"/>
                              </a:xfrm>
                              <a:prstGeom prst="rect">
                                <a:avLst/>
                              </a:prstGeom>
                              <a:noFill/>
                            </wps:spPr>
                            <wps:txb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wps:txbx>
                            <wps:bodyPr wrap="square" rtlCol="0">
                              <a:noAutofit/>
                            </wps:bodyPr>
                          </wps:wsp>
                        </wpg:grpSp>
                        <wpg:grpSp>
                          <wpg:cNvPr id="299393733" name="Group 2993937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663502-F34E-49E2-B34C-FBBE5A056474}"/>
                              </a:ext>
                            </a:extLst>
                          </wpg:cNvPr>
                          <wpg:cNvGrpSpPr/>
                          <wpg:grpSpPr>
                            <a:xfrm flipH="1">
                              <a:off x="3039269" y="1407899"/>
                              <a:ext cx="2815032" cy="658765"/>
                              <a:chOff x="3039269" y="1407899"/>
                              <a:chExt cx="4861110" cy="1138058"/>
                            </a:xfrm>
                          </wpg:grpSpPr>
                          <wpg:grpSp>
                            <wpg:cNvPr id="139677262" name="Group 13967726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FA59F0-134D-4752-8236-C8751C3A7C1E}"/>
                                </a:ext>
                              </a:extLst>
                            </wpg:cNvPr>
                            <wpg:cNvGrpSpPr/>
                            <wpg:grpSpPr>
                              <a:xfrm>
                                <a:off x="3147852" y="1407899"/>
                                <a:ext cx="4752527" cy="1138058"/>
                                <a:chOff x="3147852" y="1407899"/>
                                <a:chExt cx="7517635" cy="1800200"/>
                              </a:xfrm>
                            </wpg:grpSpPr>
                            <wps:wsp>
                              <wps:cNvPr id="633502694" name="Rectangle: Rounded Corners 6335026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002B0F0-F2D3-4B5E-B240-76A34CE81412}"/>
                                  </a:ext>
                                </a:extLst>
                              </wps:cNvPr>
                              <wps:cNvSpPr/>
                              <wps:spPr>
                                <a:xfrm>
                                  <a:off x="3147852" y="1695931"/>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1392624"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F833EA7-8909-447A-BFF7-BD4D250A3416}"/>
                                  </a:ext>
                                </a:extLst>
                              </wps:cNvPr>
                              <wps:cNvSpPr/>
                              <wps:spPr>
                                <a:xfrm>
                                  <a:off x="3507892" y="1407899"/>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754319" name="TextBox 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D1CC62-D0FA-49FB-9CEC-541865011D99}"/>
                                </a:ext>
                              </a:extLst>
                            </wps:cNvPr>
                            <wps:cNvSpPr txBox="1"/>
                            <wps:spPr>
                              <a:xfrm>
                                <a:off x="4493807" y="1623870"/>
                                <a:ext cx="2959623" cy="921720"/>
                              </a:xfrm>
                              <a:prstGeom prst="rect">
                                <a:avLst/>
                              </a:prstGeom>
                            </wps:spPr>
                            <wps:txb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التواصل والتغذية الراجعة</w:t>
                                  </w:r>
                                </w:p>
                              </w:txbxContent>
                            </wps:txbx>
                            <wps:bodyPr wrap="square" rtlCol="0">
                              <a:noAutofit/>
                            </wps:bodyPr>
                          </wps:wsp>
                          <wps:wsp>
                            <wps:cNvPr id="1748176254" name="TextBox 2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59F013-9559-47E3-8679-C147A2B612B0}"/>
                                </a:ext>
                              </a:extLst>
                            </wps:cNvPr>
                            <wps:cNvSpPr txBox="1"/>
                            <wps:spPr>
                              <a:xfrm>
                                <a:off x="3039269" y="1847539"/>
                                <a:ext cx="820651" cy="698052"/>
                              </a:xfrm>
                              <a:prstGeom prst="rect">
                                <a:avLst/>
                              </a:prstGeom>
                              <a:noFill/>
                            </wps:spPr>
                            <wps:txbx>
                              <w:txbxContent>
                                <w:p w:rsidR="001338CC" w:rsidRDefault="001338CC" w:rsidP="00825CD9">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wps:txbx>
                            <wps:bodyPr wrap="square" rtlCol="0">
                              <a:noAutofit/>
                            </wps:bodyPr>
                          </wps:wsp>
                        </wpg:grpSp>
                        <wpg:grpSp>
                          <wpg:cNvPr id="935823628" name="Group 93582362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44E84C-28B5-485D-9C3F-51F4F83337C9}"/>
                              </a:ext>
                            </a:extLst>
                          </wpg:cNvPr>
                          <wpg:cNvGrpSpPr/>
                          <wpg:grpSpPr>
                            <a:xfrm>
                              <a:off x="6865" y="0"/>
                              <a:ext cx="2810913" cy="659016"/>
                              <a:chOff x="6865" y="0"/>
                              <a:chExt cx="4853998" cy="1138489"/>
                            </a:xfrm>
                          </wpg:grpSpPr>
                          <wpg:grpSp>
                            <wpg:cNvPr id="2142057860" name="Group 21420578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4DBA8B5-ED9B-4C62-9881-187AD7078289}"/>
                                </a:ext>
                              </a:extLst>
                            </wpg:cNvPr>
                            <wpg:cNvGrpSpPr/>
                            <wpg:grpSpPr>
                              <a:xfrm>
                                <a:off x="108336" y="0"/>
                                <a:ext cx="4752527" cy="1138057"/>
                                <a:chOff x="108336" y="0"/>
                                <a:chExt cx="7517635" cy="1800198"/>
                              </a:xfrm>
                            </wpg:grpSpPr>
                            <wps:wsp>
                              <wps:cNvPr id="427890108" name="Rectangle: Rounded Corners 42789010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EC50A4-EEAE-434D-8C7D-36448F241F50}"/>
                                  </a:ext>
                                </a:extLst>
                              </wps:cNvPr>
                              <wps:cNvSpPr/>
                              <wps:spPr>
                                <a:xfrm>
                                  <a:off x="108336" y="288031"/>
                                  <a:ext cx="7157595" cy="1512167"/>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8621724"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4B5605-4350-46B6-B17D-7F794DE9AF06}"/>
                                  </a:ext>
                                </a:extLst>
                              </wps:cNvPr>
                              <wps:cNvSpPr/>
                              <wps:spPr>
                                <a:xfrm>
                                  <a:off x="468376"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3329995" name="TextBox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4D9C7B-FDA1-41F3-91A6-A7C46A67F12C}"/>
                                </a:ext>
                              </a:extLst>
                            </wps:cNvPr>
                            <wps:cNvSpPr txBox="1"/>
                            <wps:spPr>
                              <a:xfrm>
                                <a:off x="1104552" y="38763"/>
                                <a:ext cx="3461717" cy="698051"/>
                              </a:xfrm>
                              <a:prstGeom prst="rect">
                                <a:avLst/>
                              </a:prstGeom>
                            </wps:spPr>
                            <wps:txb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قياس الرضا والاتجاهات</w:t>
                                  </w:r>
                                </w:p>
                              </w:txbxContent>
                            </wps:txbx>
                            <wps:bodyPr wrap="square" rtlCol="0">
                              <a:noAutofit/>
                            </wps:bodyPr>
                          </wps:wsp>
                          <wps:wsp>
                            <wps:cNvPr id="1821448556" name="TextBox 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3171AF-C327-49E3-AFAF-3C42A1E74819}"/>
                                </a:ext>
                              </a:extLst>
                            </wps:cNvPr>
                            <wps:cNvSpPr txBox="1"/>
                            <wps:spPr>
                              <a:xfrm>
                                <a:off x="6865" y="440437"/>
                                <a:ext cx="820652" cy="698052"/>
                              </a:xfrm>
                              <a:prstGeom prst="rect">
                                <a:avLst/>
                              </a:prstGeom>
                              <a:noFill/>
                            </wps:spPr>
                            <wps:txb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wps:txbx>
                            <wps:bodyPr wrap="square" rtlCol="0">
                              <a:noAutofit/>
                            </wps:bodyPr>
                          </wps:wsp>
                        </wpg:grpSp>
                        <wpg:grpSp>
                          <wpg:cNvPr id="1141251884" name="Group 114125188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0DE782-E439-4B71-B55C-7CEE1AF18586}"/>
                              </a:ext>
                            </a:extLst>
                          </wpg:cNvPr>
                          <wpg:cNvGrpSpPr/>
                          <wpg:grpSpPr>
                            <a:xfrm>
                              <a:off x="38824" y="690392"/>
                              <a:ext cx="2778954" cy="687668"/>
                              <a:chOff x="38824" y="690392"/>
                              <a:chExt cx="4798810" cy="1187989"/>
                            </a:xfrm>
                          </wpg:grpSpPr>
                          <wpg:grpSp>
                            <wpg:cNvPr id="1374356662" name="Group 137435666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9C0A03C-0272-48BF-9619-9FAA53EAAA03}"/>
                                </a:ext>
                              </a:extLst>
                            </wpg:cNvPr>
                            <wpg:cNvGrpSpPr/>
                            <wpg:grpSpPr>
                              <a:xfrm>
                                <a:off x="85107" y="690392"/>
                                <a:ext cx="4752527" cy="1138058"/>
                                <a:chOff x="85107" y="690392"/>
                                <a:chExt cx="7517635" cy="1800200"/>
                              </a:xfrm>
                            </wpg:grpSpPr>
                            <wps:wsp>
                              <wps:cNvPr id="2064844727" name="Rectangle: Rounded Corners 206484472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BD9AB39-B0E8-410F-928C-4530368A7A98}"/>
                                  </a:ext>
                                </a:extLst>
                              </wps:cNvPr>
                              <wps:cNvSpPr/>
                              <wps:spPr>
                                <a:xfrm>
                                  <a:off x="85107" y="978424"/>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6556531"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EA1412-38D3-4515-8584-3B71570C916B}"/>
                                  </a:ext>
                                </a:extLst>
                              </wps:cNvPr>
                              <wps:cNvSpPr/>
                              <wps:spPr>
                                <a:xfrm>
                                  <a:off x="445146" y="690392"/>
                                  <a:ext cx="7157596" cy="1543166"/>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7340576" name="TextBox 1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EDE029-D3A1-41A3-A767-798996F0403D}"/>
                                </a:ext>
                              </a:extLst>
                            </wps:cNvPr>
                            <wps:cNvSpPr txBox="1"/>
                            <wps:spPr>
                              <a:xfrm>
                                <a:off x="1078967" y="794058"/>
                                <a:ext cx="3466428" cy="714466"/>
                              </a:xfrm>
                              <a:prstGeom prst="rect">
                                <a:avLst/>
                              </a:prstGeom>
                              <a:noFill/>
                            </wps:spPr>
                            <wps:txb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تحليل البيانات والمعلومات</w:t>
                                  </w:r>
                                </w:p>
                              </w:txbxContent>
                            </wps:txbx>
                            <wps:bodyPr wrap="square" rtlCol="0">
                              <a:noAutofit/>
                            </wps:bodyPr>
                          </wps:wsp>
                          <wps:wsp>
                            <wps:cNvPr id="806117241" name="TextBox 1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15EA4C4-9E54-4849-8211-13A9DD982A53}"/>
                                </a:ext>
                              </a:extLst>
                            </wps:cNvPr>
                            <wps:cNvSpPr txBox="1"/>
                            <wps:spPr>
                              <a:xfrm>
                                <a:off x="38824" y="1180327"/>
                                <a:ext cx="767327" cy="698054"/>
                              </a:xfrm>
                              <a:prstGeom prst="rect">
                                <a:avLst/>
                              </a:prstGeom>
                              <a:noFill/>
                            </wps:spPr>
                            <wps:txb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wps:txbx>
                            <wps:bodyPr wrap="square" rtlCol="0">
                              <a:noAutofit/>
                            </wps:bodyPr>
                          </wps:wsp>
                        </wpg:grpSp>
                        <wpg:grpSp>
                          <wpg:cNvPr id="869717153" name="Group 86971715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B8951E-FD62-442D-976C-518157A90745}"/>
                              </a:ext>
                            </a:extLst>
                          </wpg:cNvPr>
                          <wpg:cNvGrpSpPr/>
                          <wpg:grpSpPr>
                            <a:xfrm flipH="1">
                              <a:off x="3039269" y="0"/>
                              <a:ext cx="2752152" cy="658765"/>
                              <a:chOff x="3039269" y="0"/>
                              <a:chExt cx="7517635" cy="1800200"/>
                            </a:xfrm>
                          </wpg:grpSpPr>
                          <wps:wsp>
                            <wps:cNvPr id="1032350693" name="Rectangle: Rounded Corners 103235069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A5F085-02AC-47A1-AE7D-648CB7134893}"/>
                                </a:ext>
                              </a:extLst>
                            </wps:cNvPr>
                            <wps:cNvSpPr/>
                            <wps:spPr>
                              <a:xfrm>
                                <a:off x="3039269" y="288032"/>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328804"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9BA9F3-06BF-4EA5-965B-21F2499A3460}"/>
                                </a:ext>
                              </a:extLst>
                            </wps:cNvPr>
                            <wps:cNvSpPr/>
                            <wps:spPr>
                              <a:xfrm>
                                <a:off x="3399309" y="0"/>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8921975" name="TextBox 3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D22A1FC-0DF6-48B2-8D46-F616317397B4}"/>
                              </a:ext>
                            </a:extLst>
                          </wps:cNvPr>
                          <wps:cNvSpPr txBox="1"/>
                          <wps:spPr>
                            <a:xfrm flipH="1">
                              <a:off x="3037368" y="76955"/>
                              <a:ext cx="1957178" cy="413308"/>
                            </a:xfrm>
                            <a:prstGeom prst="rect">
                              <a:avLst/>
                            </a:prstGeom>
                            <a:noFill/>
                          </wps:spPr>
                          <wps:txb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رصد مؤشرات الأداء والسلوك</w:t>
                                </w:r>
                              </w:p>
                            </w:txbxContent>
                          </wps:txbx>
                          <wps:bodyPr wrap="square" rtlCol="0">
                            <a:noAutofit/>
                          </wps:bodyPr>
                        </wps:wsp>
                        <wps:wsp>
                          <wps:cNvPr id="2069512281" name="TextBox 3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928C57-CD79-4A1C-BB31-DD3D83CF4CEE}"/>
                              </a:ext>
                            </a:extLst>
                          </wps:cNvPr>
                          <wps:cNvSpPr txBox="1"/>
                          <wps:spPr>
                            <a:xfrm flipH="1">
                              <a:off x="5376842" y="283609"/>
                              <a:ext cx="442287" cy="404068"/>
                            </a:xfrm>
                            <a:prstGeom prst="rect">
                              <a:avLst/>
                            </a:prstGeom>
                            <a:noFill/>
                          </wps:spPr>
                          <wps:txbx>
                            <w:txbxContent>
                              <w:p w:rsidR="001338CC" w:rsidRPr="00825CD9" w:rsidRDefault="001338CC" w:rsidP="00825CD9">
                                <w:pPr>
                                  <w:jc w:val="center"/>
                                  <w:rPr>
                                    <w:rFonts w:ascii="Adobe Arabic" w:eastAsia="Calibri" w:hAnsi="Adobe Arabic"/>
                                    <w:color w:val="FFFFFF"/>
                                    <w:kern w:val="24"/>
                                    <w:sz w:val="40"/>
                                    <w:szCs w:val="40"/>
                                  </w:rPr>
                                </w:pPr>
                                <w:r w:rsidRPr="00825CD9">
                                  <w:rPr>
                                    <w:rFonts w:ascii="Adobe Arabic" w:eastAsia="Calibri" w:hAnsi="Adobe Arabic"/>
                                    <w:color w:val="FFFFFF"/>
                                    <w:kern w:val="24"/>
                                    <w:sz w:val="40"/>
                                    <w:szCs w:val="40"/>
                                    <w:rtl/>
                                  </w:rPr>
                                  <w:t>01</w:t>
                                </w:r>
                              </w:p>
                            </w:txbxContent>
                          </wps:txbx>
                          <wps:bodyPr wrap="square" rtlCol="0">
                            <a:noAutofit/>
                          </wps:bodyPr>
                        </wps:wsp>
                        <wpg:grpSp>
                          <wpg:cNvPr id="888303814" name="Group 88830381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23D541D-CA4A-4B43-92FF-E2F0DDDDAA01}"/>
                              </a:ext>
                            </a:extLst>
                          </wpg:cNvPr>
                          <wpg:cNvGrpSpPr/>
                          <wpg:grpSpPr>
                            <a:xfrm flipH="1">
                              <a:off x="3039269" y="690395"/>
                              <a:ext cx="2815032" cy="658766"/>
                              <a:chOff x="3039269" y="690395"/>
                              <a:chExt cx="4861110" cy="1138058"/>
                            </a:xfrm>
                          </wpg:grpSpPr>
                          <wpg:grpSp>
                            <wpg:cNvPr id="464354142" name="Group 46435414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924B76-AF7A-47DC-9451-91279262ABCD}"/>
                                </a:ext>
                              </a:extLst>
                            </wpg:cNvPr>
                            <wpg:cNvGrpSpPr/>
                            <wpg:grpSpPr>
                              <a:xfrm>
                                <a:off x="3147852" y="690395"/>
                                <a:ext cx="4752527" cy="1138058"/>
                                <a:chOff x="3147852" y="690395"/>
                                <a:chExt cx="7517635" cy="1800200"/>
                              </a:xfrm>
                            </wpg:grpSpPr>
                            <wps:wsp>
                              <wps:cNvPr id="209886218" name="Rectangle: Rounded Corners 2098862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9A11BD-506A-46D6-98DA-E74B8913A114}"/>
                                  </a:ext>
                                </a:extLst>
                              </wps:cNvPr>
                              <wps:cNvSpPr/>
                              <wps:spPr>
                                <a:xfrm>
                                  <a:off x="3147852" y="978427"/>
                                  <a:ext cx="7157595" cy="1512168"/>
                                </a:xfrm>
                                <a:prstGeom prst="roundRect">
                                  <a:avLst/>
                                </a:prstGeom>
                                <a:solidFill>
                                  <a:srgbClr val="A0C9CA"/>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31094057" name="Rectangle: Rounded Corners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5BB9908-9478-43D4-8271-C2191FFFF813}"/>
                                  </a:ext>
                                </a:extLst>
                              </wps:cNvPr>
                              <wps:cNvSpPr/>
                              <wps:spPr>
                                <a:xfrm>
                                  <a:off x="3507892" y="690395"/>
                                  <a:ext cx="7157595" cy="1543165"/>
                                </a:xfrm>
                                <a:custGeom>
                                  <a:avLst/>
                                  <a:gdLst>
                                    <a:gd name="connsiteX0" fmla="*/ 0 w 7157595"/>
                                    <a:gd name="connsiteY0" fmla="*/ 252033 h 1512168"/>
                                    <a:gd name="connsiteX1" fmla="*/ 252033 w 7157595"/>
                                    <a:gd name="connsiteY1" fmla="*/ 0 h 1512168"/>
                                    <a:gd name="connsiteX2" fmla="*/ 6905562 w 7157595"/>
                                    <a:gd name="connsiteY2" fmla="*/ 0 h 1512168"/>
                                    <a:gd name="connsiteX3" fmla="*/ 7157595 w 7157595"/>
                                    <a:gd name="connsiteY3" fmla="*/ 252033 h 1512168"/>
                                    <a:gd name="connsiteX4" fmla="*/ 7157595 w 7157595"/>
                                    <a:gd name="connsiteY4" fmla="*/ 1260135 h 1512168"/>
                                    <a:gd name="connsiteX5" fmla="*/ 6905562 w 7157595"/>
                                    <a:gd name="connsiteY5" fmla="*/ 1512168 h 1512168"/>
                                    <a:gd name="connsiteX6" fmla="*/ 252033 w 7157595"/>
                                    <a:gd name="connsiteY6" fmla="*/ 1512168 h 1512168"/>
                                    <a:gd name="connsiteX7" fmla="*/ 0 w 7157595"/>
                                    <a:gd name="connsiteY7" fmla="*/ 1260135 h 1512168"/>
                                    <a:gd name="connsiteX8" fmla="*/ 0 w 7157595"/>
                                    <a:gd name="connsiteY8" fmla="*/ 252033 h 1512168"/>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0 w 7157595"/>
                                    <a:gd name="connsiteY7" fmla="*/ 1260135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433953 w 7157595"/>
                                    <a:gd name="connsiteY7" fmla="*/ 1151647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 name="connsiteX0" fmla="*/ 0 w 7157595"/>
                                    <a:gd name="connsiteY0" fmla="*/ 252033 h 1543165"/>
                                    <a:gd name="connsiteX1" fmla="*/ 252033 w 7157595"/>
                                    <a:gd name="connsiteY1" fmla="*/ 0 h 1543165"/>
                                    <a:gd name="connsiteX2" fmla="*/ 6905562 w 7157595"/>
                                    <a:gd name="connsiteY2" fmla="*/ 0 h 1543165"/>
                                    <a:gd name="connsiteX3" fmla="*/ 7157595 w 7157595"/>
                                    <a:gd name="connsiteY3" fmla="*/ 252033 h 1543165"/>
                                    <a:gd name="connsiteX4" fmla="*/ 7157595 w 7157595"/>
                                    <a:gd name="connsiteY4" fmla="*/ 1260135 h 1543165"/>
                                    <a:gd name="connsiteX5" fmla="*/ 6905562 w 7157595"/>
                                    <a:gd name="connsiteY5" fmla="*/ 1512168 h 1543165"/>
                                    <a:gd name="connsiteX6" fmla="*/ 1135437 w 7157595"/>
                                    <a:gd name="connsiteY6" fmla="*/ 1543165 h 1543165"/>
                                    <a:gd name="connsiteX7" fmla="*/ 557939 w 7157595"/>
                                    <a:gd name="connsiteY7" fmla="*/ 1182644 h 1543165"/>
                                    <a:gd name="connsiteX8" fmla="*/ 0 w 7157595"/>
                                    <a:gd name="connsiteY8" fmla="*/ 252033 h 15431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157595" h="1543165">
                                      <a:moveTo>
                                        <a:pt x="0" y="252033"/>
                                      </a:moveTo>
                                      <a:cubicBezTo>
                                        <a:pt x="0" y="112839"/>
                                        <a:pt x="112839" y="0"/>
                                        <a:pt x="252033" y="0"/>
                                      </a:cubicBezTo>
                                      <a:lnTo>
                                        <a:pt x="6905562" y="0"/>
                                      </a:lnTo>
                                      <a:cubicBezTo>
                                        <a:pt x="7044756" y="0"/>
                                        <a:pt x="7157595" y="112839"/>
                                        <a:pt x="7157595" y="252033"/>
                                      </a:cubicBezTo>
                                      <a:lnTo>
                                        <a:pt x="7157595" y="1260135"/>
                                      </a:lnTo>
                                      <a:cubicBezTo>
                                        <a:pt x="7157595" y="1399329"/>
                                        <a:pt x="7044756" y="1512168"/>
                                        <a:pt x="6905562" y="1512168"/>
                                      </a:cubicBezTo>
                                      <a:lnTo>
                                        <a:pt x="1135437" y="1543165"/>
                                      </a:lnTo>
                                      <a:cubicBezTo>
                                        <a:pt x="996243" y="1543165"/>
                                        <a:pt x="697424" y="1430326"/>
                                        <a:pt x="557939" y="1182644"/>
                                      </a:cubicBezTo>
                                      <a:cubicBezTo>
                                        <a:pt x="464949" y="732956"/>
                                        <a:pt x="185980" y="562237"/>
                                        <a:pt x="0" y="252033"/>
                                      </a:cubicBezTo>
                                      <a:close/>
                                    </a:path>
                                  </a:pathLst>
                                </a:custGeom>
                                <a:solidFill>
                                  <a:schemeClr val="bg1"/>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39917148" name="TextBox 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A98C00E-5620-4331-B084-ECFD294CC470}"/>
                                </a:ext>
                              </a:extLst>
                            </wps:cNvPr>
                            <wps:cNvSpPr txBox="1"/>
                            <wps:spPr>
                              <a:xfrm>
                                <a:off x="4300235" y="825846"/>
                                <a:ext cx="3501175" cy="698052"/>
                              </a:xfrm>
                              <a:prstGeom prst="rect">
                                <a:avLst/>
                              </a:prstGeom>
                              <a:noFill/>
                            </wps:spPr>
                            <wps:txb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إجراء مقابلات وحلقات نقاش</w:t>
                                  </w:r>
                                </w:p>
                              </w:txbxContent>
                            </wps:txbx>
                            <wps:bodyPr wrap="square" rtlCol="0">
                              <a:noAutofit/>
                            </wps:bodyPr>
                          </wps:wsp>
                          <wps:wsp>
                            <wps:cNvPr id="2032426148" name="TextBox 3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085E1F-7D6B-4DBC-A2B7-ABAAFB58A2F6}"/>
                                </a:ext>
                              </a:extLst>
                            </wps:cNvPr>
                            <wps:cNvSpPr txBox="1"/>
                            <wps:spPr>
                              <a:xfrm>
                                <a:off x="3039269" y="1130392"/>
                                <a:ext cx="820651" cy="698054"/>
                              </a:xfrm>
                              <a:prstGeom prst="rect">
                                <a:avLst/>
                              </a:prstGeom>
                              <a:noFill/>
                            </wps:spPr>
                            <wps:txb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wps:txbx>
                            <wps:bodyPr wrap="square" rtlCol="0">
                              <a:noAutofit/>
                            </wps:bodyPr>
                          </wps:wsp>
                        </wpg:grpSp>
                      </wpg:grpSp>
                      <pic:pic xmlns:pic="http://schemas.openxmlformats.org/drawingml/2006/picture">
                        <pic:nvPicPr>
                          <pic:cNvPr id="1498391781" name="Graphic 31" descr="Questio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FBFD22-6975-49B5-8245-1F8D76D0E6C7}"/>
                              </a:ext>
                            </a:extLst>
                          </pic:cNvPr>
                          <pic:cNvPicPr>
                            <a:picLocks noChangeAspect="1"/>
                          </pic:cNvPicPr>
                        </pic:nvPicPr>
                        <pic:blipFill>
                          <a:blip r:embed="rId27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2"/>
                              </a:ext>
                            </a:extLst>
                          </a:blip>
                          <a:stretch>
                            <a:fillRect/>
                          </a:stretch>
                        </pic:blipFill>
                        <pic:spPr>
                          <a:xfrm>
                            <a:off x="486123" y="129073"/>
                            <a:ext cx="410882" cy="410882"/>
                          </a:xfrm>
                          <a:prstGeom prst="rect">
                            <a:avLst/>
                          </a:prstGeom>
                        </pic:spPr>
                      </pic:pic>
                      <pic:pic xmlns:pic="http://schemas.openxmlformats.org/drawingml/2006/picture">
                        <pic:nvPicPr>
                          <pic:cNvPr id="1436578251" name="رسم 18" descr="الاجتماع">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24E8CA-EEF2-5768-D1A7-994DD5565BDF}"/>
                              </a:ext>
                            </a:extLst>
                          </pic:cNvPr>
                          <pic:cNvPicPr>
                            <a:picLocks noChangeAspect="1"/>
                          </pic:cNvPicPr>
                        </pic:nvPicPr>
                        <pic:blipFill>
                          <a:blip r:embed="rId27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1"/>
                              </a:ext>
                            </a:extLst>
                          </a:blip>
                          <a:stretch>
                            <a:fillRect/>
                          </a:stretch>
                        </pic:blipFill>
                        <pic:spPr>
                          <a:xfrm>
                            <a:off x="5008787" y="1472545"/>
                            <a:ext cx="398386" cy="398386"/>
                          </a:xfrm>
                          <a:prstGeom prst="rect">
                            <a:avLst/>
                          </a:prstGeom>
                        </pic:spPr>
                      </pic:pic>
                      <pic:pic xmlns:pic="http://schemas.openxmlformats.org/drawingml/2006/picture">
                        <pic:nvPicPr>
                          <pic:cNvPr id="447806051" name="رسم 64" descr="قاعة مجلس الإدارة">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0AF035E-CDD2-4636-A402-0A47FBAA1CEE}"/>
                              </a:ext>
                            </a:extLst>
                          </pic:cNvPr>
                          <pic:cNvPicPr>
                            <a:picLocks noChangeAspect="1"/>
                          </pic:cNvPicPr>
                        </pic:nvPicPr>
                        <pic:blipFill>
                          <a:blip r:embed="rId27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75"/>
                              </a:ext>
                            </a:extLst>
                          </a:blip>
                          <a:stretch>
                            <a:fillRect/>
                          </a:stretch>
                        </pic:blipFill>
                        <pic:spPr>
                          <a:xfrm>
                            <a:off x="5000405" y="792487"/>
                            <a:ext cx="415150" cy="415150"/>
                          </a:xfrm>
                          <a:prstGeom prst="snip1Rect">
                            <a:avLst/>
                          </a:prstGeom>
                        </pic:spPr>
                      </pic:pic>
                      <pic:pic xmlns:pic="http://schemas.openxmlformats.org/drawingml/2006/picture">
                        <pic:nvPicPr>
                          <pic:cNvPr id="1754626237" name="Graphic 80"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C8C933-30FB-4391-9553-6334D1469084}"/>
                              </a:ext>
                            </a:extLst>
                          </pic:cNvPr>
                          <pic:cNvPicPr>
                            <a:picLocks noChangeAspect="1"/>
                          </pic:cNvPicPr>
                        </pic:nvPicPr>
                        <pic:blipFill>
                          <a:blip r:embed="rId27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8"/>
                              </a:ext>
                            </a:extLst>
                          </a:blip>
                          <a:stretch>
                            <a:fillRect/>
                          </a:stretch>
                        </pic:blipFill>
                        <pic:spPr>
                          <a:xfrm>
                            <a:off x="475570" y="1529252"/>
                            <a:ext cx="431989" cy="431990"/>
                          </a:xfrm>
                          <a:prstGeom prst="rect">
                            <a:avLst/>
                          </a:prstGeom>
                        </pic:spPr>
                      </pic:pic>
                      <pic:pic xmlns:pic="http://schemas.openxmlformats.org/drawingml/2006/picture">
                        <pic:nvPicPr>
                          <pic:cNvPr id="125044978" name="Graphic 23" descr="Targe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6C9828B-681F-4CB8-B550-60F6B70CD499}"/>
                              </a:ext>
                            </a:extLst>
                          </pic:cNvPr>
                          <pic:cNvPicPr>
                            <a:picLocks noChangeAspect="1"/>
                          </pic:cNvPicPr>
                        </pic:nvPicPr>
                        <pic:blipFill>
                          <a:blip r:embed="rId2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78"/>
                              </a:ext>
                            </a:extLst>
                          </a:blip>
                          <a:stretch>
                            <a:fillRect/>
                          </a:stretch>
                        </pic:blipFill>
                        <pic:spPr>
                          <a:xfrm>
                            <a:off x="4962490" y="36598"/>
                            <a:ext cx="490980" cy="490980"/>
                          </a:xfrm>
                          <a:prstGeom prst="rect">
                            <a:avLst/>
                          </a:prstGeom>
                        </pic:spPr>
                      </pic:pic>
                      <pic:pic xmlns:pic="http://schemas.openxmlformats.org/drawingml/2006/picture">
                        <pic:nvPicPr>
                          <pic:cNvPr id="452882662" name="رسم 20" descr="مخطط شريط">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60F518-EB60-2DB2-44E9-1CE97ED4E814}"/>
                              </a:ext>
                            </a:extLst>
                          </pic:cNvPr>
                          <pic:cNvPicPr>
                            <a:picLocks noChangeAspect="1"/>
                          </pic:cNvPicPr>
                        </pic:nvPicPr>
                        <pic:blipFill>
                          <a:blip r:embed="rId27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0"/>
                              </a:ext>
                            </a:extLst>
                          </a:blip>
                          <a:stretch>
                            <a:fillRect/>
                          </a:stretch>
                        </pic:blipFill>
                        <pic:spPr>
                          <a:xfrm>
                            <a:off x="482482" y="825522"/>
                            <a:ext cx="418164" cy="418164"/>
                          </a:xfrm>
                          <a:prstGeom prst="rect">
                            <a:avLst/>
                          </a:prstGeom>
                        </pic:spPr>
                      </pic:pic>
                    </wpg:wgp>
                  </a:graphicData>
                </a:graphic>
              </wp:inline>
            </w:drawing>
          </mc:Choice>
          <mc:Fallback>
            <w:pict>
              <v:group id="Group 33" o:spid="_x0000_s2694" style="width:460.95pt;height:162.75pt;mso-position-horizontal-relative:char;mso-position-vertical-relative:line" coordsize="58543,20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">
                <v:group id="Group 36278435" o:spid="_x0000_s2695" style="position:absolute;width:58543;height:20667" coordsize="58543,20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LTxifcoA&#10;AADhAAAADwAAAAAAAAAAAAAAAACqAgAAZHJzL2Rvd25yZXYueG1sUEsFBgAAAAAEAAQA+gAAAKED&#10;AAAAAA==&#10;">
                  <v:group id="Group 205444270" o:spid="_x0000_s2696" style="position:absolute;top:14079;width:28177;height:6588" coordorigin=",14079" coordsize="48658,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6QOfXyQAA&#10;AOIAAAAPAAAAAAAAAAAAAAAAAKoCAABkcnMvZG93bnJldi54bWxQSwUGAAAAAAQABAD6AAAAoAMA&#10;AAAA&#10;">
                    <v:group id="Group 1686920832" o:spid="_x0000_s2697" style="position:absolute;left:1133;top:14079;width:47525;height:11380" coordorigin="1133,14079" coordsize="75176,1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r/FaKyQAA&#10;AOMAAAAPAAAAAAAAAAAAAAAAAKoCAABkcnMvZG93bnJldi54bWxQSwUGAAAAAAQABAD6AAAAoAMA&#10;AAAA&#10;">
                      <v:roundrect id="Rectangle: Rounded Corners 27995132" o:spid="_x0000_s2698" style="position:absolute;left:1133;top:16959;width:71576;height:151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4FnckA&#10;AADhAAAADwAAAGRycy9kb3ducmV2LnhtbESPwW7CMBBE70j9B2uRuIFDKKSkGFTRVoLeCv2AVbxN&#10;AvE6st0Q+vV1JSSOo5l5o1ltetOIjpyvLSuYThIQxIXVNZcKvo7v4ycQPiBrbCyTgit52KwfBivM&#10;tb3wJ3WHUIoIYZ+jgiqENpfSFxUZ9BPbEkfv2zqDIUpXSu3wEuGmkWmSLKTBmuNChS1tKyrOhx+j&#10;4DjLXh0vft9O+1196h81XrvwodRo2L88gwjUh3v41t5pBWm2XM6nsxT+H8U3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84FnckAAADhAAAADwAAAAAAAAAAAAAAAACYAgAA&#10;ZHJzL2Rvd25yZXYueG1sUEsFBgAAAAAEAAQA9QAAAI4DAAAAAA==&#10;" fillcolor="#a0c9ca" stroked="f" strokeweight="1pt">
                        <v:stroke joinstyle="miter"/>
                      </v:roundrect>
                      <v:shape id="Rectangle: Rounded Corners 2" o:spid="_x0000_s2699" style="position:absolute;left:4733;top:14079;width:71576;height:15431;visibility:visible;mso-wrap-style:square;v-text-anchor:middle" coordsize="7157595,154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mjAsIA&#10;AADjAAAADwAAAGRycy9kb3ducmV2LnhtbERPX2vCMBB/F/wO4YS9aVLBVTqjiDDwcXPz/dacbbG5&#10;lCTG7tsvgrDH+/2/zW60vUjkQ+dYQ7FQIIhrZzpuNHx/vc/XIEJENtg7Jg2/FGC3nU42WBl3509K&#10;p9iIHMKhQg1tjEMlZahbshgWbiDO3MV5izGfvpHG4z2H214ulXqVFjvODS0OdGipvp5uVsMtJTzQ&#10;JR5DGn5W7gP92fpS65fZuH8DEWmM/+Kn+2jy/EIVpVquVAmPnzIA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aMCwgAAAOMAAAAPAAAAAAAAAAAAAAAAAJgCAABkcnMvZG93&#10;bnJldi54bWxQSwUGAAAAAAQABAD1AAAAhwM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8" o:spid="_x0000_s2700" type="#_x0000_t202" style="position:absolute;left:12657;top:15115;width:31854;height:8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urBcUA&#10;AADiAAAADwAAAGRycy9kb3ducmV2LnhtbERPW2vCMBR+F/YfwhnsTZPKnLUaRTYGe5p4Bd8OzbEt&#10;NielyWz37xdh4OPHd1+seluLG7W+cqwhGSkQxLkzFRcaDvvPYQrCB2SDtWPS8EseVsunwQIz4zre&#10;0m0XChFD2GeooQyhyaT0eUkW/cg1xJG7uNZiiLAtpGmxi+G2lmOl3qTFimNDiQ29l5Rfdz9Ww/H7&#10;cj69qk3xYSdN53ol2c6k1i/P/XoOIlAfHuJ/95eJ86eTaZok6QzulyIG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m6sFxQAAAOIAAAAPAAAAAAAAAAAAAAAAAJgCAABkcnMv&#10;ZG93bnJldi54bWxQSwUGAAAAAAQABAD1AAAAigMAAAAA&#10;" filled="f" stroked="f">
                      <v:textbo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اتخاذ الإجراءات التصحيحية</w:t>
                            </w:r>
                          </w:p>
                        </w:txbxContent>
                      </v:textbox>
                    </v:shape>
                    <v:shape id="TextBox 19" o:spid="_x0000_s2701" type="#_x0000_t202" style="position:absolute;top:18481;width:8206;height:6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b2qcgA&#10;AADiAAAADwAAAGRycy9kb3ducmV2LnhtbESPy2rCQBSG90LfYTgFd3UmWqumjiJKwZVSL4XuDplj&#10;Epo5EzKjiW/vLAouf/4b33zZ2UrcqPGlYw3JQIEgzpwpOddwOn69TUH4gGywckwa7uRhuXjpzTE1&#10;ruVvuh1CLuII+xQ1FCHUqZQ+K8iiH7iaOHoX11gMUTa5NA22cdxWcqjUh7RYcnwosKZ1Qdnf4Wo1&#10;nHeX3593tc83dly3rlOS7Uxq3X/tVp8gAnXhGf5vb42G4Xg0TSbJLEJEpIgDcvE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ZvapyAAAAOIAAAAPAAAAAAAAAAAAAAAAAJgCAABk&#10;cnMvZG93bnJldi54bWxQSwUGAAAAAAQABAD1AAAAjQMAAAAA&#10;" filled="f" stroked="f">
                      <v:textbo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06</w:t>
                            </w:r>
                          </w:p>
                        </w:txbxContent>
                      </v:textbox>
                    </v:shape>
                  </v:group>
                  <v:group id="Group 299393733" o:spid="_x0000_s2702" style="position:absolute;left:30392;top:14078;width:28151;height:6588;flip:x" coordorigin="30392,14078" coordsize="48611,1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MzLoyQAA&#10;AOIAAAAPAAAAAAAAAAAAAAAAAKoCAABkcnMvZG93bnJldi54bWxQSwUGAAAAAAQABAD6AAAAoAMA&#10;AAAA&#10;">
                    <v:group id="Group 139677262" o:spid="_x0000_s2703" style="position:absolute;left:31478;top:14078;width:47525;height:11381" coordorigin="31478,14078" coordsize="75176,1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X7xRrIAAAA&#10;4gAAAA8AAAAAAAAAAAAAAAAAqgIAAGRycy9kb3ducmV2LnhtbFBLBQYAAAAABAAEAPoAAACfAwAA&#10;AAA=&#10;">
                      <v:roundrect id="Rectangle: Rounded Corners 633502694" o:spid="_x0000_s2704" style="position:absolute;left:31478;top:16959;width:71576;height:151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bq8kA&#10;AADiAAAADwAAAGRycy9kb3ducmV2LnhtbESPwW7CMBBE75X4B2uReisOhAZIMQjRItHeCnzAKt4m&#10;gXgd2W4IfH1dqVKPo5l5o1mue9OIjpyvLSsYjxIQxIXVNZcKTsfd0xyED8gaG8uk4EYe1qvBwxJz&#10;ba/8Sd0hlCJC2OeooAqhzaX0RUUG/ci2xNH7ss5giNKVUju8Rrhp5CRJMmmw5rhQYUvbiorL4dso&#10;OKazV8fZ/e38vq/P/VTjrQsfSj0O+80LiEB9+A//tfdaQZamz8kkW0zh91K8A3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Bibq8kAAADiAAAADwAAAAAAAAAAAAAAAACYAgAA&#10;ZHJzL2Rvd25yZXYueG1sUEsFBgAAAAAEAAQA9QAAAI4DAAAAAA==&#10;" fillcolor="#a0c9ca" stroked="f" strokeweight="1pt">
                        <v:stroke joinstyle="miter"/>
                      </v:roundrect>
                      <v:shape id="Rectangle: Rounded Corners 2" o:spid="_x0000_s2705" style="position:absolute;left:35078;top:14078;width:71576;height:15432;visibility:visible;mso-wrap-style:square;v-text-anchor:middle" coordsize="7157595,154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ejPscA&#10;AADiAAAADwAAAGRycy9kb3ducmV2LnhtbESPS2/CMBCE75X6H6ytxK04hJZHwKAKqRJHyuO+xEsS&#10;NV5HtjHpv6+RkDiOZuYbzXLdm1ZEcr6xrGA0zEAQl1Y3XCk4Hr7fZyB8QNbYWiYFf+RhvXp9WWKh&#10;7Y1/KO5DJRKEfYEK6hC6Qkpf1mTQD21HnLyLdQZDkq6S2uEtwU0r8yybSIMNp4UaO9rUVP7ur0bB&#10;NUbc0CVsfezOn3aH7mTcVKnBW/+1ABGoD8/wo73VCub5aDzPJ/kH3C+lO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noz7HAAAA4gAAAA8AAAAAAAAAAAAAAAAAmAIAAGRy&#10;cy9kb3ducmV2LnhtbFBLBQYAAAAABAAEAPUAAACMAw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28" o:spid="_x0000_s2706" type="#_x0000_t202" style="position:absolute;left:44938;top:16238;width:29596;height:9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0yMUA&#10;AADiAAAADwAAAGRycy9kb3ducmV2LnhtbERPW2vCMBR+H/gfwhF8m4n3tRpFHAOfJuo28O3QHNti&#10;c1KazHb/3gwGe/z47qtNZytxp8aXjjWMhgoEceZMybmGj/Pb8wsIH5ANVo5Jww952Kx7TytMjWv5&#10;SPdTyEUMYZ+ihiKEOpXSZwVZ9ENXE0fu6hqLIcIml6bBNobbSo6VmkuLJceGAmvaFZTdTt9Ww+f7&#10;9fI1VYf81c7q1nVKsk2k1oN+t12CCNSFf/Gfe2/i/GSxmE0nowR+L0UM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1DTIxQAAAOIAAAAPAAAAAAAAAAAAAAAAAJgCAABkcnMv&#10;ZG93bnJldi54bWxQSwUGAAAAAAQABAD1AAAAigMAAAAA&#10;" filled="f" stroked="f">
                      <v:textbo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التواصل والتغذية الراجعة</w:t>
                            </w:r>
                          </w:p>
                        </w:txbxContent>
                      </v:textbox>
                    </v:shape>
                    <v:shape id="TextBox 29" o:spid="_x0000_s2707" type="#_x0000_t202" style="position:absolute;left:30392;top:18475;width:8207;height:6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QH8cA&#10;AADjAAAADwAAAGRycy9kb3ducmV2LnhtbERPS2vCQBC+F/oflil4q7tKfEVXKYrgSaltBW9DdkxC&#10;s7Mhu5r033cFweN871msOluJGzW+dKxh0FcgiDNnSs41fH9t36cgfEA2WDkmDX/kYbV8fVlgalzL&#10;n3Q7hlzEEPYpaihCqFMpfVaQRd93NXHkLq6xGOLZ5NI02MZwW8mhUmNpseTYUGBN64Ky3+PVavjZ&#10;X86nRB3yjR3VreuUZDuTWvfeuo85iEBdeIof7p2J8yfJdDAZD0cJ3H+KA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U0B/HAAAA4wAAAA8AAAAAAAAAAAAAAAAAmAIAAGRy&#10;cy9kb3ducmV2LnhtbFBLBQYAAAAABAAEAPUAAACMAwAAAAA=&#10;" filled="f" stroked="f">
                      <v:textbox>
                        <w:txbxContent>
                          <w:p w:rsidR="001338CC" w:rsidRDefault="001338CC" w:rsidP="00825CD9">
                            <w:pPr>
                              <w:jc w:val="center"/>
                              <w:rPr>
                                <w:rFonts w:ascii="Adobe Arabic" w:hAnsi="Adobe Arabic"/>
                                <w:color w:val="FFFFFF"/>
                                <w:kern w:val="24"/>
                                <w:sz w:val="40"/>
                                <w:szCs w:val="40"/>
                              </w:rPr>
                            </w:pPr>
                            <w:r>
                              <w:rPr>
                                <w:rFonts w:ascii="Adobe Arabic" w:hAnsi="Adobe Arabic"/>
                                <w:color w:val="FFFFFF"/>
                                <w:kern w:val="24"/>
                                <w:sz w:val="40"/>
                                <w:szCs w:val="40"/>
                                <w:rtl/>
                              </w:rPr>
                              <w:t>05</w:t>
                            </w:r>
                          </w:p>
                        </w:txbxContent>
                      </v:textbox>
                    </v:shape>
                  </v:group>
                  <v:group id="Group 935823628" o:spid="_x0000_s2708" style="position:absolute;left:68;width:28109;height:6590" coordorigin="68" coordsize="48539,11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hnEGccAAADi&#10;AAAADwAAAAAAAAAAAAAAAACqAgAAZHJzL2Rvd25yZXYueG1sUEsFBgAAAAAEAAQA+gAAAJ4DAAAA&#10;AA==&#10;">
                    <v:group id="Group 2142057860" o:spid="_x0000_s2709" style="position:absolute;left:1083;width:47525;height:11380" coordorigin="1083" coordsize="75176,18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EE3DcoA&#10;AADjAAAADwAAAAAAAAAAAAAAAACqAgAAZHJzL2Rvd25yZXYueG1sUEsFBgAAAAAEAAQA+gAAAKED&#10;AAAAAA==&#10;">
                      <v:roundrect id="Rectangle: Rounded Corners 427890108" o:spid="_x0000_s2710" style="position:absolute;left:1083;top:2880;width:71576;height:151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gOPcYA&#10;AADiAAAADwAAAGRycy9kb3ducmV2LnhtbERPS27CMBDdV+IO1iB1V2woAhowqGpBgu74HGAUT5NA&#10;PI5sNwROjxdIXT69/2LV2Vq05EPlWMNwoEAQ585UXGg4HTdvMxAhIhusHZOGGwVYLXsvC8yMu/Ke&#10;2kMsRArhkKGGMsYmkzLkJVkMA9cQJ+7XeYsxQV9I4/Gawm0tR0pNpMWKU0OJDX2VlF8Of1bD8X36&#10;7XlyX5932+rcjQ3e2vij9Wu/+5yDiNTFf/HTvTUaxqPp7EMNVdqcLqU7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sgOPcYAAADiAAAADwAAAAAAAAAAAAAAAACYAgAAZHJz&#10;L2Rvd25yZXYueG1sUEsFBgAAAAAEAAQA9QAAAIsDAAAAAA==&#10;" fillcolor="#a0c9ca" stroked="f" strokeweight="1pt">
                        <v:stroke joinstyle="miter"/>
                      </v:roundrect>
                      <v:shape id="Rectangle: Rounded Corners 2" o:spid="_x0000_s2711" style="position:absolute;left:4683;width:71576;height:15431;visibility:visible;mso-wrap-style:square;v-text-anchor:middle" coordsize="7157595,154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M7MYA&#10;AADiAAAADwAAAGRycy9kb3ducmV2LnhtbESPzWrDMBCE74W+g9hCbo0ck9jBjRJKIJBjm5/71trY&#10;ptbKSIrivH1VCOQ4zMw3zGozml5Ecr6zrGA2zUAQ11Z33Cg4HXfvSxA+IGvsLZOCO3nYrF9fVlhp&#10;e+NviofQiARhX6GCNoShktLXLRn0UzsQJ+9incGQpGukdnhLcNPLPMsKabDjtNDiQNuW6t/D1Si4&#10;xohbuoS9j8PPwn6hOxtXKjV5Gz8/QAQawzP8aO+1giJbFvmszOfwfynd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WM7MYAAADiAAAADwAAAAAAAAAAAAAAAACYAgAAZHJz&#10;L2Rvd25yZXYueG1sUEsFBgAAAAAEAAQA9QAAAIsD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6" o:spid="_x0000_s2712" type="#_x0000_t202" style="position:absolute;left:11045;top:387;width:34617;height:6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9c8kA&#10;AADiAAAADwAAAGRycy9kb3ducmV2LnhtbESPzWrDMBCE74G8g9hAb4kUpy6xGyWElkJPLc0f5LZY&#10;G9vUWhlLjd23rwqBHIeZ+YZZbQbbiCt1vnasYT5TIIgLZ2ouNRz2b9MlCB+QDTaOScMvedisx6MV&#10;5sb1/EXXXShFhLDPUUMVQptL6YuKLPqZa4mjd3GdxRBlV0rTYR/htpGJUk/SYs1xocKWXioqvnc/&#10;VsPx43I+ParP8tWmbe8GJdlmUuuHybB9BhFoCPfwrf1uNCTpYpFkWZbC/6V4B+T6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Lc9c8kAAADiAAAADwAAAAAAAAAAAAAAAACYAgAA&#10;ZHJzL2Rvd25yZXYueG1sUEsFBgAAAAAEAAQA9QAAAI4DAAAAAA==&#10;" filled="f" stroked="f">
                      <v:textbo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قياس الرضا والاتجاهات</w:t>
                            </w:r>
                          </w:p>
                        </w:txbxContent>
                      </v:textbox>
                    </v:shape>
                    <v:shape id="TextBox 8" o:spid="_x0000_s2713" type="#_x0000_t202" style="position:absolute;left:68;top:4404;width:8207;height:6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Nzv8YA&#10;AADjAAAADwAAAGRycy9kb3ducmV2LnhtbERPX2vCMBB/F/Ydwg32ponSStcZRRwDn5SpG+ztaM62&#10;rLmUJrP12xth4OP9/t9iNdhGXKjztWMN04kCQVw4U3Op4XT8GGcgfEA22DgmDVfysFo+jRaYG9fz&#10;J10OoRQxhH2OGqoQ2lxKX1Rk0U9cSxy5s+sshnh2pTQd9jHcNnKm1FxarDk2VNjSpqLi9/BnNXzt&#10;zj/fidqX7zZtezcoyfZVav3yPKzfQAQawkP8796aOD+bTZMkS9M53H+KA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Nzv8YAAADjAAAADwAAAAAAAAAAAAAAAACYAgAAZHJz&#10;L2Rvd25yZXYueG1sUEsFBgAAAAAEAAQA9QAAAIsDAAAAAA==&#10;" filled="f" stroked="f">
                      <v:textbo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02</w:t>
                            </w:r>
                          </w:p>
                        </w:txbxContent>
                      </v:textbox>
                    </v:shape>
                  </v:group>
                  <v:group id="Group 1141251884" o:spid="_x0000_s2714" style="position:absolute;left:388;top:6903;width:27789;height:6877" coordorigin="388,6903" coordsize="47988,118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9tiZPIAAAA&#10;4wAAAA8AAAAAAAAAAAAAAAAAqgIAAGRycy9kb3ducmV2LnhtbFBLBQYAAAAABAAEAPoAAACfAwAA&#10;AAA=&#10;">
                    <v:group id="Group 1374356662" o:spid="_x0000_s2715" style="position:absolute;left:851;top:6903;width:47525;height:11381" coordorigin="851,6903" coordsize="75176,1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0xAzcyQAA&#10;AOMAAAAPAAAAAAAAAAAAAAAAAKoCAABkcnMvZG93bnJldi54bWxQSwUGAAAAAAQABAD6AAAAoAMA&#10;AAAA&#10;">
                      <v:roundrect id="Rectangle: Rounded Corners 2064844727" o:spid="_x0000_s2716" style="position:absolute;left:851;top:9784;width:71576;height:151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rfsoA&#10;AADjAAAADwAAAGRycy9kb3ducmV2LnhtbESP0WrCQBRE34X+w3ILvummaUgkdZXSVrC+VfsBl+xt&#10;Epu9G3a3Mfr1bkHwcZiZM8xyPZpODOR8a1nB0zwBQVxZ3XKt4PuwmS1A+ICssbNMCs7kYb16mCyx&#10;1PbEXzTsQy0ihH2JCpoQ+lJKXzVk0M9tTxy9H+sMhihdLbXDU4SbTqZJkkuDLceFBnt6a6j63f8Z&#10;BYfn4t1xfvk4fm7b45hpPA9hp9T0cXx9ARFoDPfwrb3VCtIkzxZZVqQF/H+Kf0Cu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MLK37KAAAA4wAAAA8AAAAAAAAAAAAAAAAAmAIA&#10;AGRycy9kb3ducmV2LnhtbFBLBQYAAAAABAAEAPUAAACPAwAAAAA=&#10;" fillcolor="#a0c9ca" stroked="f" strokeweight="1pt">
                        <v:stroke joinstyle="miter"/>
                      </v:roundrect>
                      <v:shape id="Rectangle: Rounded Corners 2" o:spid="_x0000_s2717" style="position:absolute;left:4451;top:6903;width:71576;height:15432;visibility:visible;mso-wrap-style:square;v-text-anchor:middle" coordsize="7157595,154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rM8MA&#10;AADjAAAADwAAAGRycy9kb3ducmV2LnhtbERPX2vCMBB/F/Ydwg32pqmOVumMIoLg43T6fjZnW9Zc&#10;ShJj/fZmIOzxfv9vuR5MJyI531pWMJ1kIIgrq1uuFZx+duMFCB+QNXaWScGDPKxXb6Mlltre+UDx&#10;GGqRQtiXqKAJoS+l9FVDBv3E9sSJu1pnMKTT1VI7vKdw08lZlhXSYMupocGetg1Vv8ebUXCLEbd0&#10;DXsf+0tuv9GdjZsr9fE+bL5ABBrCv/jl3us0f7Yo8rzIP6fw91MC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JrM8MAAADjAAAADwAAAAAAAAAAAAAAAACYAgAAZHJzL2Rv&#10;d25yZXYueG1sUEsFBgAAAAAEAAQA9QAAAIgDA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3,0;7157596,252033;7157596,1260136;6905563,1512169;1135437,1543166;557939,1182645;0,252033" o:connectangles="0,0,0,0,0,0,0,0,0"/>
                      </v:shape>
                    </v:group>
                    <v:shape id="TextBox 12" o:spid="_x0000_s2718" type="#_x0000_t202" style="position:absolute;left:10789;top:7940;width:34664;height:7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xkk8gA&#10;AADiAAAADwAAAGRycy9kb3ducmV2LnhtbESPT2sCMRTE70K/Q3gFb5q0/l+NUhShp0qtCt4em+fu&#10;0s3Lsonu9tsboeBxmJnfMItVa0txo9oXjjW89RUI4tSZgjMNh59tbwrCB2SDpWPS8EceVsuXzgIT&#10;4xr+pts+ZCJC2CeoIQ+hSqT0aU4Wfd9VxNG7uNpiiLLOpKmxiXBbynelxtJiwXEhx4rWOaW/+6vV&#10;cPy6nE9Dtcs2dlQ1rlWS7Uxq3X1tP+YgArXhGf5vfxoNUzUZDNVoMobHpXgH5P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fGSTyAAAAOIAAAAPAAAAAAAAAAAAAAAAAJgCAABk&#10;cnMvZG93bnJldi54bWxQSwUGAAAAAAQABAD1AAAAjQMAAAAA&#10;" filled="f" stroked="f">
                      <v:textbo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تحليل البيانات والمعلومات</w:t>
                            </w:r>
                          </w:p>
                        </w:txbxContent>
                      </v:textbox>
                    </v:shape>
                    <v:shape id="TextBox 13" o:spid="_x0000_s2719" type="#_x0000_t202" style="position:absolute;left:388;top:11803;width:7673;height:6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N5ckA&#10;AADiAAAADwAAAGRycy9kb3ducmV2LnhtbESPW2vCQBSE3wv+h+UIfdPdiPUSXUVaCn2qeAXfDtlj&#10;EsyeDdmtSf99VxD6OMzMN8xy3dlK3KnxpWMNyVCBIM6cKTnXcDx8DmYgfEA2WDkmDb/kYb3qvSwx&#10;Na7lHd33IRcRwj5FDUUIdSqlzwqy6IeuJo7e1TUWQ5RNLk2DbYTbSo6UmkiLJceFAmt6Lyi77X+s&#10;htP39XIeq23+Yd/q1nVKsp1LrV/73WYBIlAX/sPP9pfRMFOTJJmOxgk8LsU7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6fN5ckAAADiAAAADwAAAAAAAAAAAAAAAACYAgAA&#10;ZHJzL2Rvd25yZXYueG1sUEsFBgAAAAAEAAQA9QAAAI4DAAAAAA==&#10;" filled="f" stroked="f">
                      <v:textbo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04</w:t>
                            </w:r>
                          </w:p>
                        </w:txbxContent>
                      </v:textbox>
                    </v:shape>
                  </v:group>
                  <v:group id="Group 869717153" o:spid="_x0000_s2720" style="position:absolute;left:30392;width:27522;height:6587;flip:x" coordorigin="30392" coordsize="75176,1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Uz4LsoA&#10;AADiAAAADwAAAAAAAAAAAAAAAACqAgAAZHJzL2Rvd25yZXYueG1sUEsFBgAAAAAEAAQA+gAAAKED&#10;AAAAAA==&#10;">
                    <v:roundrect id="Rectangle: Rounded Corners 1032350693" o:spid="_x0000_s2721" style="position:absolute;left:30392;top:2880;width:71576;height:151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2d3ccA&#10;AADjAAAADwAAAGRycy9kb3ducmV2LnhtbERP3U7CMBS+N+EdmkPinbQwnTIohPiTgHeCD3CyHrbB&#10;erq0dQyf3pqYeHm+/7NcD7YVPfnQONYwnSgQxKUzDVcaPg9vd08gQkQ22DomDVcKsF6NbpZYGHfh&#10;D+r3sRIphEOBGuoYu0LKUNZkMUxcR5y4o/MWYzp9JY3HSwq3rZwplUuLDaeGGjt6rqk877+shkP2&#10;+OI5/3497bbNabg3eO3ju9a342GzABFpiP/iP/fWpPkqm2UPKp9n8PtTAk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9nd3HAAAA4wAAAA8AAAAAAAAAAAAAAAAAmAIAAGRy&#10;cy9kb3ducmV2LnhtbFBLBQYAAAAABAAEAPUAAACMAwAAAAA=&#10;" fillcolor="#a0c9ca" stroked="f" strokeweight="1pt">
                      <v:stroke joinstyle="miter"/>
                    </v:roundrect>
                    <v:shape id="Rectangle: Rounded Corners 2" o:spid="_x0000_s2722" style="position:absolute;left:33993;width:71576;height:15431;visibility:visible;mso-wrap-style:square;v-text-anchor:middle" coordsize="7157595,154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jgAsUA&#10;AADhAAAADwAAAGRycy9kb3ducmV2LnhtbESPT2sCMRTE74V+h/AK3mq22uq6GqUIBY/WP/fn5rm7&#10;uHlZkhi3374RBI/DzPyGWax604pIzjeWFXwMMxDEpdUNVwoO+5/3HIQPyBpby6Tgjzyslq8vCyy0&#10;vfEvxV2oRIKwL1BBHUJXSOnLmgz6oe2Ik3e2zmBI0lVSO7wluGnlKMsm0mDDaaHGjtY1lZfd1Si4&#10;xohrOoeNj93py27RHY2bKjV467/nIAL14Rl+tDdawSwfj/I8+4T7o/QG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SOACxQAAAOEAAAAPAAAAAAAAAAAAAAAAAJgCAABkcnMv&#10;ZG93bnJldi54bWxQSwUGAAAAAAQABAD1AAAAigM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8" o:spid="_x0000_s2723" type="#_x0000_t202" style="position:absolute;left:30373;top:769;width:19572;height:413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jEMgA&#10;AADjAAAADwAAAGRycy9kb3ducmV2LnhtbERPX2vCMBB/F/Ydwg1801SxUzujjIHgQyfaDdzj0ZxN&#10;sbmUJtPu2y/CwMf7/b/VpreNuFLna8cKJuMEBHHpdM2Vgq/P7WgBwgdkjY1jUvBLHjbrp8EKM+1u&#10;fKRrESoRQ9hnqMCE0GZS+tKQRT92LXHkzq6zGOLZVVJ3eIvhtpHTJHmRFmuODQZbejdUXoofq0Dn&#10;p1M6v7T50XzPzrtmr/Pi8KHU8Ll/ewURqA8P8b97p+P8WbpYTifLeQr3nyIAcv0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4WMQyAAAAOMAAAAPAAAAAAAAAAAAAAAAAJgCAABk&#10;cnMvZG93bnJldi54bWxQSwUGAAAAAAQABAD1AAAAjQMAAAAA&#10;" filled="f" stroked="f">
                    <v:textbo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رصد مؤشرات الأداء والسلوك</w:t>
                          </w:r>
                        </w:p>
                      </w:txbxContent>
                    </v:textbox>
                  </v:shape>
                  <v:shape id="TextBox 39" o:spid="_x0000_s2724" type="#_x0000_t202" style="position:absolute;left:53768;top:2836;width:4423;height:404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3r8wA&#10;AADjAAAADwAAAGRycy9kb3ducmV2LnhtbESPT2vCQBTE70K/w/IKvdVNQv3T1FVKoeAhiqYFe3xk&#10;n9lg9m3IbjX99q5Q8DjMzG+YxWqwrThT7xvHCtJxAoK4crrhWsH31+fzHIQPyBpbx6Tgjzyslg+j&#10;BebaXXhP5zLUIkLY56jAhNDlUvrKkEU/dh1x9I6utxii7Gupe7xEuG1lliRTabHhuGCwow9D1an8&#10;tQp0cThMZqeu2Jufl+O63eqi3G2Uenoc3t9ABBrCPfzfXmsFWTJ9naRZNk/h9in+Abm8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idt3r8wAAADjAAAADwAAAAAAAAAAAAAAAACY&#10;AgAAZHJzL2Rvd25yZXYueG1sUEsFBgAAAAAEAAQA9QAAAJEDAAAAAA==&#10;" filled="f" stroked="f">
                    <v:textbox>
                      <w:txbxContent>
                        <w:p w:rsidR="001338CC" w:rsidRPr="00825CD9" w:rsidRDefault="001338CC" w:rsidP="00825CD9">
                          <w:pPr>
                            <w:jc w:val="center"/>
                            <w:rPr>
                              <w:rFonts w:ascii="Adobe Arabic" w:eastAsia="Calibri" w:hAnsi="Adobe Arabic"/>
                              <w:color w:val="FFFFFF"/>
                              <w:kern w:val="24"/>
                              <w:sz w:val="40"/>
                              <w:szCs w:val="40"/>
                            </w:rPr>
                          </w:pPr>
                          <w:r w:rsidRPr="00825CD9">
                            <w:rPr>
                              <w:rFonts w:ascii="Adobe Arabic" w:eastAsia="Calibri" w:hAnsi="Adobe Arabic"/>
                              <w:color w:val="FFFFFF"/>
                              <w:kern w:val="24"/>
                              <w:sz w:val="40"/>
                              <w:szCs w:val="40"/>
                              <w:rtl/>
                            </w:rPr>
                            <w:t>01</w:t>
                          </w:r>
                        </w:p>
                      </w:txbxContent>
                    </v:textbox>
                  </v:shape>
                  <v:group id="Group 888303814" o:spid="_x0000_s2725" style="position:absolute;left:30392;top:6903;width:28151;height:6588;flip:x" coordorigin="30392,6903" coordsize="48611,1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Q7wYyQAA&#10;AOIAAAAPAAAAAAAAAAAAAAAAAKoCAABkcnMvZG93bnJldi54bWxQSwUGAAAAAAQABAD6AAAAoAMA&#10;AAAA&#10;">
                    <v:group id="Group 464354142" o:spid="_x0000_s2726" style="position:absolute;left:31478;top:6903;width:47525;height:11381" coordorigin="31478,6903" coordsize="75176,18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VoggsoA&#10;AADiAAAADwAAAAAAAAAAAAAAAACqAgAAZHJzL2Rvd25yZXYueG1sUEsFBgAAAAAEAAQA+gAAAKED&#10;AAAAAA==&#10;">
                      <v:roundrect id="Rectangle: Rounded Corners 209886218" o:spid="_x0000_s2727" style="position:absolute;left:31478;top:9784;width:71576;height:151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jR+cYA&#10;AADiAAAADwAAAGRycy9kb3ducmV2LnhtbERPS27CMBDdI3EHa5C6Kw5plaYBgxAfiXZX6AFG8TQJ&#10;xOPINiH09PWiEsun91+sBtOKnpxvLCuYTRMQxKXVDVcKvk/75xyED8gaW8uk4E4eVsvxaIGFtjf+&#10;ov4YKhFD2BeooA6hK6T0ZU0G/dR2xJH7sc5giNBVUju8xXDTyjRJMmmw4dhQY0ebmsrL8WoUnF7e&#10;to6z393549Cch1eN9z58KvU0GdZzEIGG8BD/uw9aQZq853mWzuLmeCne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jR+cYAAADiAAAADwAAAAAAAAAAAAAAAACYAgAAZHJz&#10;L2Rvd25yZXYueG1sUEsFBgAAAAAEAAQA9QAAAIsDAAAAAA==&#10;" fillcolor="#a0c9ca" stroked="f" strokeweight="1pt">
                        <v:stroke joinstyle="miter"/>
                      </v:roundrect>
                      <v:shape id="Rectangle: Rounded Corners 2" o:spid="_x0000_s2728" style="position:absolute;left:35078;top:6903;width:71576;height:15432;visibility:visible;mso-wrap-style:square;v-text-anchor:middle" coordsize="7157595,154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JY8QA&#10;AADjAAAADwAAAGRycy9kb3ducmV2LnhtbERPzWoCMRC+F/oOYQq91cSqXV2NIkLBY2v1Pm7G3aWb&#10;yZLEuH37Rij0ON//rDaD7UQiH1rHGsYjBYK4cqblWsPx6/1lDiJEZIOdY9LwQwE268eHFZbG3fiT&#10;0iHWIodwKFFDE2NfShmqhiyGkeuJM3dx3mLMp6+l8XjL4baTr0q9SYst54YGe9o1VH0frlbDNSXc&#10;0SXuQ+rPM/eB/mR9ofXz07Bdgog0xH/xn3tv8vxiMlaLqZoVcP8pA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5SWPEAAAA4wAAAA8AAAAAAAAAAAAAAAAAmAIAAGRycy9k&#10;b3ducmV2LnhtbFBLBQYAAAAABAAEAPUAAACJAwAAAAA=&#10;" path="m,252033c,112839,112839,,252033,l6905562,v139194,,252033,112839,252033,252033l7157595,1260135v,139194,-112839,252033,-252033,252033l1135437,1543165v-139194,,-438013,-112839,-577498,-360521c464949,732956,185980,562237,,252033xe" fillcolor="white [3212]" stroked="f" strokeweight="1pt">
                        <v:stroke joinstyle="miter"/>
                        <v:path arrowok="t" o:connecttype="custom" o:connectlocs="0,252033;252033,0;6905562,0;7157595,252033;7157595,1260135;6905562,1512168;1135437,1543165;557939,1182644;0,252033" o:connectangles="0,0,0,0,0,0,0,0,0"/>
                      </v:shape>
                    </v:group>
                    <v:shape id="TextBox 33" o:spid="_x0000_s2729" type="#_x0000_t202" style="position:absolute;left:43002;top:8258;width:35012;height:6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DC8sA&#10;AADjAAAADwAAAGRycy9kb3ducmV2LnhtbESPT0/DMAzF70h8h8hI3FhSGIyWZdO0CYkTE/uDxM1q&#10;vLaicaomW8u3xwckjvZ7fu/n+XL0rbpQH5vAFrKJAUVcBtdwZeGwf717BhUTssM2MFn4oQjLxfXV&#10;HAsXBv6gyy5VSkI4FmihTqkrtI5lTR7jJHTEop1C7zHJ2Ffa9ThIuG/1vTFP2mPD0lBjR+uayu/d&#10;2Vs4vp++PqdmW238YzeE0Wj2ubb29mZcvYBKNKZ/89/1mxP8/CHPs1k2FWj5SRagF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qbsMLywAAAOMAAAAPAAAAAAAAAAAAAAAAAJgC&#10;AABkcnMvZG93bnJldi54bWxQSwUGAAAAAAQABAD1AAAAkAMAAAAA&#10;" filled="f" stroked="f">
                      <v:textbox>
                        <w:txbxContent>
                          <w:p w:rsidR="001338CC" w:rsidRDefault="001338CC" w:rsidP="00825CD9">
                            <w:pPr>
                              <w:bidi w:val="0"/>
                              <w:jc w:val="center"/>
                              <w:rPr>
                                <w:rFonts w:hAnsi="Adobe Arabic" w:cs="Adobe Arabic"/>
                                <w:b/>
                                <w:bCs/>
                                <w:kern w:val="24"/>
                                <w:sz w:val="36"/>
                                <w:szCs w:val="36"/>
                                <w:lang w:bidi="ar-EG"/>
                              </w:rPr>
                            </w:pPr>
                            <w:r>
                              <w:rPr>
                                <w:rFonts w:hAnsi="Adobe Arabic" w:cs="Adobe Arabic"/>
                                <w:b/>
                                <w:bCs/>
                                <w:kern w:val="24"/>
                                <w:sz w:val="36"/>
                                <w:szCs w:val="36"/>
                                <w:rtl/>
                                <w:lang w:bidi="ar-EG"/>
                              </w:rPr>
                              <w:t>إجراء مقابلات وحلقات نقاش</w:t>
                            </w:r>
                          </w:p>
                        </w:txbxContent>
                      </v:textbox>
                    </v:shape>
                    <v:shape id="TextBox 34" o:spid="_x0000_s2730" type="#_x0000_t202" style="position:absolute;left:30392;top:11303;width:8207;height:6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4798cA&#10;AADjAAAADwAAAGRycy9kb3ducmV2LnhtbERPz2vCMBS+C/sfwhvspkm7Kq6aijgGOylzbrDbo3m2&#10;xealNJnt/vvlIHj8+H6vN6NtxZV63zjWkMwUCOLSmYYrDafPt+kShA/IBlvHpOGPPGyKh8kac+MG&#10;/qDrMVQihrDPUUMdQpdL6cuaLPqZ64gjd3a9xRBhX0nT4xDDbStTpRbSYsOxocaOdjWVl+Ov1fC1&#10;P/98Z+pQvdp5N7hRSbYvUuunx3G7AhFoDHfxzf1uNKTqOc3SRZLF0fFT/AOy+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O/fHAAAA4wAAAA8AAAAAAAAAAAAAAAAAmAIAAGRy&#10;cy9kb3ducmV2LnhtbFBLBQYAAAAABAAEAPUAAACMAwAAAAA=&#10;" filled="f" stroked="f">
                      <v:textbox>
                        <w:txbxContent>
                          <w:p w:rsidR="001338CC" w:rsidRDefault="001338CC" w:rsidP="00825CD9">
                            <w:pPr>
                              <w:jc w:val="center"/>
                              <w:rPr>
                                <w:rFonts w:ascii="Adobe Arabic" w:eastAsia="Calibri" w:hAnsi="Adobe Arabic"/>
                                <w:color w:val="FFFFFF"/>
                                <w:kern w:val="24"/>
                                <w:sz w:val="40"/>
                                <w:szCs w:val="40"/>
                              </w:rPr>
                            </w:pPr>
                            <w:r>
                              <w:rPr>
                                <w:rFonts w:ascii="Adobe Arabic" w:eastAsia="Calibri" w:hAnsi="Adobe Arabic"/>
                                <w:color w:val="FFFFFF"/>
                                <w:kern w:val="24"/>
                                <w:sz w:val="40"/>
                                <w:szCs w:val="40"/>
                                <w:rtl/>
                              </w:rPr>
                              <w:t>03</w:t>
                            </w:r>
                          </w:p>
                        </w:txbxContent>
                      </v:textbox>
                    </v:shape>
                  </v:group>
                </v:group>
                <v:shape id="Graphic 31" o:spid="_x0000_s2731" type="#_x0000_t75" alt="Questions with solid fill" style="position:absolute;left:4861;top:1290;width:4109;height:4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mUF7KAAAA4wAAAA8AAABkcnMvZG93bnJldi54bWxET81qwkAQvgt9h2UK3nQTLTamriJCRHqx&#10;tRbpbchOk7TZ2ZhdNfXp3UKhx/n+Z7boTC3O1LrKsoJ4GIEgzq2uuFCwf8sGCQjnkTXWlknBDzlY&#10;zO96M0y1vfArnXe+ECGEXYoKSu+bVEqXl2TQDW1DHLhP2xr04WwLqVu8hHBTy1EUTaTBikNDiQ2t&#10;Ssq/dyej4P2w/zq8UJJlo2tx3H48r2t3XSvVv++WTyA8df5f/Ofe6DD/YZqMp/FjEsPvTwEAOb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NmUF7KAAAA4wAAAA8AAAAAAAAA&#10;AAAAAAAAnwIAAGRycy9kb3ducmV2LnhtbFBLBQYAAAAABAAEAPcAAACWAwAAAAA=&#10;">
                  <v:imagedata r:id="rId281" o:title="Questions with solid fill"/>
                  <v:path arrowok="t"/>
                </v:shape>
                <v:shape id="رسم 18" o:spid="_x0000_s2732" type="#_x0000_t75" alt="الاجتماع" style="position:absolute;left:50087;top:14725;width:3984;height:3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fdXTIAAAA4wAAAA8AAABkcnMvZG93bnJldi54bWxET0tLw0AQvgv+h2UEb3bT9GGJ3ZYiiCJS&#10;sIp4HLPTbGh2NmbHJP57VxA8zvee9Xb0jeqpi3VgA9NJBoq4DLbmysDry93VClQUZItNYDLwTRG2&#10;m/OzNRY2DPxM/UEqlUI4FmjAibSF1rF05DFOQkucuGPoPEo6u0rbDocU7hudZ9lSe6w5NThs6dZR&#10;eTp8eQNPn5LP306P78PO6Vkvvv/Y3x+NubwYdzeghEb5F/+5H2yaP58tF9erfDGF358SAHr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EX3V0yAAAAOMAAAAPAAAAAAAAAAAA&#10;AAAAAJ8CAABkcnMvZG93bnJldi54bWxQSwUGAAAAAAQABAD3AAAAlAMAAAAA&#10;">
                  <v:imagedata r:id="rId282" o:title="الاجتماع"/>
                  <v:path arrowok="t"/>
                </v:shape>
                <v:shape id="رسم 64" o:spid="_x0000_s2733" type="#_x0000_t75" alt="قاعة مجلس الإدارة" style="position:absolute;left:50004;top:7924;width:4151;height:4152;visibility:visible;mso-wrap-style:square" coordsize="415150,41515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JMZbIAAAA4gAAAA8AAABkcnMvZG93bnJldi54bWxEj1FrwjAUhd8H+w/hCnubia5zWo0yCoPi&#10;26o/4NLcNcXmpjSZdv76RRB8PJxzvsPZ7EbXiTMNofWsYTZVIIhrb1puNBwPX69LECEiG+w8k4Y/&#10;CrDbPj9tMDf+wt90rmIjEoRDjhpsjH0uZagtOQxT3xMn78cPDmOSQyPNgJcEd52cK7WQDltOCxZ7&#10;KizVp+rXaTBNmNf7Q8WFHWXBq/JavmVXrV8m4+caRKQxPsL3dmk0ZNnHUi3U+wxul9IdkNt/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iTGWyAAAAOIAAAAPAAAAAAAAAAAA&#10;AAAAAJ8CAABkcnMvZG93bnJldi54bWxQSwUGAAAAAAQABAD3AAAAlAMAAAAA&#10;" path="m,l345957,r69193,69193l415150,415150,,415150,,xe">
                  <v:imagedata r:id="rId283" o:title="قاعة مجلس الإدارة"/>
                  <v:formulas/>
                  <v:path arrowok="t" o:extrusionok="t" o:connecttype="custom" o:connectlocs="0,0;345957,0;415150,69193;415150,415150;0,415150;0,0" o:connectangles="0,0,0,0,0,0"/>
                </v:shape>
                <v:shape id="Graphic 80" o:spid="_x0000_s2734" type="#_x0000_t75" alt="List with solid fill" style="position:absolute;left:4755;top:15292;width:4320;height:4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SP23EAAAA4wAAAA8AAABkcnMvZG93bnJldi54bWxET81qwkAQvgu+wzJCb7oxqUlJXUWkglfT&#10;9D7NTpNgdjZkVxPfvlsoeJzvf7b7yXTiToNrLStYryIQxJXVLdcKys/T8g2E88gaO8uk4EEO9rv5&#10;bIu5tiNf6F74WoQQdjkqaLzvcyld1ZBBt7I9ceB+7GDQh3OopR5wDOGmk3EUpdJgy6GhwZ6ODVXX&#10;4mYUTB67/pwlcclftvjeJIePshqVellMh3cQnib/FP+7zzrMzzavaZzGSQZ/PwUA5O4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SP23EAAAA4wAAAA8AAAAAAAAAAAAAAAAA&#10;nwIAAGRycy9kb3ducmV2LnhtbFBLBQYAAAAABAAEAPcAAACQAwAAAAA=&#10;">
                  <v:imagedata r:id="rId284" o:title="List with solid fill"/>
                  <v:path arrowok="t"/>
                </v:shape>
                <v:shape id="Graphic 23" o:spid="_x0000_s2735" type="#_x0000_t75" alt="Target with solid fill" style="position:absolute;left:49624;top:365;width:4910;height:4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DK07IAAAA4gAAAA8AAABkcnMvZG93bnJldi54bWxET01PwkAQvZv4HzZD4k22EFSoLMQYjF5E&#10;BU3gNumObaU72+wu0P5752Di8eV9z5eda9SJQqw9GxgNM1DEhbc1lwY+t0/XU1AxIVtsPJOBniIs&#10;F5cXc8ytP/MHnTapVBLCMUcDVUptrnUsKnIYh74lFu7bB4dJYCi1DXiWcNfocZbdaoc1S0OFLT1W&#10;VBw2R2fAzsLq7Uj98/sPH3avuOrXX/vemKtB93APKlGX/sV/7hcr88c32WQyu5PNckkw6M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YAytOyAAAAOIAAAAPAAAAAAAAAAAA&#10;AAAAAJ8CAABkcnMvZG93bnJldi54bWxQSwUGAAAAAAQABAD3AAAAlAMAAAAA&#10;">
                  <v:imagedata r:id="rId285" o:title="Target with solid fill"/>
                  <v:path arrowok="t"/>
                </v:shape>
                <v:shape id="رسم 20" o:spid="_x0000_s2736" type="#_x0000_t75" alt="مخطط شريط" style="position:absolute;left:4824;top:8255;width:4182;height:4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TNj/HAAAA4gAAAA8AAABkcnMvZG93bnJldi54bWxEj0GLwjAQhe8L/ocwgrc1tWgp1SgqCHrU&#10;Fdm9Dc3YFJtJaaLWf28WFvb4ePO+N2+x6m0jHtT52rGCyTgBQVw6XXOl4Py1+8xB+ICssXFMCl7k&#10;YbUcfCyw0O7JR3qcQiUihH2BCkwIbSGlLw1Z9GPXEkfv6jqLIcqukrrDZ4TbRqZJkkmLNccGgy1t&#10;DZW3093GN7LtZRrOG5Mc2h/iW37A+num1GjYr+cgAvXh//gvvdcKprM0z9MsS+F3UuSAXL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uTNj/HAAAA4gAAAA8AAAAAAAAAAAAA&#10;AAAAnwIAAGRycy9kb3ducmV2LnhtbFBLBQYAAAAABAAEAPcAAACTAwAAAAA=&#10;">
                  <v:imagedata r:id="rId286" o:title="مخطط شريط"/>
                  <v:path arrowok="t"/>
                </v:shape>
                <w10:wrap anchorx="pag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1957E3D8" wp14:editId="3B32BBA8">
                <wp:extent cx="5731510" cy="891540"/>
                <wp:effectExtent l="0" t="0" r="2540" b="22860"/>
                <wp:docPr id="14462077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14286172" name="مجموعة 47"/>
                        <wpg:cNvGrpSpPr/>
                        <wpg:grpSpPr>
                          <a:xfrm>
                            <a:off x="0" y="0"/>
                            <a:ext cx="5731510" cy="895351"/>
                            <a:chOff x="0" y="0"/>
                            <a:chExt cx="5878196" cy="918845"/>
                          </a:xfrm>
                        </wpg:grpSpPr>
                        <wpg:grpSp>
                          <wpg:cNvPr id="893948592" name="مجموعة 48"/>
                          <wpg:cNvGrpSpPr/>
                          <wpg:grpSpPr>
                            <a:xfrm>
                              <a:off x="0" y="0"/>
                              <a:ext cx="5878196" cy="918845"/>
                              <a:chOff x="0" y="0"/>
                              <a:chExt cx="6240348" cy="919070"/>
                            </a:xfrm>
                          </wpg:grpSpPr>
                          <wpg:grpSp>
                            <wpg:cNvPr id="248198885" name="مجموعة 49"/>
                            <wpg:cNvGrpSpPr/>
                            <wpg:grpSpPr>
                              <a:xfrm>
                                <a:off x="0" y="169208"/>
                                <a:ext cx="5433072" cy="580613"/>
                                <a:chOff x="0" y="169208"/>
                                <a:chExt cx="5433072" cy="580613"/>
                              </a:xfrm>
                            </wpg:grpSpPr>
                            <wps:wsp>
                              <wps:cNvPr id="8084363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15983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46762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830871"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رصد مؤشرات الأداء والسلوك:</w:t>
                                </w:r>
                              </w:p>
                            </w:txbxContent>
                          </wps:txbx>
                          <wps:bodyPr wrap="square" rtlCol="1">
                            <a:spAutoFit/>
                          </wps:bodyPr>
                        </wps:wsp>
                      </wpg:grpSp>
                      <pic:pic xmlns:pic="http://schemas.openxmlformats.org/drawingml/2006/picture">
                        <pic:nvPicPr>
                          <pic:cNvPr id="212768383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nDc9DQgAAOI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">
                <v:group id="مجموعة 47" o:spid="_x0000_s273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J4ztjIAAAA&#10;4wAAAA8AAAAAAAAAAAAAAAAAqgIAAGRycy9kb3ducmV2LnhtbFBLBQYAAAAABAAEAPoAAACfAwAA&#10;AAA=&#10;">
                  <v:group id="مجموعة 48" o:spid="_x0000_s273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XzlnTL&#10;AAAA4gAAAA8AAAAAAAAAAAAAAAAAqgIAAGRycy9kb3ducmV2LnhtbFBLBQYAAAAABAAEAPoAAACi&#10;AwAAAAA=&#10;">
                    <v:group id="مجموعة 49" o:spid="_x0000_s274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z90RjL&#10;AAAA4gAAAA8AAAAAAAAAAAAAAAAAqgIAAGRycy9kb3ducmV2LnhtbFBLBQYAAAAABAAEAPoAAACi&#10;AwAAAAA=&#10;">
                      <v:shape id="شكل حر 50" o:spid="_x0000_s274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tuL8gA&#10;AADiAAAADwAAAGRycy9kb3ducmV2LnhtbESPy2rDMBBF94X8g5hAd7XUujHGsRxCIBBKF4mT0u1g&#10;TWxTa2QsNXH/vloUurzcF6fczHYQN5p871jDc6JAEDfO9NxquJz3TzkIH5ANDo5Jww952FSLhxIL&#10;4+58olsdWhFH2BeooQthLKT0TUcWfeJG4uhd3WQxRDm10kx4j+N2kC9KZdJiz/Ghw5F2HTVf9bfV&#10;kL2tPo/HZr861Yf03ZM1H8YFrR+X83YNItAc/sN/7YPRkKv8Nc1SFSEiUsQBWf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K24v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WnnMUA&#10;AADjAAAADwAAAGRycy9kb3ducmV2LnhtbERPX2vCMBB/F/Ydwg18kZm2o0M7o4gi7FHd2PPZnGlZ&#10;c6lNrPXbm8Fgj/f7f4vVYBvRU+drxwrSaQKCuHS6ZqPg63P3MgPhA7LGxjEpuJOH1fJptMBCuxsf&#10;qD8GI2II+wIVVCG0hZS+rMiin7qWOHJn11kM8eyM1B3eYrhtZJYkb9JizbGhwpY2FZU/x6tVgBe7&#10;/z654Hx/MmY7ydthonOlxs/D+h1EoCH8i//cHzrOz/I0n89e0wx+f4oA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aecxQAAAOMAAAAPAAAAAAAAAAAAAAAAAJgCAABkcnMv&#10;ZG93bnJldi54bWxQSwUGAAAAAAQABAD1AAAAigMAAAAA&#10;" fillcolor="#a5a5a5 [2092]" stroked="f" strokeweight="1pt">
                        <v:stroke joinstyle="miter"/>
                      </v:roundrect>
                    </v:group>
                    <v:oval id="شكل بيضاوي 52" o:spid="_x0000_s274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D3MsA&#10;AADjAAAADwAAAGRycy9kb3ducmV2LnhtbESPQUvDQBCF70L/wzKCN7txkVhjt6UogoKFmqrnITtN&#10;QrOzIbs26b93DgWPM/Pmvfct15Pv1ImG2Aa2cDfPQBFXwbVcW/jav94uQMWE7LALTBbOFGG9ml0t&#10;sXBh5E86lalWYsKxQAtNSn2hdawa8hjnoSeW2yEMHpOMQ63dgKOY+06bLMu1x5YlocGenhuqjuWv&#10;t7A7Hr7PP+8f2bYOY5mP/sUYt7f25nraPIFKNKV/8eX7zUn9R3OfP+RmIRTCJAvQq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6IPcywAAAOMAAAAPAAAAAAAAAAAAAAAAAJgC&#10;AABkcnMvZG93bnJldi54bWxQSwUGAAAAAAQABAD1AAAAkAMAAAAA&#10;" filled="f" strokecolor="#168489" strokeweight="1pt">
                      <v:stroke joinstyle="miter"/>
                    </v:oval>
                  </v:group>
                  <v:shape id="مربع نص 41" o:spid="_x0000_s274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RAPMUA&#10;AADjAAAADwAAAGRycy9kb3ducmV2LnhtbERPS0/DMAy+I/EfIiNxY0lBg64smyYe0g5cGOVuNV5T&#10;0ThVY9bu3xMkJI7+3l5v59CrE42pi2yhWBhQxE10HbcW6o/XmxJUEmSHfWSycKYE283lxRorFyd+&#10;p9NBWpVDOFVowYsMldap8RQwLeJAnLljHANKPsdWuxGnHB56fWvMvQ7YcW7wONCTp+br8B0siLhd&#10;ca5fQtp/zm/PkzfNEmtrr6/m3SMooVn+xX/uvcvzl+WqvDPlQwG/P2UA9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EA8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رصد مؤشرات الأداء والسلوك:</w:t>
                          </w:r>
                        </w:p>
                      </w:txbxContent>
                    </v:textbox>
                  </v:shape>
                </v:group>
                <v:shape id="صورة 54" o:spid="_x0000_s274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ZYXPMAAAA4wAAAA8AAABkcnMvZG93bnJldi54bWxEj0FLw0AUhO+C/2F5gje7aQJpjN0WlQpC&#10;T21UPD6zzyR2923cXdv4711B8DjMzDfMcj1ZI47kw+BYwXyWgSBunR64U/DUPFxVIEJE1mgck4Jv&#10;CrBenZ8tsdbuxDs67mMnEoRDjQr6GMdaytD2ZDHM3EicvHfnLcYkfSe1x1OCWyPzLCulxYHTQo8j&#10;3ffUHvZfVsHW3719XDcvpvncvW4qUyyeD5utUpcX0+0NiEhT/A//tR+1gnyeL8qqqIoSfj+lPyB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fdlhc8wAAADjAAAADwAAAAAA&#10;AAAAAAAAAACfAgAAZHJzL2Rvd25yZXYueG1sUEsFBgAAAAAEAAQA9wAAAJg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متابعة مؤشرات الأداء الفردي والجماعي خلال فترات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رصد التغيرات في الانخراط والدافعية والسلوكيات التنظيمية.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A6A057C" wp14:editId="71C1EC44">
                <wp:extent cx="5731510" cy="891540"/>
                <wp:effectExtent l="0" t="0" r="2540" b="22860"/>
                <wp:docPr id="20443810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7398225" name="مجموعة 47"/>
                        <wpg:cNvGrpSpPr/>
                        <wpg:grpSpPr>
                          <a:xfrm>
                            <a:off x="0" y="0"/>
                            <a:ext cx="5731510" cy="895351"/>
                            <a:chOff x="0" y="0"/>
                            <a:chExt cx="5878196" cy="918845"/>
                          </a:xfrm>
                        </wpg:grpSpPr>
                        <wpg:grpSp>
                          <wpg:cNvPr id="2011657135" name="مجموعة 48"/>
                          <wpg:cNvGrpSpPr/>
                          <wpg:grpSpPr>
                            <a:xfrm>
                              <a:off x="0" y="0"/>
                              <a:ext cx="5878196" cy="918845"/>
                              <a:chOff x="0" y="0"/>
                              <a:chExt cx="6240348" cy="919070"/>
                            </a:xfrm>
                          </wpg:grpSpPr>
                          <wpg:grpSp>
                            <wpg:cNvPr id="1036736609" name="مجموعة 49"/>
                            <wpg:cNvGrpSpPr/>
                            <wpg:grpSpPr>
                              <a:xfrm>
                                <a:off x="0" y="169208"/>
                                <a:ext cx="5433072" cy="580613"/>
                                <a:chOff x="0" y="169208"/>
                                <a:chExt cx="5433072" cy="580613"/>
                              </a:xfrm>
                            </wpg:grpSpPr>
                            <wps:wsp>
                              <wps:cNvPr id="16821294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51702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6605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020884"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قياس الرضا والاتجاهات:</w:t>
                                </w:r>
                              </w:p>
                            </w:txbxContent>
                          </wps:txbx>
                          <wps:bodyPr wrap="square" rtlCol="1">
                            <a:spAutoFit/>
                          </wps:bodyPr>
                        </wps:wsp>
                      </wpg:grpSp>
                      <pic:pic xmlns:pic="http://schemas.openxmlformats.org/drawingml/2006/picture">
                        <pic:nvPicPr>
                          <pic:cNvPr id="105007113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">
                <v:group id="مجموعة 47" o:spid="_x0000_s274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T7nCccAAADi&#10;AAAADwAAAAAAAAAAAAAAAACqAgAAZHJzL2Rvd25yZXYueG1sUEsFBgAAAAAEAAQA+gAAAJ4DAAAA&#10;AA==&#10;">
                  <v:group id="مجموعة 48" o:spid="_x0000_s274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GmsjDL&#10;AAAA4wAAAA8AAAAAAAAAAAAAAAAAqgIAAGRycy9kb3ducmV2LnhtbFBLBQYAAAAABAAEAPoAAACi&#10;AwAAAAA=&#10;">
                    <v:group id="مجموعة 49" o:spid="_x0000_s274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vduyQAA&#10;AOMAAAAPAAAAAAAAAAAAAAAAAKoCAABkcnMvZG93bnJldi54bWxQSwUGAAAAAAQABAD6AAAAoAMA&#10;AAAA&#10;">
                      <v:shape id="شكل حر 50" o:spid="_x0000_s275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J+8YA&#10;AADjAAAADwAAAGRycy9kb3ducmV2LnhtbERPzWrCQBC+F3yHZQRvdWOq0UZXkYIg0oPGll6H7JgE&#10;s7Mhu2p8e7cgeJzvfxarztTiSq2rLCsYDSMQxLnVFRcKfo6b9xkI55E11pZJwZ0crJa9twWm2t74&#10;QNfMFyKEsEtRQel9k0rp8pIMuqFtiAN3sq1BH862kLrFWwg3tYyjKJEGKw4NJTb0VVJ+zi5GQbKb&#10;/O33+WZyyLYf346M/tXWKzXod+s5CE+df4mf7q0O85NZPIo/x9ME/n8KAM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WJ+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yETscA&#10;AADiAAAADwAAAGRycy9kb3ducmV2LnhtbESPQWvCQBSE7wX/w/IKXkQ3RlIldZXSIni0Wjw/s6+b&#10;0OzbmN3G+O9dQfA4zMw3zHLd21p01PrKsYLpJAFBXDhdsVHwc9iMFyB8QNZYOyYFV/KwXg1elphr&#10;d+Fv6vbBiAhhn6OCMoQml9IXJVn0E9cQR+/XtRZDlK2RusVLhNtapknyJi1WHBdKbOizpOJv/28V&#10;4NnujicXnO9OxnyNsqYf6Uyp4Wv/8Q4iUB+e4Ud7qxVks2w6T9J0BvdL8Q7I1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shE7HAAAA4gAAAA8AAAAAAAAAAAAAAAAAmAIAAGRy&#10;cy9kb3ducmV2LnhtbFBLBQYAAAAABAAEAPUAAACMAwAAAAA=&#10;" fillcolor="#a5a5a5 [2092]" stroked="f" strokeweight="1pt">
                        <v:stroke joinstyle="miter"/>
                      </v:roundrect>
                    </v:group>
                    <v:oval id="شكل بيضاوي 52" o:spid="_x0000_s275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r11cgA&#10;AADiAAAADwAAAGRycy9kb3ducmV2LnhtbESPQWvCQBSE74L/YXkFb7rbgFFSVymK0EILNdqeH9ln&#10;Esy+Ddmtif++KxQ8DjPzDbPaDLYRV+p87VjD80yBIC6cqbnUcDrup0sQPiAbbByThht52KzHoxVm&#10;xvV8oGseShEh7DPUUIXQZlL6oiKLfuZa4uidXWcxRNmV0nTYR7htZKJUKi3WHBcqbGlbUXHJf62G&#10;r8v5+/bz/qE+S9fnaW93SWKOWk+ehtcXEIGG8Aj/t9+MhjsxVfNFCvdL8Q7I9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GvXVyAAAAOIAAAAPAAAAAAAAAAAAAAAAAJgCAABk&#10;cnMvZG93bnJldi54bWxQSwUGAAAAAAQABAD1AAAAjQMAAAAA&#10;" filled="f" strokecolor="#168489" strokeweight="1pt">
                      <v:stroke joinstyle="miter"/>
                    </v:oval>
                  </v:group>
                  <v:shape id="مربع نص 41" o:spid="_x0000_s275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vI78UA&#10;AADjAAAADwAAAGRycy9kb3ducmV2LnhtbERPS0/DMAy+I/EfIiNxY8nKQ11ZNk08pB24MMrdarym&#10;onGqxqzdvydISBz9vb3ezqFXJxpTF9nCcmFAETfRddxaqD9eb0pQSZAd9pHJwpkSbDeXF2usXJz4&#10;nU4HaVUO4VShBS8yVFqnxlPAtIgDceaOcQwo+Rxb7UaccnjodWHMgw7YcW7wONCTp+br8B0siLjd&#10;8ly/hLT/nN+eJ2+ae6ytvb6ad4+ghGb5F/+59y7PL1a3pjBleQe/P2UA9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8jvxQAAAOM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قياس الرضا والاتجاهات:</w:t>
                          </w:r>
                        </w:p>
                      </w:txbxContent>
                    </v:textbox>
                  </v:shape>
                </v:group>
                <v:shape id="صورة 54" o:spid="_x0000_s275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EAOrJAAAA4wAAAA8AAABkcnMvZG93bnJldi54bWxET81OAjEQvpv4Ds2YeJN2IQqsFKIGExNO&#10;sEo8jttxd6Wdrm2F9e2tiYnH+f5nsRqcFUcKsfOsoRgpEMS1Nx03Gp6rx6sZiJiQDVrPpOGbIqyW&#10;52cLLI0/8ZaOu9SIHMKxRA1tSn0pZaxbchhHvifO3LsPDlM+QyNNwFMOd1aOlbqRDjvODS329NBS&#10;fdh9OQ2bcP/2Ma/2tvrcvq5ndjJ9Oaw3Wl9eDHe3IBIN6V/8534yeb66VmpaFJMx/P6UAZDLH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0QA6skAAADjAAAADwAAAAAAAAAA&#10;AAAAAACfAgAAZHJzL2Rvd25yZXYueG1sUEsFBgAAAAAEAAQA9wAAAJU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إجراء استبيانات لقياس مستويات رضا الموظفين عن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التعرف على اتجاهات وتصورات الموظفين حول عملية التغيير.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E75AF26" wp14:editId="7FDE9E7B">
                <wp:extent cx="5731510" cy="891540"/>
                <wp:effectExtent l="0" t="0" r="2540" b="22860"/>
                <wp:docPr id="137151570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86791044" name="مجموعة 47"/>
                        <wpg:cNvGrpSpPr/>
                        <wpg:grpSpPr>
                          <a:xfrm>
                            <a:off x="0" y="0"/>
                            <a:ext cx="5731510" cy="895351"/>
                            <a:chOff x="0" y="0"/>
                            <a:chExt cx="5878196" cy="918845"/>
                          </a:xfrm>
                        </wpg:grpSpPr>
                        <wpg:grpSp>
                          <wpg:cNvPr id="1423728593" name="مجموعة 48"/>
                          <wpg:cNvGrpSpPr/>
                          <wpg:grpSpPr>
                            <a:xfrm>
                              <a:off x="0" y="0"/>
                              <a:ext cx="5878196" cy="918845"/>
                              <a:chOff x="0" y="0"/>
                              <a:chExt cx="6240348" cy="919070"/>
                            </a:xfrm>
                          </wpg:grpSpPr>
                          <wpg:grpSp>
                            <wpg:cNvPr id="1519315976" name="مجموعة 49"/>
                            <wpg:cNvGrpSpPr/>
                            <wpg:grpSpPr>
                              <a:xfrm>
                                <a:off x="0" y="169208"/>
                                <a:ext cx="5433072" cy="580613"/>
                                <a:chOff x="0" y="169208"/>
                                <a:chExt cx="5433072" cy="580613"/>
                              </a:xfrm>
                            </wpg:grpSpPr>
                            <wps:wsp>
                              <wps:cNvPr id="6499858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77620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90223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4776331"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إجراء مقابلات وحلقات نقاش:</w:t>
                                </w:r>
                              </w:p>
                            </w:txbxContent>
                          </wps:txbx>
                          <wps:bodyPr wrap="square" rtlCol="1">
                            <a:spAutoFit/>
                          </wps:bodyPr>
                        </wps:wsp>
                      </wpg:grpSp>
                      <pic:pic xmlns:pic="http://schemas.openxmlformats.org/drawingml/2006/picture">
                        <pic:nvPicPr>
                          <pic:cNvPr id="1906813449"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">
                <v:group id="مجموعة 47" o:spid="_x0000_s275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tDUC&#10;zAAAAOIAAAAPAAAAAAAAAAAAAAAAAKoCAABkcnMvZG93bnJldi54bWxQSwUGAAAAAAQABAD6AAAA&#10;owMAAAAA&#10;">
                  <v:group id="مجموعة 48" o:spid="_x0000_s275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3ntpByQAA&#10;AOMAAAAPAAAAAAAAAAAAAAAAAKoCAABkcnMvZG93bnJldi54bWxQSwUGAAAAAAQABAD6AAAAoAMA&#10;AAAA&#10;">
                    <v:group id="مجموعة 49" o:spid="_x0000_s275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r7RB7yQAA&#10;AOMAAAAPAAAAAAAAAAAAAAAAAKoCAABkcnMvZG93bnJldi54bWxQSwUGAAAAAAQABAD6AAAAoAMA&#10;AAAA&#10;">
                      <v:shape id="شكل حر 50" o:spid="_x0000_s275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hF8gA&#10;AADiAAAADwAAAGRycy9kb3ducmV2LnhtbESPT4vCMBTE78J+h/AW9qapfyq1GmVZEET2oFXx+mie&#10;bbF5KU3U7rffCILHYeY3wyxWnanFnVpXWVYwHEQgiHOrKy4UHA/rfgLCeWSNtWVS8EcOVsuP3gJT&#10;bR+8p3vmCxFK2KWooPS+SaV0eUkG3cA2xMG72NagD7ItpG7xEcpNLUdRNJUGKw4LJTb0U1J+zW5G&#10;wXQbn3e7fB3vs83415HRJ229Ul+f3fcchKfOv8MveqMDN5nNkjgZjuB5KdwBuf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RSEX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sm8kA&#10;AADjAAAADwAAAGRycy9kb3ducmV2LnhtbESPQW/CMAyF70j7D5En7YJGChK06ghoYprEkcG0s2m8&#10;tFrjdE1Wyr/Hh0kcbT+/9771dvStGqiPTWAD81kGirgKtmFn4PP0/lyAignZYhuYDFwpwnbzMFlj&#10;acOFP2g4JqfEhGOJBuqUulLrWNXkMc5CRyy379B7TDL2TtseL2LuW73IspX22LAk1NjRrqbq5/jn&#10;DeCvP3ydQwpxODv3Nl1249QujXl6HF9fQCUa0138/723Ur/I83y1yAqhECZZgN7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Rsm8kAAADjAAAADwAAAAAAAAAAAAAAAACYAgAA&#10;ZHJzL2Rvd25yZXYueG1sUEsFBgAAAAAEAAQA9QAAAI4DAAAAAA==&#10;" fillcolor="#a5a5a5 [2092]" stroked="f" strokeweight="1pt">
                        <v:stroke joinstyle="miter"/>
                      </v:roundrect>
                    </v:group>
                    <v:oval id="شكل بيضاوي 52" o:spid="_x0000_s276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cwoMcA&#10;AADjAAAADwAAAGRycy9kb3ducmV2LnhtbERPX0vDMBB/F/Ydwg18c8miVFeXjaEICg6023w+mltb&#10;1lxKE9fu2xtB8PF+/2+5Hl0rztSHxrOB+UyBIC69bbgysN+93DyACBHZYuuZDFwowHo1uVpibv3A&#10;n3QuYiVSCIccDdQxdrmUoazJYZj5jjhxR987jOnsK2l7HFK4a6VWKpMOG04NNXb0VFN5Kr6dgY/T&#10;8XD5entX28oPRTa4Z63tzpjr6bh5BBFpjP/iP/erTfOz+4XS+vZuAb8/JQD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3MKDHAAAA4wAAAA8AAAAAAAAAAAAAAAAAmAIAAGRy&#10;cy9kb3ducmV2LnhtbFBLBQYAAAAABAAEAPUAAACMAwAAAAA=&#10;" filled="f" strokecolor="#168489" strokeweight="1pt">
                      <v:stroke joinstyle="miter"/>
                    </v:oval>
                  </v:group>
                  <v:shape id="مربع نص 41" o:spid="_x0000_s276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AXaskA&#10;AADiAAAADwAAAGRycy9kb3ducmV2LnhtbESPQUvDQBSE70L/w/IK3uwmrbYauy2lKvTQizXeH9ln&#10;Nph9G7KvTfrvXUHwOMzMN8x6O/pWXaiPTWAD+SwDRVwF23BtoPx4u3sEFQXZYhuYDFwpwnYzuVlj&#10;YcPA73Q5Sa0ShGOBBpxIV2gdK0ce4yx0xMn7Cr1HSbKvte1xSHDf6nmWLbXHhtOCw472jqrv09kb&#10;ELG7/Fq++nj4HI8vg8uqByyNuZ2Ou2dQQqP8h//aB2tg/nS/Wi0Xixx+L6U7o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vAXaskAAADi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إجراء مقابلات وحلقات نقاش:</w:t>
                          </w:r>
                        </w:p>
                      </w:txbxContent>
                    </v:textbox>
                  </v:shape>
                </v:group>
                <v:shape id="صورة 54" o:spid="_x0000_s276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DD7fJAAAA4wAAAA8AAABkcnMvZG93bnJldi54bWxET19PwjAQfzfxOzRn4pt0CMFtUogaTEx4&#10;ggnx8VzPbdJeZ1thfntqYuLj/f7ffDlYI47kQ+dYwXiUgSCune64UfBaPd/kIEJE1mgck4IfCrBc&#10;XF7MsdTuxBs6bmMjUgiHEhW0MfallKFuyWIYuZ44cR/OW4zp9I3UHk8p3Bp5m2UzabHj1NBiT08t&#10;1Yftt1Ww9o/vn0W1N9XX5m2Vm8nd7rBaK3V9NTzcg4g0xH/xn/tFp/lFNsvHk+m0gN+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MMPt8kAAADjAAAADwAAAAAAAAAA&#10;AAAAAACfAgAAZHJzL2Rvd25yZXYueG1sUEsFBgAAAAAEAAQA9wAAAJU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عقد مقابلات فردية للتعرف على تجارب الموظفين ومخاوفهم.</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تنظيم حلقات نقاشية جماعية لاستكشاف تأثيرات التغيير.</w:t>
      </w:r>
    </w:p>
    <w:p w:rsidR="00823856" w:rsidRPr="002A698D" w:rsidRDefault="00823856" w:rsidP="00823856">
      <w:r w:rsidRPr="002A078C">
        <w:rPr>
          <w:rFonts w:ascii="Sakkal Majalla" w:hAnsi="Sakkal Majalla"/>
          <w:noProof/>
          <w:sz w:val="34"/>
        </w:rPr>
        <w:lastRenderedPageBreak/>
        <mc:AlternateContent>
          <mc:Choice Requires="wpg">
            <w:drawing>
              <wp:inline distT="0" distB="0" distL="0" distR="0" wp14:anchorId="4422965A" wp14:editId="49B8840E">
                <wp:extent cx="5731510" cy="891540"/>
                <wp:effectExtent l="0" t="0" r="2540" b="22860"/>
                <wp:docPr id="17230335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60612406" name="مجموعة 47"/>
                        <wpg:cNvGrpSpPr/>
                        <wpg:grpSpPr>
                          <a:xfrm>
                            <a:off x="0" y="0"/>
                            <a:ext cx="5731510" cy="895351"/>
                            <a:chOff x="0" y="0"/>
                            <a:chExt cx="5878196" cy="918845"/>
                          </a:xfrm>
                        </wpg:grpSpPr>
                        <wpg:grpSp>
                          <wpg:cNvPr id="519157625" name="مجموعة 48"/>
                          <wpg:cNvGrpSpPr/>
                          <wpg:grpSpPr>
                            <a:xfrm>
                              <a:off x="0" y="0"/>
                              <a:ext cx="5878196" cy="918845"/>
                              <a:chOff x="0" y="0"/>
                              <a:chExt cx="6240348" cy="919070"/>
                            </a:xfrm>
                          </wpg:grpSpPr>
                          <wpg:grpSp>
                            <wpg:cNvPr id="138293895" name="مجموعة 49"/>
                            <wpg:cNvGrpSpPr/>
                            <wpg:grpSpPr>
                              <a:xfrm>
                                <a:off x="0" y="169208"/>
                                <a:ext cx="5433072" cy="580613"/>
                                <a:chOff x="0" y="169208"/>
                                <a:chExt cx="5433072" cy="580613"/>
                              </a:xfrm>
                            </wpg:grpSpPr>
                            <wps:wsp>
                              <wps:cNvPr id="15507690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45413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20106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9237099"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تحليل البيانات والمعلومات:</w:t>
                                </w:r>
                              </w:p>
                            </w:txbxContent>
                          </wps:txbx>
                          <wps:bodyPr wrap="square" rtlCol="1">
                            <a:spAutoFit/>
                          </wps:bodyPr>
                        </wps:wsp>
                      </wpg:grpSp>
                      <pic:pic xmlns:pic="http://schemas.openxmlformats.org/drawingml/2006/picture">
                        <pic:nvPicPr>
                          <pic:cNvPr id="1369527248"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">
                <v:group id="مجموعة 47" o:spid="_x0000_s276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dxabIAAAA&#10;4wAAAA8AAAAAAAAAAAAAAAAAqgIAAGRycy9kb3ducmV2LnhtbFBLBQYAAAAABAAEAPoAAACfAwAA&#10;AAA=&#10;">
                  <v:group id="مجموعة 48" o:spid="_x0000_s276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dDIyrL&#10;AAAA4gAAAA8AAAAAAAAAAAAAAAAAqgIAAGRycy9kb3ducmV2LnhtbFBLBQYAAAAABAAEAPoAAACi&#10;AwAAAAA=&#10;">
                    <v:group id="مجموعة 49" o:spid="_x0000_s276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rccAAADi&#10;AAAADwAAAAAAAAAAAAAAAACqAgAAZHJzL2Rvd25yZXYueG1sUEsFBgAAAAAEAAQA+gAAAJ4DAAAA&#10;AA==&#10;">
                      <v:shape id="شكل حر 50" o:spid="_x0000_s276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3ROMoA&#10;AADjAAAADwAAAGRycy9kb3ducmV2LnhtbESPQUvDQBCF74L/YRnBm91VSaqx2yKFQik9NFHxOmTH&#10;JJidDdltm/77zkHwOPPevPfNYjX5Xp1ojF1gC48zA4q4Dq7jxsLnx+bhBVRMyA77wGThQhFWy9ub&#10;BRYunLmkU5UaJSEcC7TQpjQUWse6JY9xFgZi0X7C6DHJODbajXiWcN/rJ2Ny7bFjaWhxoHVL9W91&#10;9BbyXfZ9ONSbrKy2z/tI3n25kKy9v5ve30AlmtK/+e966wQ/y8w8fzW5QMtPsgC9v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et0Tj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UDA8cA&#10;AADhAAAADwAAAGRycy9kb3ducmV2LnhtbESPQWvCQBSE70L/w/KEXkQ3tolIdBNKReix2tLzM/vc&#10;BLNv0+wa47/vFgo9DjPzDbMtR9uKgXrfOFawXCQgiCunGzYKPj/28zUIH5A1to5JwZ08lMXDZIu5&#10;djc+0HAMRkQI+xwV1CF0uZS+qsmiX7iOOHpn11sMUfZG6h5vEW5b+ZQkK2mx4bhQY0evNVWX49Uq&#10;wG/7/nVywfnhZMxulnXjTGdKPU7Hlw2IQGP4D/+137SCVZqly+c0hd9H8Q3I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FAwPHAAAA4QAAAA8AAAAAAAAAAAAAAAAAmAIAAGRy&#10;cy9kb3ducmV2LnhtbFBLBQYAAAAABAAEAPUAAACMAwAAAAA=&#10;" fillcolor="#a5a5a5 [2092]" stroked="f" strokeweight="1pt">
                        <v:stroke joinstyle="miter"/>
                      </v:roundrect>
                    </v:group>
                    <v:oval id="شكل بيضاوي 52" o:spid="_x0000_s277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pMMsoA&#10;AADiAAAADwAAAGRycy9kb3ducmV2LnhtbESPUUvDMBSF3wf+h3AF31yygJ3WZUMUwYGDrVOfL81d&#10;W9bclCau3b9fBGGPh3POdziL1ehacaI+NJ4NzKYKBHHpbcOVga/9+/0jiBCRLbaeycCZAqyWN5MF&#10;5tYPvKNTESuRIBxyNFDH2OVShrImh2HqO+LkHXzvMCbZV9L2OCS4a6VWKpMOG04LNXb0WlN5LH6d&#10;ge3x8H3+WX+qTeWHIhvcm9Z2b8zd7fjyDCLSGK/h//aHNfAw12qmMv0Ef5fSHZDL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gaTDLKAAAA4gAAAA8AAAAAAAAAAAAAAAAAmAIA&#10;AGRycy9kb3ducmV2LnhtbFBLBQYAAAAABAAEAPUAAACPAwAAAAA=&#10;" filled="f" strokecolor="#168489" strokeweight="1pt">
                      <v:stroke joinstyle="miter"/>
                    </v:oval>
                  </v:group>
                  <v:shape id="مربع نص 41" o:spid="_x0000_s277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1A8gA&#10;AADiAAAADwAAAGRycy9kb3ducmV2LnhtbESPzU7DMBCE70i8g7VI3KjdIAoJdauKH6kHLi3hvoqX&#10;OCJeR/HSpG+PkZA4jmbmG816O4denWhMXWQLy4UBRdxE13FroX5/vXkAlQTZYR+ZLJwpwXZzebHG&#10;ysWJD3Q6SqsyhFOFFrzIUGmdGk8B0yIOxNn7jGNAyXJstRtxyvDQ68KYlQ7YcV7wONCTp+br+B0s&#10;iLjd8ly/hLT/mN+eJ2+aO6ytvb6ad4+ghGb5D/+1985CsSqL23tTlv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53UD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تحليل البيانات والمعلومات:</w:t>
                          </w:r>
                        </w:p>
                      </w:txbxContent>
                    </v:textbox>
                  </v:shape>
                </v:group>
                <v:shape id="صورة 54" o:spid="_x0000_s277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51FnNAAAA4wAAAA8AAAAA&#10;AAAAAAAAAAAAnwIAAGRycy9kb3ducmV2LnhtbFBLBQYAAAAABAAEAPcAAACZAw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تحليل البيانات المجمعة لتحديد أنماط التأثير والاتجاهات السائدة.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استخلاص الدروس المستفادة والتوصيات للتحسين المستمر.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303B8509" wp14:editId="09B1C023">
                <wp:extent cx="5731510" cy="891540"/>
                <wp:effectExtent l="0" t="0" r="2540" b="22860"/>
                <wp:docPr id="12547869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16876631" name="مجموعة 47"/>
                        <wpg:cNvGrpSpPr/>
                        <wpg:grpSpPr>
                          <a:xfrm>
                            <a:off x="0" y="0"/>
                            <a:ext cx="5731510" cy="895351"/>
                            <a:chOff x="0" y="0"/>
                            <a:chExt cx="5878196" cy="918845"/>
                          </a:xfrm>
                        </wpg:grpSpPr>
                        <wpg:grpSp>
                          <wpg:cNvPr id="1206596222" name="مجموعة 48"/>
                          <wpg:cNvGrpSpPr/>
                          <wpg:grpSpPr>
                            <a:xfrm>
                              <a:off x="0" y="0"/>
                              <a:ext cx="5878196" cy="918845"/>
                              <a:chOff x="0" y="0"/>
                              <a:chExt cx="6240348" cy="919070"/>
                            </a:xfrm>
                          </wpg:grpSpPr>
                          <wpg:grpSp>
                            <wpg:cNvPr id="1479307908" name="مجموعة 49"/>
                            <wpg:cNvGrpSpPr/>
                            <wpg:grpSpPr>
                              <a:xfrm>
                                <a:off x="0" y="169208"/>
                                <a:ext cx="5433072" cy="580613"/>
                                <a:chOff x="0" y="169208"/>
                                <a:chExt cx="5433072" cy="580613"/>
                              </a:xfrm>
                            </wpg:grpSpPr>
                            <wps:wsp>
                              <wps:cNvPr id="1957335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97497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00261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9340676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والتغذية الراجعة:</w:t>
                                </w:r>
                              </w:p>
                            </w:txbxContent>
                          </wps:txbx>
                          <wps:bodyPr wrap="square" rtlCol="1">
                            <a:spAutoFit/>
                          </wps:bodyPr>
                        </wps:wsp>
                      </wpg:grpSp>
                      <pic:pic xmlns:pic="http://schemas.openxmlformats.org/drawingml/2006/picture">
                        <pic:nvPicPr>
                          <pic:cNvPr id="154508905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">
                <v:group id="مجموعة 47" o:spid="_x0000_s277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EAT63L&#10;AAAA4wAAAA8AAAAAAAAAAAAAAAAAqgIAAGRycy9kb3ducmV2LnhtbFBLBQYAAAAABAAEAPoAAACi&#10;AwAAAAA=&#10;">
                  <v:group id="مجموعة 48" o:spid="_x0000_s277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3noIvyQAA&#10;AOMAAAAPAAAAAAAAAAAAAAAAAKoCAABkcnMvZG93bnJldi54bWxQSwUGAAAAAAQABAD6AAAAoAMA&#10;AAAA&#10;">
                    <v:group id="مجموعة 49" o:spid="_x0000_s277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4KAcR&#10;zAAAAOMAAAAPAAAAAAAAAAAAAAAAAKoCAABkcnMvZG93bnJldi54bWxQSwUGAAAAAAQABAD6AAAA&#10;owMAAAAA&#10;">
                      <v:shape id="شكل حر 50" o:spid="_x0000_s277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JuMscA&#10;AADjAAAADwAAAGRycy9kb3ducmV2LnhtbERPzWrCQBC+C77DMgVvuqlp1KZZpRQCUnrQqHgdstMk&#10;NDsbsqumb98tCB7n+59sM5hWXKl3jWUFz7MIBHFpdcOVguMhn65AOI+ssbVMCn7JwWY9HmWYanvj&#10;PV0LX4kQwi5FBbX3XSqlK2sy6Ga2Iw7ct+0N+nD2ldQ93kK4aeU8ihbSYMOhocaOPmoqf4qLUbD4&#10;TM67XZkn+2Ibfzky+qStV2ryNLy/gfA0+If47t7qMP81WcZxsnyJ4f+nAI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ybjL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mFPMgA&#10;AADiAAAADwAAAGRycy9kb3ducmV2LnhtbESPQWvCQBSE7wX/w/IKvYhuFG00ukqpCB6rFc/P7HMT&#10;mn0bs9sY/70rFHocZuYbZrnubCVaanzpWMFomIAgzp0u2Sg4fm8HMxA+IGusHJOCO3lYr3ovS8y0&#10;u/Ge2kMwIkLYZ6igCKHOpPR5QRb90NXE0bu4xmKIsjFSN3iLcFvJcZK8S4slx4UCa/osKP85/FoF&#10;eLVfp7MLzrdnYzb9ad319VSpt9fuYwEiUBf+w3/tnVYwGc3TyTwdp/C8FO+AXD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aYU8yAAAAOIAAAAPAAAAAAAAAAAAAAAAAJgCAABk&#10;cnMvZG93bnJldi54bWxQSwUGAAAAAAQABAD1AAAAjQMAAAAA&#10;" fillcolor="#a5a5a5 [2092]" stroked="f" strokeweight="1pt">
                        <v:stroke joinstyle="miter"/>
                      </v:roundrect>
                    </v:group>
                    <v:oval id="شكل بيضاوي 52" o:spid="_x0000_s277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LivcgA&#10;AADjAAAADwAAAGRycy9kb3ducmV2LnhtbERP0WrCQBB8L/gPxwp9q3emECR6iiiCQgs2tj4vuTUJ&#10;5vZC7jTx73sFoU/D7uzM7CxWg23EnTpfO9YwnSgQxIUzNZcavk+7txkIH5ANNo5Jw4M8rJajlwVm&#10;xvX8Rfc8lCKasM9QQxVCm0npi4os+olriSN3cZ3FEMeulKbDPprbRiZKpdJizTGhwpY2FRXX/GY1&#10;HK+Xn8f58KE+S9fnaW+3SWJOWr+Oh/UcRKAh/B8/1XsT33+fKZWkEeCvU1y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AuK9yAAAAOMAAAAPAAAAAAAAAAAAAAAAAJgCAABk&#10;cnMvZG93bnJldi54bWxQSwUGAAAAAAQABAD1AAAAjQMAAAAA&#10;" filled="f" strokecolor="#168489" strokeweight="1pt">
                      <v:stroke joinstyle="miter"/>
                    </v:oval>
                  </v:group>
                  <v:shape id="مربع نص 41" o:spid="_x0000_s278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xw4cYA&#10;AADjAAAADwAAAGRycy9kb3ducmV2LnhtbERPS0/DMAy+I/EfIiNxY8k2KKMsmyYe0g5cGN3dakxT&#10;0ThVY9bu3xMkJI7+3l5vp9CpEw2pjWxhPjOgiOvoWm4sVB+vNytQSZAddpHJwpkSbDeXF2ssXRz5&#10;nU4HaVQO4VSiBS/Sl1qn2lPANIs9ceY+4xBQ8jk02g045vDQ6YUxhQ7Ycm7w2NOTp/rr8B0siLjd&#10;/Fy9hLQ/Tm/Pozf1HVbWXl9Nu0dQQpP8i//ce5fnLx6Wt6a4L5b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xw4c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والتغذية الراجعة:</w:t>
                          </w:r>
                        </w:p>
                      </w:txbxContent>
                    </v:textbox>
                  </v:shape>
                </v:group>
                <v:shape id="صورة 54" o:spid="_x0000_s278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n4gYswAAADjAAAADwAAAAAA&#10;AAAAAAAAAACfAgAAZHJzL2Rvd25yZXYueG1sUEsFBgAAAAAEAAQA9wAAAJg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مشاركة نتائج التقييم والمتابعة مع الإدارة العليا والجهات المعنية.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tl/>
        </w:rPr>
      </w:pPr>
      <w:r w:rsidRPr="00825CD9">
        <w:rPr>
          <w:rFonts w:ascii="Sakkal Majalla" w:hAnsi="Sakkal Majalla" w:cs="Sakkal Majalla"/>
          <w:sz w:val="34"/>
          <w:szCs w:val="34"/>
          <w:rtl/>
        </w:rPr>
        <w:t>توفير تغذية راجعة منتظمة للموظفين حول تطورات عملية التغيير.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D58B1D8" wp14:editId="52093CD7">
                <wp:extent cx="5731510" cy="891540"/>
                <wp:effectExtent l="0" t="0" r="2540" b="22860"/>
                <wp:docPr id="12534795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24369182" name="مجموعة 47"/>
                        <wpg:cNvGrpSpPr/>
                        <wpg:grpSpPr>
                          <a:xfrm>
                            <a:off x="0" y="0"/>
                            <a:ext cx="5731510" cy="895351"/>
                            <a:chOff x="0" y="0"/>
                            <a:chExt cx="5878196" cy="918845"/>
                          </a:xfrm>
                        </wpg:grpSpPr>
                        <wpg:grpSp>
                          <wpg:cNvPr id="1547685640" name="مجموعة 48"/>
                          <wpg:cNvGrpSpPr/>
                          <wpg:grpSpPr>
                            <a:xfrm>
                              <a:off x="0" y="0"/>
                              <a:ext cx="5878196" cy="918845"/>
                              <a:chOff x="0" y="0"/>
                              <a:chExt cx="6240348" cy="919070"/>
                            </a:xfrm>
                          </wpg:grpSpPr>
                          <wpg:grpSp>
                            <wpg:cNvPr id="1382052750" name="مجموعة 49"/>
                            <wpg:cNvGrpSpPr/>
                            <wpg:grpSpPr>
                              <a:xfrm>
                                <a:off x="0" y="169208"/>
                                <a:ext cx="5433072" cy="580613"/>
                                <a:chOff x="0" y="169208"/>
                                <a:chExt cx="5433072" cy="580613"/>
                              </a:xfrm>
                            </wpg:grpSpPr>
                            <wps:wsp>
                              <wps:cNvPr id="6155487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88416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86893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0109868"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اتخاذ الإجراءات التصحيحية:</w:t>
                                </w:r>
                              </w:p>
                            </w:txbxContent>
                          </wps:txbx>
                          <wps:bodyPr wrap="square" rtlCol="1">
                            <a:spAutoFit/>
                          </wps:bodyPr>
                        </wps:wsp>
                      </wpg:grpSp>
                      <pic:pic xmlns:pic="http://schemas.openxmlformats.org/drawingml/2006/picture">
                        <pic:nvPicPr>
                          <pic:cNvPr id="69925774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7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BY0UY0ICAAA4h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7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kDnzLL&#10;AAAA4wAAAA8AAAAAAAAAAAAAAAAAqgIAAGRycy9kb3ducmV2LnhtbFBLBQYAAAAABAAEAPoAAACi&#10;AwAAAAA=&#10;">
                  <v:group id="مجموعة 48" o:spid="_x0000_s27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S7QFx&#10;zAAAAOMAAAAPAAAAAAAAAAAAAAAAAKoCAABkcnMvZG93bnJldi54bWxQSwUGAAAAAAQABAD6AAAA&#10;owMAAAAA&#10;">
                    <v:group id="مجموعة 49" o:spid="_x0000_s27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w/eE&#10;zAAAAOMAAAAPAAAAAAAAAAAAAAAAAKoCAABkcnMvZG93bnJldi54bWxQSwUGAAAAAAQABAD6AAAA&#10;owMAAAAA&#10;">
                      <v:shape id="شكل حر 50" o:spid="_x0000_s27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tfnMcA&#10;AADiAAAADwAAAGRycy9kb3ducmV2LnhtbESPTWvCQBCG7wX/wzJCb3XjR1RSVxFBEOlBo6XXITtN&#10;gtnZkF01/fedQ6HHl/eLZ7XpXaMe1IXas4HxKAFFXHhbc2ngetm/LUGFiGyx8UwGfijAZj14WWFm&#10;/ZPP9MhjqWSEQ4YGqhjbTOtQVOQwjHxLLN637xxGkV2pbYdPGXeNniTJXDusWR4qbGlXUXHL787A&#10;/Jh+nU7FPj3nh+lHIGc/rY/GvA777TuoSH38D/+1D1Z64zSdLReJQAiS4IB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LX5z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h3QsUA&#10;AADjAAAADwAAAGRycy9kb3ducmV2LnhtbERPX2vCMBB/H/gdwgm+iKY6LaUaRSbCHjcnPp/NmRab&#10;S22yWr/9Mhjs8X7/b73tbS06an3lWMFsmoAgLpyu2Cg4fR0mGQgfkDXWjknBkzxsN4OXNebaPfiT&#10;umMwIoawz1FBGUKTS+mLkiz6qWuII3d1rcUQz9ZI3eIjhttazpMklRYrjg0lNvRWUnE7flsFeLcf&#10;54sLzncXY/bjZdOP9VKp0bDfrUAE6sO/+M/9ruP810WWLWZpOoffnyIA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dCxQAAAOMAAAAPAAAAAAAAAAAAAAAAAJgCAABkcnMv&#10;ZG93bnJldi54bWxQSwUGAAAAAAQABAD1AAAAigMAAAAA&#10;" fillcolor="#a5a5a5 [2092]" stroked="f" strokeweight="1pt">
                        <v:stroke joinstyle="miter"/>
                      </v:roundrect>
                    </v:group>
                    <v:oval id="شكل بيضاوي 52" o:spid="_x0000_s27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GxscA&#10;AADjAAAADwAAAGRycy9kb3ducmV2LnhtbERPX0vDMBB/F/wO4QTfXLIWStctG2NDUFBw3fT5aG5t&#10;WXMpTVy7b28Ewcf7/b/VZrKduNLgW8ca5jMFgrhypuVaw+n4/JSD8AHZYOeYNNzIw2Z9f7fCwriR&#10;D3QtQy1iCPsCNTQh9IWUvmrIop+5njhyZzdYDPEcamkGHGO47WSiVCYtthwbGuxp11B1Kb+tho/L&#10;+fP29fqm3ms3ltlo90lijlo/PkzbJYhAU/gX/7lfTJyfpnmWL1I1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rRsbHAAAA4wAAAA8AAAAAAAAAAAAAAAAAmAIAAGRy&#10;cy9kb3ducmV2LnhtbFBLBQYAAAAABAAEAPUAAACMAwAAAAA=&#10;" filled="f" strokecolor="#168489" strokeweight="1pt">
                      <v:stroke joinstyle="miter"/>
                    </v:oval>
                  </v:group>
                  <v:shape id="مربع نص 41" o:spid="_x0000_s278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SuxMUA&#10;AADiAAAADwAAAGRycy9kb3ducmV2LnhtbERPPU/DMBDdkfofrENio3YQrUqoW1WFSh1YaMN+io84&#10;Ij5H8dGk/74ekBif3vd6O4VOXWhIbWQLxdyAIq6ja7mxUJ0PjytQSZAddpHJwpUSbDezuzWWLo78&#10;SZeTNCqHcCrRghfpS61T7SlgmseeOHPfcQgoGQ6NdgOOOTx0+smYpQ7Ycm7w2NPeU/1z+g0WRNyu&#10;uFbvIR2/po+30Zt6gZW1D/fT7hWU0CT/4j/30Vl4XpjCvKyWeXO+lO+A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K7ExQAAAOIAAAAPAAAAAAAAAAAAAAAAAJgCAABkcnMv&#10;ZG93bnJldi54bWxQSwUGAAAAAAQABAD1AAAAig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اتخاذ الإجراءات التصحيحية:</w:t>
                          </w:r>
                        </w:p>
                      </w:txbxContent>
                    </v:textbox>
                  </v:shape>
                </v:group>
                <v:shape id="صورة 54" o:spid="_x0000_s279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CLQTcwAAADiAAAADwAAAAAA&#10;AAAAAAAAAACfAgAAZHJzL2Rvd25yZXYueG1sUEsFBgAAAAAEAAQA9wAAAJg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تحديد المجالات التي تحتاج إلى تدخلات إضافية أو تعديلات.</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تصميم وتنفيذ الإجراءات التصحيحية اللازمة لدعم الموظفين.</w:t>
      </w:r>
    </w:p>
    <w:p w:rsidR="00823856" w:rsidRDefault="00823856" w:rsidP="00823856">
      <w:r w:rsidRPr="002A698D">
        <w:rPr>
          <w:rtl/>
        </w:rPr>
        <w:t>من خلال هذه المسؤوليات، تساهم إدارة الموارد البشرية في رصد وفهم تأثير التغيير على فريق العمل، مما يمكّنها من اتخاذ الخطوات المناسبة لدعم الموظفين وضمان نجاح عملية التحول التنظيمي.</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825CD9" w:rsidRPr="00D44B16" w:rsidTr="002B0E56">
        <w:tc>
          <w:tcPr>
            <w:tcW w:w="1963" w:type="dxa"/>
            <w:tcBorders>
              <w:right w:val="single" w:sz="36" w:space="0" w:color="168489"/>
            </w:tcBorders>
            <w:shd w:val="clear" w:color="auto" w:fill="F2F2F2" w:themeFill="background1" w:themeFillShade="F2"/>
            <w:vAlign w:val="center"/>
          </w:tcPr>
          <w:p w:rsidR="00825CD9" w:rsidRPr="00D44B16" w:rsidRDefault="00825CD9" w:rsidP="001338C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5805D299" wp14:editId="726D24AD">
                  <wp:extent cx="563984" cy="563914"/>
                  <wp:effectExtent l="0" t="0" r="7620" b="7620"/>
                  <wp:docPr id="68793578" name="Picture 6879357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825CD9" w:rsidRPr="00D44B16" w:rsidRDefault="00825CD9" w:rsidP="001338CC">
            <w:pPr>
              <w:jc w:val="center"/>
              <w:rPr>
                <w:rFonts w:eastAsia="Times New Roman" w:cs="GE Dinar Two Medium"/>
                <w:color w:val="1E3D6A"/>
                <w:kern w:val="24"/>
                <w:szCs w:val="28"/>
                <w:rtl/>
                <w:lang w:bidi="ar-SY"/>
              </w:rPr>
            </w:pPr>
            <w:r w:rsidRPr="00825CD9">
              <w:rPr>
                <w:rFonts w:ascii="Adobe Arabic" w:eastAsia="Times New Roman" w:hAnsi="Adobe Arabic" w:cs="Adobe Arabic"/>
                <w:b/>
                <w:bCs/>
                <w:color w:val="168489"/>
                <w:kern w:val="24"/>
                <w:sz w:val="44"/>
                <w:szCs w:val="44"/>
                <w:rtl/>
                <w:lang w:bidi="ar-SY"/>
              </w:rPr>
              <w:t>كيف يمكن لإدارة الموارد البشرية تحسين عملية التواصل والتغذية الراجعة مع الموظفين خلال عملية التغيير؟</w:t>
            </w:r>
          </w:p>
        </w:tc>
      </w:tr>
      <w:tr w:rsidR="00825CD9" w:rsidRPr="00D44B16" w:rsidTr="002B0E56">
        <w:tc>
          <w:tcPr>
            <w:tcW w:w="1963" w:type="dxa"/>
            <w:tcBorders>
              <w:right w:val="single" w:sz="36" w:space="0" w:color="168489"/>
            </w:tcBorders>
            <w:shd w:val="clear" w:color="auto" w:fill="F2F2F2" w:themeFill="background1" w:themeFillShade="F2"/>
            <w:vAlign w:val="center"/>
          </w:tcPr>
          <w:p w:rsidR="00825CD9" w:rsidRPr="00D44B16" w:rsidRDefault="00825CD9" w:rsidP="001338C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rsidR="00825CD9" w:rsidRPr="00D44B16" w:rsidRDefault="00825CD9" w:rsidP="001338CC">
            <w:pPr>
              <w:spacing w:line="360" w:lineRule="auto"/>
              <w:rPr>
                <w:rFonts w:ascii="Adobe Arabic" w:hAnsi="Adobe Arabic" w:cs="Adobe Arabic"/>
                <w:b/>
                <w:color w:val="auto"/>
                <w:sz w:val="36"/>
                <w:szCs w:val="36"/>
                <w:rtl/>
              </w:rPr>
            </w:pPr>
          </w:p>
        </w:tc>
      </w:tr>
    </w:tbl>
    <w:p w:rsidR="00825CD9" w:rsidRDefault="00825CD9" w:rsidP="00825CD9">
      <w:pPr>
        <w:jc w:val="center"/>
        <w:rPr>
          <w:noProof/>
          <w:rtl/>
          <w:lang w:bidi="ar-SY"/>
        </w:rPr>
      </w:pPr>
    </w:p>
    <w:p w:rsidR="00825CD9" w:rsidRDefault="002B0E56" w:rsidP="002B0E56">
      <w:pPr>
        <w:ind w:left="-897"/>
        <w:jc w:val="center"/>
        <w:rPr>
          <w:noProof/>
          <w:rtl/>
          <w:lang w:bidi="ar-SY"/>
        </w:rPr>
      </w:pPr>
      <w:r>
        <w:rPr>
          <w:noProof/>
        </w:rPr>
        <mc:AlternateContent>
          <mc:Choice Requires="wps">
            <w:drawing>
              <wp:inline distT="0" distB="0" distL="0" distR="0" wp14:anchorId="765149EE" wp14:editId="24FAD9E5">
                <wp:extent cx="6758451" cy="5922498"/>
                <wp:effectExtent l="0" t="0" r="23495" b="21590"/>
                <wp:docPr id="107867904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8451" cy="5922498"/>
                        </a:xfrm>
                        <a:prstGeom prst="roundRect">
                          <a:avLst>
                            <a:gd name="adj" fmla="val 16667"/>
                          </a:avLst>
                        </a:prstGeom>
                        <a:solidFill>
                          <a:srgbClr val="EAF4E4"/>
                        </a:solidFill>
                        <a:ln w="12700">
                          <a:solidFill>
                            <a:schemeClr val="accent6"/>
                          </a:solidFill>
                          <a:miter lim="800000"/>
                          <a:headEnd/>
                          <a:tailEnd/>
                        </a:ln>
                      </wps:spPr>
                      <wps:txbx>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2791" style="width:532.15pt;height:466.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" fillcolor="#eaf4e4" strokecolor="#70ad47 [3209]" strokeweight="1pt">
                <v:stroke joinstyle="miter"/>
                <v:textbox inset="0,3mm,0">
                  <w:txbxContent>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spacing w:line="480" w:lineRule="auto"/>
                        <w:jc w:val="center"/>
                        <w:rPr>
                          <w:sz w:val="22"/>
                          <w:szCs w:val="28"/>
                          <w:lang w:bidi="ar-SY"/>
                        </w:rPr>
                      </w:pPr>
                      <w:r>
                        <w:rPr>
                          <w:rFonts w:asciiTheme="majorBidi" w:hAnsiTheme="majorBidi" w:cstheme="majorBidi" w:hint="cs"/>
                          <w:szCs w:val="28"/>
                          <w:rtl/>
                          <w:lang w:bidi="ar-SY"/>
                        </w:rPr>
                        <w:t>.........................................................................................................................................</w:t>
                      </w:r>
                    </w:p>
                    <w:p w:rsidR="001338CC" w:rsidRDefault="001338CC" w:rsidP="002B0E56">
                      <w:pPr>
                        <w:jc w:val="center"/>
                        <w:rPr>
                          <w:sz w:val="22"/>
                          <w:szCs w:val="28"/>
                          <w:rtl/>
                          <w:lang w:bidi="ar-SY"/>
                        </w:rPr>
                      </w:pPr>
                    </w:p>
                  </w:txbxContent>
                </v:textbox>
                <w10:wrap anchorx="page"/>
                <w10:anchorlock/>
              </v:roundrect>
            </w:pict>
          </mc:Fallback>
        </mc:AlternateContent>
      </w:r>
    </w:p>
    <w:p w:rsidR="00825CD9" w:rsidRDefault="00825CD9" w:rsidP="00825CD9">
      <w:pPr>
        <w:jc w:val="center"/>
        <w:rPr>
          <w:rStyle w:val="Strong"/>
          <w:rFonts w:eastAsia="Times New Roman"/>
          <w:b w:val="0"/>
          <w:bCs w:val="0"/>
          <w:color w:val="000000"/>
          <w:sz w:val="32"/>
          <w:szCs w:val="32"/>
          <w:rtl/>
        </w:rPr>
      </w:pPr>
      <w:r w:rsidRPr="00F131A0">
        <w:rPr>
          <w:noProof/>
        </w:rPr>
        <w:drawing>
          <wp:inline distT="0" distB="0" distL="0" distR="0" wp14:anchorId="6024ECAB" wp14:editId="039844A6">
            <wp:extent cx="1253370" cy="1165990"/>
            <wp:effectExtent l="0" t="0" r="4445" b="0"/>
            <wp:docPr id="1713114442" name="Picture 2" descr="Text book with pencil isolated icon Royalty Free Vector">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A6465C8-AB79-4D97-B3FD-1659EA00373A}"/>
                        </a:ext>
                      </a:extLst>
                    </pic:cNvPr>
                    <pic:cNvPicPr>
                      <a:picLocks noChangeAspect="1" noChangeArrowheads="1"/>
                    </pic:cNvPicPr>
                  </pic:nvPicPr>
                  <pic:blipFill rotWithShape="1">
                    <a:blip r:embed="rId151" cstate="print">
                      <a:duotone>
                        <a:schemeClr val="accent3">
                          <a:shade val="45000"/>
                          <a:satMod val="135000"/>
                        </a:schemeClr>
                        <a:prstClr val="white"/>
                      </a:duotone>
                      <a:extLst>
                        <a:ext uri="{BEBA8EAE-BF5A-486C-A8C5-ECC9F3942E4B}">
                          <a14:imgProps xmlns:a14="http://schemas.microsoft.com/office/drawing/2010/main">
                            <a14:imgLayer r:embed="rId152">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rsidR="00825CD9" w:rsidRDefault="00825CD9" w:rsidP="00825CD9">
      <w:pPr>
        <w:rPr>
          <w:lang w:bidi="ar-AE"/>
        </w:rPr>
      </w:pPr>
    </w:p>
    <w:p w:rsidR="00823856" w:rsidRPr="009D388C" w:rsidRDefault="00823856" w:rsidP="00825CD9">
      <w:pPr>
        <w:keepNext/>
      </w:pPr>
      <w:r w:rsidRPr="002A078C">
        <w:rPr>
          <w:rFonts w:ascii="Sakkal Majalla" w:hAnsi="Sakkal Majalla"/>
          <w:noProof/>
          <w:color w:val="002060"/>
          <w:sz w:val="34"/>
        </w:rPr>
        <w:lastRenderedPageBreak/>
        <mc:AlternateContent>
          <mc:Choice Requires="wpg">
            <w:drawing>
              <wp:inline distT="0" distB="0" distL="0" distR="0" wp14:anchorId="03EBD902" wp14:editId="1879CA6D">
                <wp:extent cx="5731510" cy="895350"/>
                <wp:effectExtent l="0" t="0" r="21590" b="19050"/>
                <wp:docPr id="202662475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53253224" name="صورة 38"/>
                          <pic:cNvPicPr/>
                        </pic:nvPicPr>
                        <pic:blipFill>
                          <a:blip r:embed="rId6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0788338" name="مجموعة 39"/>
                        <wpg:cNvGrpSpPr/>
                        <wpg:grpSpPr>
                          <a:xfrm>
                            <a:off x="0" y="0"/>
                            <a:ext cx="5731510" cy="895350"/>
                            <a:chOff x="0" y="0"/>
                            <a:chExt cx="5878196" cy="918845"/>
                          </a:xfrm>
                        </wpg:grpSpPr>
                        <wpg:grpSp>
                          <wpg:cNvPr id="923317256" name="مجموعة 40"/>
                          <wpg:cNvGrpSpPr/>
                          <wpg:grpSpPr>
                            <a:xfrm>
                              <a:off x="0" y="0"/>
                              <a:ext cx="5878196" cy="918845"/>
                              <a:chOff x="0" y="0"/>
                              <a:chExt cx="6240348" cy="919070"/>
                            </a:xfrm>
                          </wpg:grpSpPr>
                          <wpg:grpSp>
                            <wpg:cNvPr id="7081" name="مجموعة 41"/>
                            <wpg:cNvGrpSpPr/>
                            <wpg:grpSpPr>
                              <a:xfrm>
                                <a:off x="0" y="169208"/>
                                <a:ext cx="5433072" cy="580613"/>
                                <a:chOff x="0" y="169208"/>
                                <a:chExt cx="5433072" cy="580613"/>
                              </a:xfrm>
                            </wpg:grpSpPr>
                            <wps:wsp>
                              <wps:cNvPr id="21372643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225642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373026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589605" name="مربع نص 41"/>
                          <wps:cNvSpPr txBox="1"/>
                          <wps:spPr>
                            <a:xfrm>
                              <a:off x="204484" y="256921"/>
                              <a:ext cx="4616071" cy="387740"/>
                            </a:xfrm>
                            <a:prstGeom prst="rect">
                              <a:avLst/>
                            </a:prstGeom>
                            <a:noFill/>
                          </wps:spPr>
                          <wps:txbx>
                            <w:txbxContent>
                              <w:p w:rsidR="001338CC" w:rsidRPr="00B0570E"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تطوير خطط العمل لضمان استمرارية الدعم وتحسين عملية إدارة التغيير</w:t>
                                </w:r>
                              </w:p>
                            </w:txbxContent>
                          </wps:txbx>
                          <wps:bodyPr wrap="square" rtlCol="1">
                            <a:spAutoFit/>
                          </wps:bodyPr>
                        </wps:wsp>
                      </wpg:grpSp>
                    </wpg:wgp>
                  </a:graphicData>
                </a:graphic>
              </wp:inline>
            </w:drawing>
          </mc:Choice>
          <mc:Fallback>
            <w:pict>
              <v:group id="_x0000_s279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">
                <v:shape id="صورة 38" o:spid="_x0000_s279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OYxXJAAAA4wAAAA8AAABkcnMvZG93bnJldi54bWxET9FqwkAQfC/0H44t9K1emrQi0VNELPSl&#10;WKPg65Jbc6G5vZg7Y/r3niAI87I7OzM7s8VgG9FT52vHCt5HCQji0umaKwX73dfbBIQPyBobx6Tg&#10;nzws5s9PM8y1u/CW+iJUIpqwz1GBCaHNpfSlIYt+5FriyB1dZzHEsauk7vASzW0j0yQZS4s1xwSD&#10;La0MlX/F2SrI1v2wzlabH38w7e5U2GXtt79Kvb4MyymIQEN4HN/V3zq+n31maUT6AbdOcQFyfg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g5jFckAAADjAAAADwAAAAAAAAAA&#10;AAAAAACfAgAAZHJzL2Rvd25yZXYueG1sUEsFBgAAAAAEAAQA9wAAAJUDAAAAAA==&#10;">
                  <v:imagedata r:id="rId66" o:title=""/>
                </v:shape>
                <v:group id="مجموعة 39" o:spid="_x0000_s279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LbLMxgAAAOEA&#10;AAAPAAAAAAAAAAAAAAAAAKoCAABkcnMvZG93bnJldi54bWxQSwUGAAAAAAQABAD6AAAAnQMAAAAA&#10;">
                  <v:group id="مجموعة 40" o:spid="_x0000_s279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m6ilvL&#10;AAAA4gAAAA8AAAAAAAAAAAAAAAAAqgIAAGRycy9kb3ducmV2LnhtbFBLBQYAAAAABAAEAPoAAACi&#10;AwAAAAA=&#10;">
                    <v:group id="مجموعة 41" o:spid="_x0000_s279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E1gMcAAADdAAAADwAAAGRycy9kb3ducmV2LnhtbESPT2vCQBTE7wW/w/IK&#10;3uomSqukriKhSg9SMBFKb4/sMwlm34bsNn++fbdQ6HGYmd8w2/1oGtFT52rLCuJFBIK4sLrmUsE1&#10;Pz5tQDiPrLGxTAomcrDfzR62mGg78IX6zJciQNglqKDyvk2kdEVFBt3CtsTBu9nOoA+yK6XucAhw&#10;08hlFL1IgzWHhQpbSisq7tm3UXAacDis4rf+fL+l01f+/PF5jkmp+eN4eAXhafT/4b/2u1awjjY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9E1gMcAAADd&#10;AAAADwAAAAAAAAAAAAAAAACqAgAAZHJzL2Rvd25yZXYueG1sUEsFBgAAAAAEAAQA+gAAAJ4DAAAA&#10;AA==&#10;">
                      <v:shape id="شكل حر 42" o:spid="_x0000_s279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J8oA&#10;AADjAAAADwAAAGRycy9kb3ducmV2LnhtbESPzU7DMBCE70i8g7WVuFE7P2qqULdCFRUcuND2AVbx&#10;EqeN1yF22/D2GAmJ42hmvtGsNpPrxZXG0HnWkM0VCOLGm45bDcfD7nEJIkRkg71n0vBNATbr+7sV&#10;1sbf+IOu+9iKBOFQowYb41BLGRpLDsPcD8TJ+/Sjw5jk2Eoz4i3BXS9zpRbSYcdpweJAW0vNeX9x&#10;GowqX1xZvVa0/Xq36pSZeC6M1g+z6fkJRKQp/of/2m9GQ54VVb4oi6qA30/pD8j1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fPyfKAAAA4wAAAA8AAAAAAAAAAAAAAAAAmAIA&#10;AGRycy9kb3ducmV2LnhtbFBLBQYAAAAABAAEAPUAAACPAw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9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I0bcgA&#10;AADjAAAADwAAAGRycy9kb3ducmV2LnhtbERPX2vCMBB/H/gdwgl7m6nBVemM4gaOsfngdOjr0dza&#10;suRSmmi7b78MBnu83/9brgdnxZW60HjWMJ1kIIhLbxquNHwct3cLECEiG7SeScM3BVivRjdLLIzv&#10;+Z2uh1iJFMKhQA11jG0hZShrchgmviVO3KfvHMZ0dpU0HfYp3FmpsiyXDhtODTW29FRT+XW4OA3z&#10;/fbSh+f8+Pp4srsms+eNemOtb8fD5gFEpCH+i//cLybNny6Uus9naga/PyUA5O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QjRtyAAAAOMAAAAPAAAAAAAAAAAAAAAAAJgCAABk&#10;cnMvZG93bnJldi54bWxQSwUGAAAAAAQABAD1AAAAjQMAAAAA&#10;" fillcolor="#168489" stroked="f" strokeweight="1pt">
                        <v:stroke joinstyle="miter"/>
                      </v:roundrect>
                    </v:group>
                    <v:oval id="شكل بيضاوي 44" o:spid="_x0000_s279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NbsoA&#10;AADiAAAADwAAAGRycy9kb3ducmV2LnhtbESPUUvDMBSF3wf+h3AF37Z0nc5Rmw0RZEMQWeYPuGtu&#10;m2pzU5tsq//eCIKPh3POdzjlZnSdONMQWs8K5rMMBHHlTcuNgvfD83QFIkRkg51nUvBNATbrq0mJ&#10;hfEX3tNZx0YkCIcCFdgY+0LKUFlyGGa+J05e7QeHMcmhkWbAS4K7TuZZtpQOW04LFnt6slR96pNT&#10;oMeDftvWjfSv2r4c5x/+y+13St1cj48PICKN8T/8194ZBXe3i/tFli9z+L2U7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aFzW7KAAAA4gAAAA8AAAAAAAAAAAAAAAAAmAIA&#10;AGRycy9kb3ducmV2LnhtbFBLBQYAAAAABAAEAPUAAACPAwAAAAA=&#10;" filled="f" strokecolor="#a5a5a5 [2092]" strokeweight="1pt">
                      <v:stroke joinstyle="miter"/>
                    </v:oval>
                  </v:group>
                  <v:shape id="مربع نص 41" o:spid="_x0000_s2800" type="#_x0000_t202" style="position:absolute;left:2044;top:2569;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cZsUA&#10;AADiAAAADwAAAGRycy9kb3ducmV2LnhtbERPS0vDQBC+C/6HZQRvdrdKak27LcUH9OClNd6H7DQb&#10;zM6G7Nik/94VBI8f33u9nUKnzjSkNrKF+cyAIq6ja7mxUH283S1BJUF22EUmCxdKsN1cX62xdHHk&#10;A52P0qgcwqlEC16kL7VOtaeAaRZ74syd4hBQMhwa7QYcc3jo9L0xCx2w5dzgsadnT/XX8TtYEHG7&#10;+aV6DWn/Ob2/jN7UBVbW3t5MuxUooUn+xX/uvcvzHx6L5dPCFPB7KW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hxmxQAAAOIAAAAPAAAAAAAAAAAAAAAAAJgCAABkcnMv&#10;ZG93bnJldi54bWxQSwUGAAAAAAQABAD1AAAAigMAAAAA&#10;" filled="f" stroked="f">
                    <v:textbox style="mso-fit-shape-to-text:t">
                      <w:txbxContent>
                        <w:p w:rsidR="001338CC" w:rsidRPr="00B0570E"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تطوير خطط العمل لضمان استمرارية الدعم وتحسين عملية إدارة التغيير</w:t>
                          </w:r>
                        </w:p>
                      </w:txbxContent>
                    </v:textbox>
                  </v:shape>
                </v:group>
                <w10:wrap anchorx="page"/>
                <w10:anchorlock/>
              </v:group>
            </w:pict>
          </mc:Fallback>
        </mc:AlternateContent>
      </w:r>
    </w:p>
    <w:p w:rsidR="00823856" w:rsidRDefault="00823856" w:rsidP="00823856">
      <w:r w:rsidRPr="002A698D">
        <w:rPr>
          <w:rtl/>
        </w:rPr>
        <w:t>إدارة الموارد البشرية لها دور محوري في تطوير خطط العمل لضمان استمرارية الدعم وتحسين عملية إدارة التغيير. فيما يلي أهم المسؤوليات الرئيسية للموارد البشرية في هذا الخصوص:</w:t>
      </w:r>
    </w:p>
    <w:p w:rsidR="00651E7A" w:rsidRDefault="00651E7A" w:rsidP="00651E7A">
      <w:r w:rsidRPr="00651E7A">
        <w:rPr>
          <w:noProof/>
        </w:rPr>
        <mc:AlternateContent>
          <mc:Choice Requires="wpg">
            <w:drawing>
              <wp:inline distT="0" distB="0" distL="0" distR="0" wp14:anchorId="7997A668" wp14:editId="002DEFA4">
                <wp:extent cx="5812574" cy="2262551"/>
                <wp:effectExtent l="133350" t="95250" r="74295" b="175895"/>
                <wp:docPr id="30" name="Group 2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F4E6AF4-54C5-39D7-4886-C1A804BB5CCE}"/>
                    </a:ext>
                  </a:extLst>
                </wp:docPr>
                <wp:cNvGraphicFramePr/>
                <a:graphic xmlns:a="http://schemas.openxmlformats.org/drawingml/2006/main">
                  <a:graphicData uri="http://schemas.microsoft.com/office/word/2010/wordprocessingGroup">
                    <wpg:wgp>
                      <wpg:cNvGrpSpPr/>
                      <wpg:grpSpPr>
                        <a:xfrm>
                          <a:off x="0" y="0"/>
                          <a:ext cx="5812574" cy="2262551"/>
                          <a:chOff x="0" y="0"/>
                          <a:chExt cx="5812574" cy="2262551"/>
                        </a:xfrm>
                      </wpg:grpSpPr>
                      <pic:pic xmlns:pic="http://schemas.openxmlformats.org/drawingml/2006/picture">
                        <pic:nvPicPr>
                          <pic:cNvPr id="1183290450" name="Graphic 118" descr="Documen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74FEC3C-E4CD-4E52-9140-437237F18493}"/>
                              </a:ext>
                            </a:extLst>
                          </pic:cNvPr>
                          <pic:cNvPicPr>
                            <a:picLocks noChangeAspect="1"/>
                          </pic:cNvPicPr>
                        </pic:nvPicPr>
                        <pic:blipFill>
                          <a:blip r:embed="rId28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6"/>
                              </a:ext>
                            </a:extLst>
                          </a:blip>
                          <a:stretch>
                            <a:fillRect/>
                          </a:stretch>
                        </pic:blipFill>
                        <pic:spPr>
                          <a:xfrm>
                            <a:off x="4889209" y="83869"/>
                            <a:ext cx="520660" cy="520660"/>
                          </a:xfrm>
                          <a:prstGeom prst="rect">
                            <a:avLst/>
                          </a:prstGeom>
                        </pic:spPr>
                      </pic:pic>
                      <pic:pic xmlns:pic="http://schemas.openxmlformats.org/drawingml/2006/picture">
                        <pic:nvPicPr>
                          <pic:cNvPr id="252894832" name="رسم 15" descr="قائمة اختيار">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15828F-E269-3573-0193-BDC2B20ED4AF}"/>
                              </a:ext>
                            </a:extLst>
                          </pic:cNvPr>
                          <pic:cNvPicPr>
                            <a:picLocks noChangeAspect="1"/>
                          </pic:cNvPicPr>
                        </pic:nvPicPr>
                        <pic:blipFill>
                          <a:blip r:embed="rId28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3"/>
                              </a:ext>
                            </a:extLst>
                          </a:blip>
                          <a:stretch>
                            <a:fillRect/>
                          </a:stretch>
                        </pic:blipFill>
                        <pic:spPr>
                          <a:xfrm>
                            <a:off x="1918914" y="127909"/>
                            <a:ext cx="462494" cy="462494"/>
                          </a:xfrm>
                          <a:prstGeom prst="rect">
                            <a:avLst/>
                          </a:prstGeom>
                        </pic:spPr>
                      </pic:pic>
                      <pic:pic xmlns:pic="http://schemas.openxmlformats.org/drawingml/2006/picture">
                        <pic:nvPicPr>
                          <pic:cNvPr id="353813247" name="Graphic 19" descr="List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596266-1DC6-4322-9AEB-10C195228562}"/>
                              </a:ext>
                            </a:extLst>
                          </pic:cNvPr>
                          <pic:cNvPicPr>
                            <a:picLocks noChangeAspect="1"/>
                          </pic:cNvPicPr>
                        </pic:nvPicPr>
                        <pic:blipFill>
                          <a:blip r:embed="rId28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8"/>
                              </a:ext>
                            </a:extLst>
                          </a:blip>
                          <a:stretch>
                            <a:fillRect/>
                          </a:stretch>
                        </pic:blipFill>
                        <pic:spPr>
                          <a:xfrm>
                            <a:off x="3420788" y="74147"/>
                            <a:ext cx="452913" cy="452913"/>
                          </a:xfrm>
                          <a:prstGeom prst="rect">
                            <a:avLst/>
                          </a:prstGeom>
                        </pic:spPr>
                      </pic:pic>
                      <pic:pic xmlns:pic="http://schemas.openxmlformats.org/drawingml/2006/picture">
                        <pic:nvPicPr>
                          <pic:cNvPr id="562601875" name="Graphic 13" descr="Coins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20EA8F8-2355-4799-B86B-62972CF7C7DF}"/>
                              </a:ext>
                            </a:extLst>
                          </pic:cNvPr>
                          <pic:cNvPicPr>
                            <a:picLocks noChangeAspect="1"/>
                          </pic:cNvPicPr>
                        </pic:nvPicPr>
                        <pic:blipFill>
                          <a:blip r:embed="rId17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2"/>
                              </a:ext>
                            </a:extLst>
                          </a:blip>
                          <a:stretch>
                            <a:fillRect/>
                          </a:stretch>
                        </pic:blipFill>
                        <pic:spPr>
                          <a:xfrm>
                            <a:off x="4176251" y="1062630"/>
                            <a:ext cx="432634" cy="432634"/>
                          </a:xfrm>
                          <a:prstGeom prst="rect">
                            <a:avLst/>
                          </a:prstGeom>
                        </pic:spPr>
                      </pic:pic>
                      <pic:pic xmlns:pic="http://schemas.openxmlformats.org/drawingml/2006/picture">
                        <pic:nvPicPr>
                          <pic:cNvPr id="405673744" name="رسم 6" descr="مصافحة باليد">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BCD538-B955-FC42-D482-7A800D4A0D12}"/>
                              </a:ext>
                            </a:extLst>
                          </pic:cNvPr>
                          <pic:cNvPicPr>
                            <a:picLocks noChangeAspect="1"/>
                          </pic:cNvPicPr>
                        </pic:nvPicPr>
                        <pic:blipFill>
                          <a:blip r:embed="rId17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4"/>
                              </a:ext>
                            </a:extLst>
                          </a:blip>
                          <a:stretch>
                            <a:fillRect/>
                          </a:stretch>
                        </pic:blipFill>
                        <pic:spPr>
                          <a:xfrm>
                            <a:off x="2554807" y="1178897"/>
                            <a:ext cx="586171" cy="586171"/>
                          </a:xfrm>
                          <a:prstGeom prst="rect">
                            <a:avLst/>
                          </a:prstGeom>
                        </pic:spPr>
                      </pic:pic>
                      <pic:pic xmlns:pic="http://schemas.openxmlformats.org/drawingml/2006/picture">
                        <pic:nvPicPr>
                          <pic:cNvPr id="1895088746" name="Graphic 21" descr="Group brainstorm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F4E601-BA58-D9AA-D225-E9B52C21DEC6}"/>
                              </a:ext>
                            </a:extLst>
                          </pic:cNvPr>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78"/>
                              </a:ext>
                            </a:extLst>
                          </a:blip>
                          <a:stretch>
                            <a:fillRect/>
                          </a:stretch>
                        </pic:blipFill>
                        <pic:spPr>
                          <a:xfrm>
                            <a:off x="288271" y="0"/>
                            <a:ext cx="569179" cy="552122"/>
                          </a:xfrm>
                          <a:prstGeom prst="rect">
                            <a:avLst/>
                          </a:prstGeom>
                        </pic:spPr>
                      </pic:pic>
                      <wpg:grpSp>
                        <wpg:cNvPr id="1868988515" name="Group 186898851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96332A-F46F-04BB-0953-6E21ADBDC1A9}"/>
                            </a:ext>
                          </a:extLst>
                        </wpg:cNvPr>
                        <wpg:cNvGrpSpPr/>
                        <wpg:grpSpPr>
                          <a:xfrm>
                            <a:off x="0" y="92922"/>
                            <a:ext cx="5812574" cy="2169629"/>
                            <a:chOff x="0" y="92922"/>
                            <a:chExt cx="5812574" cy="2169629"/>
                          </a:xfrm>
                        </wpg:grpSpPr>
                        <wpg:grpSp>
                          <wpg:cNvPr id="1446909140" name="مجموعة 9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58E7F10-62EA-298F-F979-03292DDC77B8}"/>
                              </a:ext>
                            </a:extLst>
                          </wpg:cNvPr>
                          <wpg:cNvGrpSpPr/>
                          <wpg:grpSpPr>
                            <a:xfrm>
                              <a:off x="3797188" y="1122518"/>
                              <a:ext cx="1165225" cy="1140033"/>
                              <a:chOff x="3797186" y="1122518"/>
                              <a:chExt cx="1199805" cy="1173956"/>
                            </a:xfrm>
                          </wpg:grpSpPr>
                          <wps:wsp>
                            <wps:cNvPr id="896548615" name="مستطيل: زوايا مستديرة 10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8238F67-40BA-7278-B37D-227B2787EAC0}"/>
                                </a:ext>
                              </a:extLst>
                            </wps:cNvPr>
                            <wps:cNvSpPr/>
                            <wps:spPr>
                              <a:xfrm rot="18900000">
                                <a:off x="3818322" y="112251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25443440" name="مربع نص 16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F701EC5-2452-E9A2-FE3A-CF277DA7D59F}"/>
                                </a:ext>
                              </a:extLst>
                            </wps:cNvPr>
                            <wps:cNvSpPr txBox="1"/>
                            <wps:spPr>
                              <a:xfrm>
                                <a:off x="3797186" y="1573805"/>
                                <a:ext cx="1199805" cy="617931"/>
                              </a:xfrm>
                              <a:prstGeom prst="rect">
                                <a:avLst/>
                              </a:prstGeom>
                              <a:noFill/>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ضمان الموارد والتمويل</w:t>
                                  </w:r>
                                </w:p>
                              </w:txbxContent>
                            </wps:txbx>
                            <wps:bodyPr wrap="square" rtlCol="1">
                              <a:spAutoFit/>
                            </wps:bodyPr>
                          </wps:wsp>
                        </wpg:grpSp>
                        <wpg:grpSp>
                          <wpg:cNvPr id="2077198063" name="مجموعة 9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6DBDD93-3B5D-80AD-BD08-155167167F4E}"/>
                              </a:ext>
                            </a:extLst>
                          </wpg:cNvPr>
                          <wpg:cNvGrpSpPr/>
                          <wpg:grpSpPr>
                            <a:xfrm>
                              <a:off x="2287663" y="1122518"/>
                              <a:ext cx="1179195" cy="1140033"/>
                              <a:chOff x="2287662" y="1122518"/>
                              <a:chExt cx="1214190" cy="1173956"/>
                            </a:xfrm>
                          </wpg:grpSpPr>
                          <wps:wsp>
                            <wps:cNvPr id="102565259" name="مستطيل: زوايا مستديرة 9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9552C85-D7D0-B9F2-8514-F5B888265F0C}"/>
                                </a:ext>
                              </a:extLst>
                            </wps:cNvPr>
                            <wps:cNvSpPr/>
                            <wps:spPr>
                              <a:xfrm rot="18900000">
                                <a:off x="2324603" y="112251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225524832" name="مربع نص 16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39BC8EE-6178-4063-6D86-3F120A64DC42}"/>
                                </a:ext>
                              </a:extLst>
                            </wps:cNvPr>
                            <wps:cNvSpPr txBox="1"/>
                            <wps:spPr>
                              <a:xfrm>
                                <a:off x="2287662" y="1558733"/>
                                <a:ext cx="1214190" cy="617931"/>
                              </a:xfrm>
                              <a:prstGeom prst="rect">
                                <a:avLst/>
                              </a:prstGeom>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والتنسيق المستمر</w:t>
                                  </w:r>
                                </w:p>
                              </w:txbxContent>
                            </wps:txbx>
                            <wps:bodyPr wrap="square" rtlCol="1">
                              <a:spAutoFit/>
                            </wps:bodyPr>
                          </wps:wsp>
                        </wpg:grpSp>
                        <wpg:grpSp>
                          <wpg:cNvPr id="21130525" name="مجموعة 95">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ABF6829-5E36-A242-5FA3-73E3D9D36A95}"/>
                              </a:ext>
                            </a:extLst>
                          </wpg:cNvPr>
                          <wpg:cNvGrpSpPr/>
                          <wpg:grpSpPr>
                            <a:xfrm>
                              <a:off x="718076" y="1122518"/>
                              <a:ext cx="1350645" cy="1140033"/>
                              <a:chOff x="718075" y="1122518"/>
                              <a:chExt cx="1390727" cy="1173956"/>
                            </a:xfrm>
                          </wpg:grpSpPr>
                          <wps:wsp>
                            <wps:cNvPr id="1066133206" name="مستطيل: زوايا مستديرة 9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53FEE6-7551-8CC1-6001-C1558A936AEA}"/>
                                </a:ext>
                              </a:extLst>
                            </wps:cNvPr>
                            <wps:cNvSpPr/>
                            <wps:spPr>
                              <a:xfrm rot="18900000">
                                <a:off x="818157" y="1122518"/>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95853318" name="مربع نص 16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2A8462-0AC5-7109-E488-0D6448E74D7A}"/>
                                </a:ext>
                              </a:extLst>
                            </wps:cNvPr>
                            <wps:cNvSpPr txBox="1"/>
                            <wps:spPr>
                              <a:xfrm>
                                <a:off x="718075" y="1573805"/>
                                <a:ext cx="1390727" cy="617931"/>
                              </a:xfrm>
                              <a:prstGeom prst="rect">
                                <a:avLst/>
                              </a:prstGeom>
                              <a:noFill/>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المراجعة والتحسين المستمر</w:t>
                                  </w:r>
                                </w:p>
                              </w:txbxContent>
                            </wps:txbx>
                            <wps:bodyPr wrap="square" rtlCol="1">
                              <a:spAutoFit/>
                            </wps:bodyPr>
                          </wps:wsp>
                        </wpg:grpSp>
                        <wpg:grpSp>
                          <wpg:cNvPr id="268789833" name="Group 26878983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AB09EF2-AF39-42CE-A1E4-7ED3A3E0842F}"/>
                              </a:ext>
                            </a:extLst>
                          </wpg:cNvPr>
                          <wpg:cNvGrpSpPr/>
                          <wpg:grpSpPr>
                            <a:xfrm>
                              <a:off x="0" y="92922"/>
                              <a:ext cx="5812574" cy="1140036"/>
                              <a:chOff x="0" y="92922"/>
                              <a:chExt cx="5812574" cy="1140036"/>
                            </a:xfrm>
                          </wpg:grpSpPr>
                          <wpg:grpSp>
                            <wpg:cNvPr id="1287958463" name="مجموعة 89">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BBB140-0502-CE05-E596-668B1E33D5F1}"/>
                                </a:ext>
                              </a:extLst>
                            </wpg:cNvPr>
                            <wpg:cNvGrpSpPr/>
                            <wpg:grpSpPr>
                              <a:xfrm>
                                <a:off x="4428274" y="92922"/>
                                <a:ext cx="1384300" cy="1140036"/>
                                <a:chOff x="4428272" y="92922"/>
                                <a:chExt cx="1425382" cy="1173956"/>
                              </a:xfrm>
                            </wpg:grpSpPr>
                            <wps:wsp>
                              <wps:cNvPr id="450640458" name="مستطيل: زوايا مستديرة 10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A8BAC97-4484-0369-2F25-7ECD85F76FE6}"/>
                                  </a:ext>
                                </a:extLst>
                              </wps:cNvPr>
                              <wps:cNvSpPr/>
                              <wps:spPr>
                                <a:xfrm rot="18900000">
                                  <a:off x="4569601"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69858814" name="مربع نص 15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2ED682E-AAE6-1639-DA08-6F2B8EC38C02}"/>
                                  </a:ext>
                                </a:extLst>
                              </wps:cNvPr>
                              <wps:cNvSpPr txBox="1"/>
                              <wps:spPr>
                                <a:xfrm>
                                  <a:off x="4428272" y="551067"/>
                                  <a:ext cx="1425382" cy="617929"/>
                                </a:xfrm>
                                <a:prstGeom prst="rect">
                                  <a:avLst/>
                                </a:prstGeom>
                                <a:noFill/>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تخطيط استراتيجي للتغيير</w:t>
                                    </w:r>
                                  </w:p>
                                </w:txbxContent>
                              </wps:txbx>
                              <wps:bodyPr wrap="square" rtlCol="1">
                                <a:spAutoFit/>
                              </wps:bodyPr>
                            </wps:wsp>
                          </wpg:grpSp>
                          <wpg:grpSp>
                            <wpg:cNvPr id="1031145446" name="مجموعة 9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1798CB-680B-1446-93CC-6862A270C49F}"/>
                                </a:ext>
                              </a:extLst>
                            </wpg:cNvPr>
                            <wpg:cNvGrpSpPr/>
                            <wpg:grpSpPr>
                              <a:xfrm>
                                <a:off x="3014456" y="92922"/>
                                <a:ext cx="1203325" cy="1140031"/>
                                <a:chOff x="3014450" y="92922"/>
                                <a:chExt cx="1239036" cy="1173956"/>
                              </a:xfrm>
                            </wpg:grpSpPr>
                            <wps:wsp>
                              <wps:cNvPr id="24451443" name="مستطيل: زوايا مستديرة 1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A7290FE-AC9B-04C9-699D-25E607A51F87}"/>
                                  </a:ext>
                                </a:extLst>
                              </wps:cNvPr>
                              <wps:cNvSpPr/>
                              <wps:spPr>
                                <a:xfrm rot="18900000">
                                  <a:off x="3058525"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84603149" name="مربع نص 15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CBE97D-656B-0A5A-13DC-D0A83575366A}"/>
                                  </a:ext>
                                </a:extLst>
                              </wps:cNvPr>
                              <wps:cNvSpPr txBox="1"/>
                              <wps:spPr>
                                <a:xfrm>
                                  <a:off x="3014450" y="529158"/>
                                  <a:ext cx="1239036" cy="617932"/>
                                </a:xfrm>
                                <a:prstGeom prst="rect">
                                  <a:avLst/>
                                </a:prstGeom>
                                <a:noFill/>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تصميم خطط العمل الشاملة</w:t>
                                    </w:r>
                                  </w:p>
                                </w:txbxContent>
                              </wps:txbx>
                              <wps:bodyPr wrap="square" rtlCol="1">
                                <a:spAutoFit/>
                              </wps:bodyPr>
                            </wps:wsp>
                          </wpg:grpSp>
                          <wpg:grpSp>
                            <wpg:cNvPr id="651783206" name="مجموعة 9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0DF578-9578-0F0B-A862-A17CFC5342F5}"/>
                                </a:ext>
                              </a:extLst>
                            </wpg:cNvPr>
                            <wpg:cNvGrpSpPr/>
                            <wpg:grpSpPr>
                              <a:xfrm>
                                <a:off x="1429216" y="92922"/>
                                <a:ext cx="1391285" cy="1140032"/>
                                <a:chOff x="1429213" y="92922"/>
                                <a:chExt cx="1432575" cy="1173956"/>
                              </a:xfrm>
                            </wpg:grpSpPr>
                            <wps:wsp>
                              <wps:cNvPr id="2127243828" name="مستطيل: زوايا مستديرة 10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33327CA-CDD4-ABC3-02FC-1EBD2ACE0ACB}"/>
                                  </a:ext>
                                </a:extLst>
                              </wps:cNvPr>
                              <wps:cNvSpPr/>
                              <wps:spPr>
                                <a:xfrm rot="18900000">
                                  <a:off x="1567059"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18272065" name="مربع نص 15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BF60C57-79F5-FAC5-4946-BBDBFAF482F5}"/>
                                  </a:ext>
                                </a:extLst>
                              </wps:cNvPr>
                              <wps:cNvSpPr txBox="1"/>
                              <wps:spPr>
                                <a:xfrm>
                                  <a:off x="1429213" y="577194"/>
                                  <a:ext cx="1432575" cy="617931"/>
                                </a:xfrm>
                                <a:prstGeom prst="rect">
                                  <a:avLst/>
                                </a:prstGeom>
                                <a:noFill/>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تحديد المسؤوليات والمهام</w:t>
                                    </w:r>
                                  </w:p>
                                </w:txbxContent>
                              </wps:txbx>
                              <wps:bodyPr wrap="square" rtlCol="1">
                                <a:spAutoFit/>
                              </wps:bodyPr>
                            </wps:wsp>
                          </wpg:grpSp>
                          <wpg:grpSp>
                            <wpg:cNvPr id="732065764" name="مجموعة 9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C30CAF-1CEE-9CA3-648D-535C447400EF}"/>
                                </a:ext>
                              </a:extLst>
                            </wpg:cNvPr>
                            <wpg:cNvGrpSpPr/>
                            <wpg:grpSpPr>
                              <a:xfrm>
                                <a:off x="0" y="92922"/>
                                <a:ext cx="1217930" cy="1140033"/>
                                <a:chOff x="0" y="92922"/>
                                <a:chExt cx="1254074" cy="1173956"/>
                              </a:xfrm>
                            </wpg:grpSpPr>
                            <wps:wsp>
                              <wps:cNvPr id="170547617" name="مستطيل: زوايا مستديرة 10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CE436B-829B-C0C5-153B-B9B0AC2B5499}"/>
                                  </a:ext>
                                </a:extLst>
                              </wps:cNvPr>
                              <wps:cNvSpPr/>
                              <wps:spPr>
                                <a:xfrm rot="18900000">
                                  <a:off x="56450" y="92922"/>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532013919" name="مربع نص 160">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D3FA97-F96D-6D04-287D-D3693B9F1FC2}"/>
                                  </a:ext>
                                </a:extLst>
                              </wps:cNvPr>
                              <wps:cNvSpPr txBox="1"/>
                              <wps:spPr>
                                <a:xfrm>
                                  <a:off x="0" y="529157"/>
                                  <a:ext cx="1254074" cy="617931"/>
                                </a:xfrm>
                                <a:prstGeom prst="rect">
                                  <a:avLst/>
                                </a:prstGeom>
                              </wps:spPr>
                              <wps:txbx>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القدرات والكفاءات</w:t>
                                    </w:r>
                                  </w:p>
                                </w:txbxContent>
                              </wps:txbx>
                              <wps:bodyPr wrap="square" rtlCol="1">
                                <a:spAutoFit/>
                              </wps:bodyPr>
                            </wps:wsp>
                          </wpg:grpSp>
                        </wpg:grpSp>
                      </wpg:grpSp>
                      <pic:pic xmlns:pic="http://schemas.openxmlformats.org/drawingml/2006/picture">
                        <pic:nvPicPr>
                          <pic:cNvPr id="496675979" name="Graphic 16" descr="Business Growth with solid fill">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40E6B11-0764-A3F0-DABA-937E3DC854CE}"/>
                              </a:ext>
                            </a:extLst>
                          </pic:cNvPr>
                          <pic:cNvPicPr>
                            <a:picLocks noChangeAspect="1"/>
                          </pic:cNvPicPr>
                        </pic:nvPicPr>
                        <pic:blipFill>
                          <a:blip r:embed="rId29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4"/>
                              </a:ext>
                            </a:extLst>
                          </a:blip>
                          <a:stretch>
                            <a:fillRect/>
                          </a:stretch>
                        </pic:blipFill>
                        <pic:spPr>
                          <a:xfrm>
                            <a:off x="1110954" y="1159646"/>
                            <a:ext cx="493869" cy="493869"/>
                          </a:xfrm>
                          <a:prstGeom prst="rect">
                            <a:avLst/>
                          </a:prstGeom>
                        </pic:spPr>
                      </pic:pic>
                    </wpg:wgp>
                  </a:graphicData>
                </a:graphic>
              </wp:inline>
            </w:drawing>
          </mc:Choice>
          <mc:Fallback>
            <w:pict>
              <v:group id="Group 29" o:spid="_x0000_s2801" style="width:457.7pt;height:178.15pt;mso-position-horizontal-relative:char;mso-position-vertical-relative:line" coordsize="58125,22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">
                <v:shape id="Graphic 118" o:spid="_x0000_s2802" type="#_x0000_t75" alt="Document with solid fill" style="position:absolute;left:48892;top:838;width:5206;height:52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Mfv46swAAADjAAAADwAAAAAA&#10;AAAAAAAAAACfAgAAZHJzL2Rvd25yZXYueG1sUEsFBgAAAAAEAAQA9wAAAJgDAAAAAA==&#10;">
                  <v:imagedata r:id="rId291" o:title="Document with solid fill"/>
                  <v:path arrowok="t"/>
                </v:shape>
                <v:shape id="رسم 15" o:spid="_x0000_s2803" type="#_x0000_t75" alt="قائمة اختيار" style="position:absolute;left:19189;top:1279;width:4625;height:46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slIbLAAAA4gAAAA8AAABkcnMvZG93bnJldi54bWxEj0FLw0AUhO8F/8PyhN7ajWkjMXZbSqG0&#10;HgRNFT0+ss9saPZtmt228d+7guBxmJlvmMVqsK24UO8bxwrupgkI4srphmsFb4ftJAfhA7LG1jEp&#10;+CYPq+XNaIGFdld+pUsZahEh7AtUYELoCil9Zciin7qOOHpfrrcYouxrqXu8RrhtZZok99Jiw3HB&#10;YEcbQ9WxPFsFvHl+2X2+H8x+fTJP2+zjXCYZKTW+HdaPIAIN4T/8195rBWmW5g/zfJbC76V4B+Ty&#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7JSGywAAAOIAAAAPAAAAAAAA&#10;AAAAAAAAAJ8CAABkcnMvZG93bnJldi54bWxQSwUGAAAAAAQABAD3AAAAlwMAAAAA&#10;">
                  <v:imagedata r:id="rId292" o:title="قائمة اختيار"/>
                  <v:path arrowok="t"/>
                </v:shape>
                <v:shape id="Graphic 19" o:spid="_x0000_s2804" type="#_x0000_t75" alt="List with solid fill" style="position:absolute;left:34207;top:741;width:4530;height:45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V4mLMAAAA4gAAAA8AAABkcnMvZG93bnJldi54bWxEj0FLw0AUhO9C/8PyBC9iN23UhthtCSmi&#10;4sm2B4+P7DObNvs2ZrdN+u9dQfA4zMw3zHI92lacqfeNYwWzaQKCuHK64VrBfvd8l4HwAVlj65gU&#10;XMjDejW5WmKu3cAfdN6GWkQI+xwVmBC6XEpfGbLop64jjt6X6y2GKPta6h6HCLetnCfJo7TYcFww&#10;2FFpqDpuT1bBy9tmMIvDe/ZdXoru8GmLqrytlbq5HosnEIHG8B/+a79qBelDms3S+f0Cfi/FOyB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1ZXiYswAAADiAAAADwAAAAAA&#10;AAAAAAAAAACfAgAAZHJzL2Rvd25yZXYueG1sUEsFBgAAAAAEAAQA9wAAAJgDAAAAAA==&#10;">
                  <v:imagedata r:id="rId293" o:title="List with solid fill"/>
                  <v:path arrowok="t"/>
                </v:shape>
                <v:shape id="Graphic 13" o:spid="_x0000_s2805" type="#_x0000_t75" alt="Coins with solid fill" style="position:absolute;left:41762;top:10626;width:4326;height:4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5WivKAAAA4gAAAA8AAABkcnMvZG93bnJldi54bWxEj81qwzAQhO+FvoPYQm+NZEPc4EQJTZuW&#10;XvNTSG8ba2ObWCsjqYn79lUhkOMwM98ws8VgO3EmH1rHGrKRAkFcOdNyrWG3fX+agAgR2WDnmDT8&#10;UoDF/P5uhqVxF17TeRNrkSAcStTQxNiXUoaqIYth5Hri5B2dtxiT9LU0Hi8JbjuZK1VIiy2nhQZ7&#10;em2oOm1+rAaVbVf+sN+/dd/r/IO+zGq59Errx4fhZQoi0hBv4Wv702gYF3mhssnzGP4vpTsg53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55WivKAAAA4gAAAA8AAAAAAAAA&#10;AAAAAAAAnwIAAGRycy9kb3ducmV2LnhtbFBLBQYAAAAABAAEAPcAAACWAwAAAAA=&#10;">
                  <v:imagedata r:id="rId180" o:title="Coins with solid fill"/>
                  <v:path arrowok="t"/>
                </v:shape>
                <v:shape id="رسم 6" o:spid="_x0000_s2806" type="#_x0000_t75" alt="مصافحة باليد" style="position:absolute;left:25548;top:11788;width:5861;height:5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x7a3MAAAA4gAAAA8AAABkcnMvZG93bnJldi54bWxEj0tvwjAQhO9I/AdrkXoDpyU8FDAItWrF&#10;gQuvA7cl3iZR4nUUG5L219eVkDiOZuYbzXLdmUrcqXGFZQWvowgEcWp1wZmC0/FzOAfhPLLGyjIp&#10;+CEH61W/t8RE25b3dD/4TAQIuwQV5N7XiZQuzcmgG9maOHjftjHog2wyqRtsA9xU8i2KptJgwWEh&#10;x5rec0rLw80oKG5c/pbjS/v1sSmv26Oed+fTTqmXQbdZgPDU+Wf40d5qBXE0mc7GsziG/0vhDsjV&#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0bHtrcwAAADiAAAADwAAAAAA&#10;AAAAAAAAAACfAgAAZHJzL2Rvd25yZXYueG1sUEsFBgAAAAAEAAQA9wAAAJgDAAAAAA==&#10;">
                  <v:imagedata r:id="rId181" o:title="مصافحة باليد"/>
                  <v:path arrowok="t"/>
                </v:shape>
                <v:shape id="Graphic 21" o:spid="_x0000_s2807" type="#_x0000_t75" alt="Group brainstorm with solid fill" style="position:absolute;left:2882;width:5692;height:55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bzELGAAAA4wAAAA8AAABkcnMvZG93bnJldi54bWxET0uLwjAQvgv7H8IseNNU0W6sRpEFwasP&#10;kL2NzdgWm0ltsrb77zcLCx7ne89q09taPKn1lWMNk3ECgjh3puJCw/m0GykQPiAbrB2Thh/ysFm/&#10;DVaYGdfxgZ7HUIgYwj5DDWUITSalz0uy6MeuIY7czbUWQzzbQpoWuxhuazlNklRarDg2lNjQZ0n5&#10;/fhtNRy26uvxuKdns+8uapZO5XW+kFoP3/vtEkSgPrzE/+69ifPVYp4o9TFL4e+nCIB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xvMQsYAAADjAAAADwAAAAAAAAAAAAAA&#10;AACfAgAAZHJzL2Rvd25yZXYueG1sUEsFBgAAAAAEAAQA9wAAAJIDAAAAAA==&#10;">
                  <v:imagedata r:id="rId86" o:title="Group brainstorm with solid fill"/>
                </v:shape>
                <v:group id="Group 1868988515" o:spid="_x0000_s2808" style="position:absolute;top:929;width:58125;height:21696" coordorigin=",929" coordsize="58125,21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6fqGyQAA&#10;AOMAAAAPAAAAAAAAAAAAAAAAAKoCAABkcnMvZG93bnJldi54bWxQSwUGAAAAAAQABAD6AAAAoAMA&#10;AAAA&#10;">
                  <v:group id="مجموعة 93" o:spid="_x0000_s2809" style="position:absolute;left:37971;top:11225;width:11653;height:11400" coordorigin="37971,11225" coordsize="11998,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Lz51u&#10;zAAAAOMAAAAPAAAAAAAAAAAAAAAAAKoCAABkcnMvZG93bnJldi54bWxQSwUGAAAAAAQABAD6AAAA&#10;owMAAAAA&#10;">
                    <v:roundrect id="مستطيل: زوايا مستديرة 100" o:spid="_x0000_s2810" style="position:absolute;left:38183;top:11225;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zltcsA&#10;AADiAAAADwAAAGRycy9kb3ducmV2LnhtbESPQUvDQBSE70L/w/IK3uxuSxOS2G1pRbHgobSKeHxk&#10;n0kw+zbsrm3017uC4HGYmW+Y1Wa0vTiTD51jDfOZAkFcO9Nxo+Hl+eGmABEissHeMWn4ogCb9eRq&#10;hZVxFz7S+RQbkSAcKtTQxjhUUoa6JYth5gbi5L07bzEm6RtpPF4S3PZyoVQuLXacFloc6K6l+uP0&#10;aTXcH/fZUj2VsXs87Hy5y17fvpXV+no6bm9BRBrjf/ivvTcaijLPlkU+z+D3Uro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3zOW1ywAAAOIAAAAPAAAAAAAAAAAAAAAAAJgC&#10;AABkcnMvZG93bnJldi54bWxQSwUGAAAAAAQABAD1AAAAkAMAAAAA&#10;" filled="f" strokecolor="#a0c9ca" strokeweight="2.25pt">
                      <v:stroke joinstyle="miter"/>
                    </v:roundrect>
                    <v:shape id="مربع نص 163" o:spid="_x0000_s2811" type="#_x0000_t202" style="position:absolute;left:37971;top:15738;width:11998;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Rq8YA&#10;AADiAAAADwAAAGRycy9kb3ducmV2LnhtbESPTWvCQBCG70L/wzKF3nSjjSLRVaQf4KGXarwP2TEb&#10;zM6G7NTEf989FHp8eb94tvvRt+pOfWwCG5jPMlDEVbAN1wbK8+d0DSoKssU2MBl4UIT97mmyxcKG&#10;gb/pfpJapRGOBRpwIl2hdawceYyz0BEn7xp6j5JkX2vb45DGfasXWbbSHhtODw47enNU3U4/3oCI&#10;Pcwf5YePx8v49T64rFpiaczL83jYgBIa5T/81z5aA6vFMs9f8zxBJKSEA3r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eRq8YAAADiAAAADwAAAAAAAAAAAAAAAACYAgAAZHJz&#10;L2Rvd25yZXYueG1sUEsFBgAAAAAEAAQA9QAAAIsDA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ضمان الموارد والتمويل</w:t>
                            </w:r>
                          </w:p>
                        </w:txbxContent>
                      </v:textbox>
                    </v:shape>
                  </v:group>
                  <v:group id="مجموعة 94" o:spid="_x0000_s2812" style="position:absolute;left:22876;top:11225;width:11792;height:11400" coordorigin="22876,11225" coordsize="12141,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ijcf&#10;zAAAAOMAAAAPAAAAAAAAAAAAAAAAAKoCAABkcnMvZG93bnJldi54bWxQSwUGAAAAAAQABAD6AAAA&#10;owMAAAAA&#10;">
                    <v:roundrect id="مستطيل: زوايا مستديرة 98" o:spid="_x0000_s2813" style="position:absolute;left:23246;top:11225;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DP8cA&#10;AADiAAAADwAAAGRycy9kb3ducmV2LnhtbERPXUvDMBR9F/Yfwh345hKLGbZbNpwoDnwYmyI+Xpq7&#10;ttjclCRu1V9vBMHHw/lerkfXixOF2Hk2cD1TIIhrbztuDLy+PF7dgogJ2WLvmQx8UYT1anKxxMr6&#10;M+/pdEiNyCEcKzTQpjRUUsa6JYdx5gfizB19cJgyDI20Ac853PWyUGouHXacG1oc6L6l+uPw6Qw8&#10;7Lf6Rj2XqXvabUK50W/v38oZczkd7xYgEo3pX/zn3to8XxV6rgtdwu+ljEG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UAz/HAAAA4gAAAA8AAAAAAAAAAAAAAAAAmAIAAGRy&#10;cy9kb3ducmV2LnhtbFBLBQYAAAAABAAEAPUAAACMAwAAAAA=&#10;" filled="f" strokecolor="#a0c9ca" strokeweight="2.25pt">
                      <v:stroke joinstyle="miter"/>
                    </v:roundrect>
                    <v:shape id="مربع نص 166" o:spid="_x0000_s2814" type="#_x0000_t202" style="position:absolute;left:22876;top:15587;width:12142;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9lPcUA&#10;AADjAAAADwAAAGRycy9kb3ducmV2LnhtbERPS0vDQBC+C/6HZQRvdtPVSIndluIDevBijfchO82G&#10;ZmdDdmzSf+8Kgsf53rPezqFXZxpTF9nCclGAIm6i67i1UH++3a1AJUF22EcmCxdKsN1cX62xcnHi&#10;DzofpFU5hFOFFrzIUGmdGk8B0yIOxJk7xjGg5HNstRtxyuGh16YoHnXAjnODx4GePTWnw3ewIOJ2&#10;y0v9GtL+a35/mXzRlFhbe3sz755ACc3yL/5z712eb0xZmofVvYHfnzIA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f2U9xQAAAOMAAAAPAAAAAAAAAAAAAAAAAJgCAABkcnMv&#10;ZG93bnJldi54bWxQSwUGAAAAAAQABAD1AAAAigM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التواصل والتنسيق المستمر</w:t>
                            </w:r>
                          </w:p>
                        </w:txbxContent>
                      </v:textbox>
                    </v:shape>
                  </v:group>
                  <v:group id="مجموعة 95" o:spid="_x0000_s2815" style="position:absolute;left:7180;top:11225;width:13507;height:11400" coordorigin="7180,11225" coordsize="13907,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lUVQ8oA&#10;AADhAAAADwAAAAAAAAAAAAAAAACqAgAAZHJzL2Rvd25yZXYueG1sUEsFBgAAAAAEAAQA+gAAAKED&#10;AAAAAA==&#10;">
                    <v:roundrect id="مستطيل: زوايا مستديرة 96" o:spid="_x0000_s2816" style="position:absolute;left:8181;top:11225;width:11740;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YbMgA&#10;AADjAAAADwAAAGRycy9kb3ducmV2LnhtbERP3UvDMBB/F/wfwgm+uWRfxdZmw4nDgQ/SKWOPR3O2&#10;xeZSkrhV/3ojCD7e7/vK9Wh7cSIfOscaphMFgrh2puNGw9vr9uYWRIjIBnvHpOGLAqxXlxclFsad&#10;uaLTPjYihXAoUEMb41BIGeqWLIaJG4gT9+68xZhO30jj8ZzCbS9nSmXSYsepocWBHlqqP/afVsNj&#10;tVsu1HMeu6eXjc83y8PxW1mtr6/G+zsQkcb4L/5z70yar7JsOp/PVAa/PyUA5O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qxhsyAAAAOMAAAAPAAAAAAAAAAAAAAAAAJgCAABk&#10;cnMvZG93bnJldi54bWxQSwUGAAAAAAQABAD1AAAAjQMAAAAA&#10;" filled="f" strokecolor="#a0c9ca" strokeweight="2.25pt">
                      <v:stroke joinstyle="miter"/>
                    </v:roundrect>
                    <v:shape id="مربع نص 169" o:spid="_x0000_s2817" type="#_x0000_t202" style="position:absolute;left:7180;top:15738;width:13908;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4RMUA&#10;AADiAAAADwAAAGRycy9kb3ducmV2LnhtbERPTWvCQBC9F/wPywi91U2UiEZXEduCh15q0/uQnWZD&#10;s7MhOzXx33cPhR4f73t/nHynbjTENrCBfJGBIq6DbbkxUH28Pm1ARUG22AUmA3eKcDzMHvZY2jDy&#10;O92u0qgUwrFEA06kL7WOtSOPcRF64sR9hcGjJDg02g44pnDf6WWWrbXHllODw57Ojurv6483IGJP&#10;+b168fHyOb09jy6rC6yMeZxPpx0ooUn+xX/uizWw3habYrXK0+Z0Kd0Bf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ivhExQAAAOIAAAAPAAAAAAAAAAAAAAAAAJgCAABkcnMv&#10;ZG93bnJldi54bWxQSwUGAAAAAAQABAD1AAAAigM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المراجعة والتحسين المستمر</w:t>
                            </w:r>
                          </w:p>
                        </w:txbxContent>
                      </v:textbox>
                    </v:shape>
                  </v:group>
                  <v:group id="Group 268789833" o:spid="_x0000_s2818" style="position:absolute;top:929;width:58125;height:11400" coordorigin=",929" coordsize="58125,1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8cNtTL&#10;AAAA4gAAAA8AAAAAAAAAAAAAAAAAqgIAAGRycy9kb3ducmV2LnhtbFBLBQYAAAAABAAEAPoAAACi&#10;AwAAAAA=&#10;">
                    <v:group id="مجموعة 89" o:spid="_x0000_s2819" style="position:absolute;left:44282;top:929;width:13843;height:11400" coordorigin="44282,929" coordsize="14253,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a1yQAA&#10;AOMAAAAPAAAAAAAAAAAAAAAAAKoCAABkcnMvZG93bnJldi54bWxQSwUGAAAAAAQABAD6AAAAoAMA&#10;AAAA&#10;">
                      <v:roundrect id="مستطيل: زوايا مستديرة 108" o:spid="_x0000_s2820" style="position:absolute;left:45696;top:929;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Nq8gA&#10;AADiAAAADwAAAGRycy9kb3ducmV2LnhtbERPz2vCMBS+C/4P4Qm7abLRinZGmWNjggfRjbHjo3lr&#10;y5qXkmRa/evNQfD48f1erHrbiiP50DjW8DhRIIhLZxquNHx9vo9nIEJENtg6Jg1nCrBaDgcLLIw7&#10;8Z6Oh1iJFMKhQA11jF0hZShrshgmriNO3K/zFmOCvpLG4ymF21Y+KTWVFhtODTV29FpT+Xf4txre&#10;9ps8U9t5bD52az9f598/F2W1fhj1L88gIvXxLr65N0ZDlqtpprI8bU6X0h2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ZQ2ryAAAAOIAAAAPAAAAAAAAAAAAAAAAAJgCAABk&#10;cnMvZG93bnJldi54bWxQSwUGAAAAAAQABAD1AAAAjQMAAAAA&#10;" filled="f" strokecolor="#a0c9ca" strokeweight="2.25pt">
                        <v:stroke joinstyle="miter"/>
                      </v:roundrect>
                      <v:shape id="مربع نص 150" o:spid="_x0000_s2821" type="#_x0000_t202" style="position:absolute;left:44282;top:5510;width:14254;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4/6skA&#10;AADiAAAADwAAAGRycy9kb3ducmV2LnhtbESPzWrDMBCE74W+g9hAb43s0iSuGyWE/kAOvSRx74u1&#10;tUyslbG2sfP2VaHQ4zAz3zDr7eQ7daEhtoEN5PMMFHEdbMuNger0fl+AioJssQtMBq4UYbu5vVlj&#10;acPIB7ocpVEJwrFEA06kL7WOtSOPcR564uR9hcGjJDk02g44Jrjv9EOWLbXHltOCw55eHNXn47c3&#10;IGJ3+bV683H/OX28ji6rF1gZczebds+ghCb5D/+199bAavlULIoif4TfS+kO6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Y4/6skAAADiAAAADwAAAAAAAAAAAAAAAACYAgAA&#10;ZHJzL2Rvd25yZXYueG1sUEsFBgAAAAAEAAQA9QAAAI4DA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تخطيط استراتيجي للتغيير</w:t>
                              </w:r>
                            </w:p>
                          </w:txbxContent>
                        </v:textbox>
                      </v:shape>
                    </v:group>
                    <v:group id="مجموعة 90" o:spid="_x0000_s2822" style="position:absolute;left:30144;top:929;width:12033;height:11400" coordorigin="30144,929" coordsize="12390,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3EKpfIAAAA&#10;4wAAAA8AAAAAAAAAAAAAAAAAqgIAAGRycy9kb3ducmV2LnhtbFBLBQYAAAAABAAEAPoAAACfAwAA&#10;AAA=&#10;">
                      <v:roundrect id="مستطيل: زوايا مستديرة 106" o:spid="_x0000_s2823" style="position:absolute;left:30585;top:929;width:11739;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ivuMoA&#10;AADhAAAADwAAAGRycy9kb3ducmV2LnhtbESPQUsDMRSE70L/Q3iCN5u0ZotdmxYrioUeSquIx8fm&#10;ubt087IksV399UYQPA4z8w2zWA2uEycKsfVsYDJWIIgrb1uuDby+PF3fgogJ2WLnmQx8UYTVcnSx&#10;wNL6M+/pdEi1yBCOJRpoUupLKWPVkMM49j1x9j58cJiyDLW0Ac8Z7jo5VWomHbacFxrs6aGh6nj4&#10;dAYe95tCq+08tc+7dZivi7f3b+WMuboc7u9AJBrSf/ivvbEGploXE61v4PdRfg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MYr7jKAAAA4QAAAA8AAAAAAAAAAAAAAAAAmAIA&#10;AGRycy9kb3ducmV2LnhtbFBLBQYAAAAABAAEAPUAAACPAwAAAAA=&#10;" filled="f" strokecolor="#a0c9ca" strokeweight="2.25pt">
                        <v:stroke joinstyle="miter"/>
                      </v:roundrect>
                      <v:shape id="مربع نص 154" o:spid="_x0000_s2824" type="#_x0000_t202" style="position:absolute;left:30144;top:5291;width:12390;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qo8YA&#10;AADjAAAADwAAAGRycy9kb3ducmV2LnhtbERPS0/DMAy+I/EfIiNxY0lhm0a3bJp4SDtwYZS71XhN&#10;ReNUjVm7f0+QkDj6e3uzm0KnzjSkNrKFYmZAEdfRtdxYqD5e71agkiA77CKThQsl2G2vrzZYujjy&#10;O52P0qgcwqlEC16kL7VOtaeAaRZ74syd4hBQ8jk02g045vDQ6Xtjljpgy7nBY09Pnuqv43ewIOL2&#10;xaV6CenwOb09j97UC6ysvb2Z9mtQQpP8i//cB5fnL1bzpXko5o/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jqo8YAAADjAAAADwAAAAAAAAAAAAAAAACYAgAAZHJz&#10;L2Rvd25yZXYueG1sUEsFBgAAAAAEAAQA9QAAAIsDA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تصميم خطط العمل الشاملة</w:t>
                              </w:r>
                            </w:p>
                          </w:txbxContent>
                        </v:textbox>
                      </v:shape>
                    </v:group>
                    <v:group id="مجموعة 91" o:spid="_x0000_s2825" style="position:absolute;left:14292;top:929;width:13913;height:11400" coordorigin="14292,929" coordsize="14325,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dXfUcoA&#10;AADiAAAADwAAAAAAAAAAAAAAAACqAgAAZHJzL2Rvd25yZXYueG1sUEsFBgAAAAAEAAQA+gAAAKED&#10;AAAAAA==&#10;">
                      <v:roundrect id="مستطيل: زوايا مستديرة 104" o:spid="_x0000_s2826" style="position:absolute;left:15670;top:929;width:11740;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ZigcoA&#10;AADjAAAADwAAAGRycy9kb3ducmV2LnhtbERPTU8CMRC9m/gfmjHxJi0VFBYKESORxIMBCeE42Y67&#10;G7fTTVth8dfbg4nHl/c9X/auFScKsfFsYDhQIIhLbxuuDOw/1ncTEDEhW2w9k4ELRVgurq/mWFh/&#10;5i2ddqkSOYRjgQbqlLpCyljW5DAOfEecuU8fHKYMQyVtwHMOd63USj1Ihw3nhho7eq6p/Np9OwMv&#10;2814pN6mqXl9X4Xpanw4/ihnzO1N/zQDkahP/+I/98Ya0EP9qEf3E51H50/5D8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W2YoHKAAAA4wAAAA8AAAAAAAAAAAAAAAAAmAIA&#10;AGRycy9kb3ducmV2LnhtbFBLBQYAAAAABAAEAPUAAACPAwAAAAA=&#10;" filled="f" strokecolor="#a0c9ca" strokeweight="2.25pt">
                        <v:stroke joinstyle="miter"/>
                      </v:roundrect>
                      <v:shape id="مربع نص 157" o:spid="_x0000_s2827" type="#_x0000_t202" style="position:absolute;left:14292;top:5771;width:14325;height:6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EDrsUA&#10;AADjAAAADwAAAGRycy9kb3ducmV2LnhtbERPS0vDQBC+C/6HZQRvdjeB1BK7LcUH9ODFGu9DdswG&#10;s7MhOzbpv3cFweN879nulzCoM02pj2yhWBlQxG10PXcWmveXuw2oJMgOh8hk4UIJ9rvrqy3WLs78&#10;RueTdCqHcKrRghcZa61T6ylgWsWROHOfcQoo+Zw67Sacc3gYdGnMWgfsOTd4HOnRU/t1+g4WRNyh&#10;uDTPIR0/lten2Zu2wsba25vl8ABKaJF/8Z/76PL8qtiU96VZV/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QOuxQAAAOMAAAAPAAAAAAAAAAAAAAAAAJgCAABkcnMv&#10;ZG93bnJldi54bWxQSwUGAAAAAAQABAD1AAAAigM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تحديد المسؤوليات والمهام</w:t>
                              </w:r>
                            </w:p>
                          </w:txbxContent>
                        </v:textbox>
                      </v:shape>
                    </v:group>
                    <v:group id="مجموعة 92" o:spid="_x0000_s2828" style="position:absolute;top:929;width:12179;height:11400" coordorigin=",929" coordsize="12540,11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tJdanL&#10;AAAA4gAAAA8AAAAAAAAAAAAAAAAAqgIAAGRycy9kb3ducmV2LnhtbFBLBQYAAAAABAAEAPoAAACi&#10;AwAAAAA=&#10;">
                      <v:roundrect id="مستطيل: زوايا مستديرة 102" o:spid="_x0000_s2829" style="position:absolute;left:564;top:929;width:11740;height:11739;rotation:-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rb8gA&#10;AADiAAAADwAAAGRycy9kb3ducmV2LnhtbERPXWvCMBR9H+w/hDvY20wc1s5qlDk2FHwYujH2eGmu&#10;bVlzU5JMq79+EQY+Hs73bNHbVhzIh8axhuFAgSAunWm40vD58fbwBCJEZIOtY9JwogCL+e3NDAvj&#10;jrylwy5WIoVwKFBDHWNXSBnKmiyGgeuIE7d33mJM0FfSeDymcNvKR6XG0mLDqaHGjl5qKn92v1bD&#10;63adjdRmEpvV+9JPltnX91lZre/v+ucpiEh9vIr/3WuT5ucqG+XjYQ6XSwmD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1utvyAAAAOIAAAAPAAAAAAAAAAAAAAAAAJgCAABk&#10;cnMvZG93bnJldi54bWxQSwUGAAAAAAQABAD1AAAAjQMAAAAA&#10;" filled="f" strokecolor="#a0c9ca" strokeweight="2.25pt">
                        <v:stroke joinstyle="miter"/>
                      </v:roundrect>
                      <v:shape id="مربع نص 160" o:spid="_x0000_s2830" type="#_x0000_t202" style="position:absolute;top:5291;width:12540;height:6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LIMYA&#10;AADjAAAADwAAAGRycy9kb3ducmV2LnhtbERPS2vDMAy+D/YfjAq7rXZaOtasbil7QA+7rM3uItbi&#10;0FgOsdak/34eDHbU99ZmN4VOXWhIbWQLxdyAIq6ja7mxUJ3e7h9BJUF22EUmC1dKsNve3mywdHHk&#10;D7ocpVE5hFOJFrxIX2qdak8B0zz2xJn7ikNAyefQaDfgmMNDpxfGPOiALecGjz09e6rPx+9gQcTt&#10;i2v1GtLhc3p/Gb2pV1hZezeb9k+ghCb5F/+5Dy7PXy0Xpliuiz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RLIMYAAADjAAAADwAAAAAAAAAAAAAAAACYAgAAZHJz&#10;L2Rvd25yZXYueG1sUEsFBgAAAAAEAAQA9QAAAIsDAAAAAA==&#10;" filled="f" stroked="f">
                        <v:textbox style="mso-fit-shape-to-text:t">
                          <w:txbxContent>
                            <w:p w:rsidR="001338CC" w:rsidRDefault="001338CC" w:rsidP="00651E7A">
                              <w:pPr>
                                <w:jc w:val="center"/>
                                <w:rPr>
                                  <w:rFonts w:hAnsi="Adobe Arabic" w:cs="Adobe Arabic"/>
                                  <w:b/>
                                  <w:bCs/>
                                  <w:color w:val="000000"/>
                                  <w:kern w:val="24"/>
                                  <w:sz w:val="32"/>
                                  <w:szCs w:val="32"/>
                                  <w:lang w:bidi="ar-EG"/>
                                </w:rPr>
                              </w:pPr>
                              <w:r>
                                <w:rPr>
                                  <w:rFonts w:hAnsi="Adobe Arabic" w:cs="Adobe Arabic"/>
                                  <w:b/>
                                  <w:bCs/>
                                  <w:color w:val="000000"/>
                                  <w:kern w:val="24"/>
                                  <w:sz w:val="32"/>
                                  <w:szCs w:val="32"/>
                                  <w:rtl/>
                                  <w:lang w:bidi="ar-EG"/>
                                </w:rPr>
                                <w:t>بناء القدرات والكفاءات</w:t>
                              </w:r>
                            </w:p>
                          </w:txbxContent>
                        </v:textbox>
                      </v:shape>
                    </v:group>
                  </v:group>
                </v:group>
                <v:shape id="Graphic 16" o:spid="_x0000_s2831" type="#_x0000_t75" alt="Business Growth with solid fill" style="position:absolute;left:11109;top:11596;width:4939;height:49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z9zLAAAA4gAAAA8AAABkcnMvZG93bnJldi54bWxEj09rwkAUxO+FfoflCb3VjW3+NNFVRJD2&#10;0oNaCrk9sq9JMPs2ZFcTv323UPA4zMxvmNVmMp240uBaywoW8wgEcWV1y7WCr9P++Q2E88gaO8uk&#10;4EYONuvHhxUW2o58oOvR1yJA2BWooPG+L6R0VUMG3dz2xMH7sYNBH+RQSz3gGOCmky9RlEqDLYeF&#10;BnvaNVSdjxejYFvGt+8sTqpXSYnel6V+P42fSj3Npu0ShKfJ38P/7Q+tIM7TNEvyLIe/S+EOyP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yfs/cywAAAOIAAAAPAAAAAAAA&#10;AAAAAAAAAJ8CAABkcnMvZG93bnJldi54bWxQSwUGAAAAAAQABAD3AAAAlwMAAAAA&#10;">
                  <v:imagedata r:id="rId294" o:title="Business Growth with solid fill"/>
                  <v:path arrowok="t"/>
                </v:shape>
                <w10:wrap anchorx="page"/>
                <w10:anchorlock/>
              </v:group>
            </w:pict>
          </mc:Fallback>
        </mc:AlternateContent>
      </w:r>
    </w:p>
    <w:p w:rsidR="00823856" w:rsidRPr="002A698D" w:rsidRDefault="00823856" w:rsidP="00823856">
      <w:r w:rsidRPr="002A078C">
        <w:rPr>
          <w:rFonts w:ascii="Sakkal Majalla" w:hAnsi="Sakkal Majalla"/>
          <w:noProof/>
          <w:sz w:val="34"/>
        </w:rPr>
        <mc:AlternateContent>
          <mc:Choice Requires="wpg">
            <w:drawing>
              <wp:inline distT="0" distB="0" distL="0" distR="0" wp14:anchorId="4FC3D2D0" wp14:editId="772EC1C3">
                <wp:extent cx="5731510" cy="891540"/>
                <wp:effectExtent l="0" t="0" r="2540" b="22860"/>
                <wp:docPr id="12401798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45046507" name="مجموعة 47"/>
                        <wpg:cNvGrpSpPr/>
                        <wpg:grpSpPr>
                          <a:xfrm>
                            <a:off x="0" y="0"/>
                            <a:ext cx="5731510" cy="895351"/>
                            <a:chOff x="0" y="0"/>
                            <a:chExt cx="5878196" cy="918845"/>
                          </a:xfrm>
                        </wpg:grpSpPr>
                        <wpg:grpSp>
                          <wpg:cNvPr id="1397046233" name="مجموعة 48"/>
                          <wpg:cNvGrpSpPr/>
                          <wpg:grpSpPr>
                            <a:xfrm>
                              <a:off x="0" y="0"/>
                              <a:ext cx="5878196" cy="918845"/>
                              <a:chOff x="0" y="0"/>
                              <a:chExt cx="6240348" cy="919070"/>
                            </a:xfrm>
                          </wpg:grpSpPr>
                          <wpg:grpSp>
                            <wpg:cNvPr id="1517246431" name="مجموعة 49"/>
                            <wpg:cNvGrpSpPr/>
                            <wpg:grpSpPr>
                              <a:xfrm>
                                <a:off x="0" y="169208"/>
                                <a:ext cx="5433072" cy="580613"/>
                                <a:chOff x="0" y="169208"/>
                                <a:chExt cx="5433072" cy="580613"/>
                              </a:xfrm>
                            </wpg:grpSpPr>
                            <wps:wsp>
                              <wps:cNvPr id="9121987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72329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69856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6739800"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تخطيط استراتيجي للتغيير:</w:t>
                                </w:r>
                              </w:p>
                            </w:txbxContent>
                          </wps:txbx>
                          <wps:bodyPr wrap="square" rtlCol="1">
                            <a:spAutoFit/>
                          </wps:bodyPr>
                        </wps:wsp>
                      </wpg:grpSp>
                      <pic:pic xmlns:pic="http://schemas.openxmlformats.org/drawingml/2006/picture">
                        <pic:nvPicPr>
                          <pic:cNvPr id="845573102"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j2GsHAoIAADh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28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sFZnIyQAA&#10;AOMAAAAPAAAAAAAAAAAAAAAAAKoCAABkcnMvZG93bnJldi54bWxQSwUGAAAAAAQABAD6AAAAoAMA&#10;AAAA&#10;">
                  <v:group id="مجموعة 48" o:spid="_x0000_s28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ytSPAyQAA&#10;AOMAAAAPAAAAAAAAAAAAAAAAAKoCAABkcnMvZG93bnJldi54bWxQSwUGAAAAAAQABAD6AAAAoAMA&#10;AAAA&#10;">
                    <v:group id="مجموعة 49" o:spid="_x0000_s28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xwZI3IAAAA&#10;4wAAAA8AAAAAAAAAAAAAAAAAqgIAAGRycy9kb3ducmV2LnhtbFBLBQYAAAAABAAEAPoAAACfAwAA&#10;AAA=&#10;">
                      <v:shape id="شكل حر 50" o:spid="_x0000_s28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LPW8kA&#10;AADiAAAADwAAAGRycy9kb3ducmV2LnhtbESPT4vCMBTE78J+h/AWvGlaxT+tRhFBkMWD1l28Ppq3&#10;bdnmpTRRu9/eCILHYWZ+wyzXnanFjVpXWVYQDyMQxLnVFRcKvs+7wRyE88gaa8uk4J8crFcfvSWm&#10;2t75RLfMFyJA2KWooPS+SaV0eUkG3dA2xMH7ta1BH2RbSN3iPcBNLUdRNJUGKw4LJTa0LSn/y65G&#10;wfRrcjke893klO3HB0dG/2jrlep/dpsFCE+df4df7b1WkMSjOJnPxgk8L4U7IF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8LPW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Ea8kA&#10;AADiAAAADwAAAGRycy9kb3ducmV2LnhtbESPQWvCQBSE7wX/w/KEXqRujNhq6iZIi9CjVfH8zD43&#10;odm3MbuN6b/vFoQeh5n5hlkXg21ET52vHSuYTRMQxKXTNRsFx8P2aQnCB2SNjWNS8EMeinz0sMZM&#10;uxt/Ur8PRkQI+wwVVCG0mZS+rMiin7qWOHoX11kMUXZG6g5vEW4bmSbJs7RYc1yosKW3isqv/bdV&#10;gFe7O51dcL4/G/M+WbTDRC+UehwPm1cQgYbwH763P7SCdPmSztPVagZ/l+Idk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IYEa8kAAADiAAAADwAAAAAAAAAAAAAAAACYAgAA&#10;ZHJzL2Rvd25yZXYueG1sUEsFBgAAAAAEAAQA9QAAAI4DAAAAAA==&#10;" fillcolor="#a5a5a5 [2092]" stroked="f" strokeweight="1pt">
                        <v:stroke joinstyle="miter"/>
                      </v:roundrect>
                    </v:group>
                    <v:oval id="شكل بيضاوي 52" o:spid="_x0000_s28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sE18kA&#10;AADiAAAADwAAAGRycy9kb3ducmV2LnhtbESPQWvCQBSE74X+h+UVeqsbIwYbXUUUoQUFjdXzI/tM&#10;gtm3Ibs18d+7QqHHYWa+YWaL3tTiRq2rLCsYDiIQxLnVFRcKfo6bjwkI55E11pZJwZ0cLOavLzNM&#10;te34QLfMFyJA2KWooPS+SaV0eUkG3cA2xMG72NagD7ItpG6xC3BTyziKEmmw4rBQYkOrkvJr9msU&#10;7K+X0/38vY12he2ypDPrONZHpd7f+uUUhKfe/4f/2l9awWiUfE7GyTiG56VwB+T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8sE18kAAADiAAAADwAAAAAAAAAAAAAAAACYAgAA&#10;ZHJzL2Rvd25yZXYueG1sUEsFBgAAAAAEAAQA9QAAAI4DAAAAAA==&#10;" filled="f" strokecolor="#168489" strokeweight="1pt">
                      <v:stroke joinstyle="miter"/>
                    </v:oval>
                  </v:group>
                  <v:shape id="مربع نص 41" o:spid="_x0000_s283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MyvscA&#10;AADjAAAADwAAAGRycy9kb3ducmV2LnhtbESPT0/DMAzF70h8h8hI3FgyEDDKsmnij7QDF0a5W41p&#10;KhqnaszafXt8QOL4/J5/9ltv59SbI42ly+xhuXBgiJscOm491B+vVyswRZAD9pnJw4kKbDfnZ2us&#10;Qp74nY4HaY1CuFToIYoMlbWliZSwLPJArN5XHhOKyrG1YcRJ4am3187d2YQd64WIAz1Far4PP8mD&#10;SNgtT/VLKvvP+e15iq65xdr7y4t59whGaJb/8N/2Puj7Sry/eVg5baGddAB28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TMr7HAAAA4wAAAA8AAAAAAAAAAAAAAAAAmAIAAGRy&#10;cy9kb3ducmV2LnhtbFBLBQYAAAAABAAEAPUAAACMAw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تخطيط استراتيجي للتغيير:</w:t>
                          </w:r>
                        </w:p>
                      </w:txbxContent>
                    </v:textbox>
                  </v:shape>
                </v:group>
                <v:shape id="صورة 54" o:spid="_x0000_s28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dZ3PaswAAADiAAAADwAAAAAA&#10;AAAAAAAAAACfAgAAZHJzL2Rvd25yZXYueG1sUEsFBgAAAAAEAAQA9wAAAJg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المشاركة في تطوير استراتيجية شاملة لإدارة عملية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ربط خطط الموارد البشرية بالأهداف الإستراتيجية للتغيير.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1345E71F" wp14:editId="0F420F32">
                <wp:extent cx="5731510" cy="891540"/>
                <wp:effectExtent l="0" t="0" r="2540" b="22860"/>
                <wp:docPr id="20616086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96672274" name="مجموعة 47"/>
                        <wpg:cNvGrpSpPr/>
                        <wpg:grpSpPr>
                          <a:xfrm>
                            <a:off x="0" y="0"/>
                            <a:ext cx="5731510" cy="895351"/>
                            <a:chOff x="0" y="0"/>
                            <a:chExt cx="5878196" cy="918845"/>
                          </a:xfrm>
                        </wpg:grpSpPr>
                        <wpg:grpSp>
                          <wpg:cNvPr id="1108840291" name="مجموعة 48"/>
                          <wpg:cNvGrpSpPr/>
                          <wpg:grpSpPr>
                            <a:xfrm>
                              <a:off x="0" y="0"/>
                              <a:ext cx="5878196" cy="918845"/>
                              <a:chOff x="0" y="0"/>
                              <a:chExt cx="6240348" cy="919070"/>
                            </a:xfrm>
                          </wpg:grpSpPr>
                          <wpg:grpSp>
                            <wpg:cNvPr id="300402427" name="مجموعة 49"/>
                            <wpg:cNvGrpSpPr/>
                            <wpg:grpSpPr>
                              <a:xfrm>
                                <a:off x="0" y="169208"/>
                                <a:ext cx="5433072" cy="580613"/>
                                <a:chOff x="0" y="169208"/>
                                <a:chExt cx="5433072" cy="580613"/>
                              </a:xfrm>
                            </wpg:grpSpPr>
                            <wps:wsp>
                              <wps:cNvPr id="17177223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549618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43912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0272301"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تصميم خطط العمل الشاملة:</w:t>
                                </w:r>
                              </w:p>
                            </w:txbxContent>
                          </wps:txbx>
                          <wps:bodyPr wrap="square" rtlCol="1">
                            <a:spAutoFit/>
                          </wps:bodyPr>
                        </wps:wsp>
                      </wpg:grpSp>
                      <pic:pic xmlns:pic="http://schemas.openxmlformats.org/drawingml/2006/picture">
                        <pic:nvPicPr>
                          <pic:cNvPr id="109422459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">
                <v:group id="مجموعة 47" o:spid="_x0000_s28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V3bf6yQAA&#10;AOMAAAAPAAAAAAAAAAAAAAAAAKoCAABkcnMvZG93bnJldi54bWxQSwUGAAAAAAQABAD6AAAAoAMA&#10;AAAA&#10;">
                  <v:group id="مجموعة 48" o:spid="_x0000_s28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6ZXzDIAAAA&#10;4wAAAA8AAAAAAAAAAAAAAAAAqgIAAGRycy9kb3ducmV2LnhtbFBLBQYAAAAABAAEAPoAAACfAwAA&#10;AAA=&#10;">
                    <v:group id="مجموعة 49" o:spid="_x0000_s28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STxDHL&#10;AAAA4gAAAA8AAAAAAAAAAAAAAAAAqgIAAGRycy9kb3ducmV2LnhtbFBLBQYAAAAABAAEAPoAAACi&#10;AwAAAAA=&#10;">
                      <v:shape id="شكل حر 50" o:spid="_x0000_s28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vKZsYA&#10;AADjAAAADwAAAGRycy9kb3ducmV2LnhtbERPzYrCMBC+C75DGMGbplZsl65RRBBEPGjdZa9DM9sW&#10;m0lpota3N8LCHuf7n+W6N424U+dqywpm0wgEcWF1zaWCr8tu8gHCeWSNjWVS8CQH69VwsMRM2wef&#10;6Z77UoQQdhkqqLxvMyldUZFBN7UtceB+bWfQh7Mrpe7wEcJNI+MoSqTBmkNDhS1tKyqu+c0oSA6L&#10;n9Op2C3O+X5+dGT0t7ZeqfGo33yC8NT7f/Gfe6/D/HSWpnE8T2J4/xQA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vKZ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V8kA&#10;AADjAAAADwAAAGRycy9kb3ducmV2LnhtbESPQW/CMAyF75P2HyJP2gVB2mlFUAho2jRpRwbTzqYx&#10;abXG6ZqsdP8eH5A42n5+733r7ehbNVAfm8AG8lkGirgKtmFn4OvwPl2AignZYhuYDPxThO3m/m6N&#10;pQ1n/qRhn5wSE44lGqhT6kqtY1WTxzgLHbHcTqH3mGTsnbY9nsXct/opy+baY8OSUGNHrzVVP/s/&#10;bwB//e77GFKIw9G5t0nRjRNbGPP4ML6sQCUa0018/f6wUr8onpfzfJELhTDJAvTm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L+aV8kAAADjAAAADwAAAAAAAAAAAAAAAACYAgAA&#10;ZHJzL2Rvd25yZXYueG1sUEsFBgAAAAAEAAQA9QAAAI4DAAAAAA==&#10;" fillcolor="#a5a5a5 [2092]" stroked="f" strokeweight="1pt">
                        <v:stroke joinstyle="miter"/>
                      </v:roundrect>
                    </v:group>
                    <v:oval id="شكل بيضاوي 52" o:spid="_x0000_s28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YcdssA&#10;AADiAAAADwAAAGRycy9kb3ducmV2LnhtbESPQWvCQBSE7wX/w/KE3uquaas2uopYCi0otNF6fmSf&#10;STD7NmS3Jv77bqHgcZiZb5jFqre1uFDrK8caxiMFgjh3puJCw2H/9jAD4QOywdoxabiSh9VycLfA&#10;1LiOv+iShUJECPsUNZQhNKmUPi/Joh+5hjh6J9daDFG2hTQtdhFua5koNZEWK44LJTa0KSk/Zz9W&#10;w+f59H09fmzVrnBdNunsa5KYvdb3w349BxGoD7fwf/vdaHiePT2+jBM1hb9L8Q7I5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xhx2ywAAAOIAAAAPAAAAAAAAAAAAAAAAAJgC&#10;AABkcnMvZG93bnJldi54bWxQSwUGAAAAAAQABAD1AAAAkAMAAAAA&#10;" filled="f" strokecolor="#168489" strokeweight="1pt">
                      <v:stroke joinstyle="miter"/>
                    </v:oval>
                  </v:group>
                  <v:shape id="مربع نص 41" o:spid="_x0000_s284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2UMgA&#10;AADjAAAADwAAAGRycy9kb3ducmV2LnhtbESPT0/DMAzF70h8h8hIu7GknfijsmyaYJN24MIod6sx&#10;TUXjVI1Zu29PkJA42u+9n5/X2zn06kxj6iJbKJYGFHETXcethfr9cPsIKgmywz4yWbhQgu3m+mqN&#10;lYsTv9H5JK3KEE4VWvAiQ6V1ajwFTMs4EGftM44BJY9jq92IU4aHXpfG3OuAHecLHgd69tR8nb6D&#10;BRG3Ky71PqTjx/z6MnnT3GFt7eJm3j2BEprl3/yXPrpcPyPLh3JlCvj9KS9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6HZQyAAAAOM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تصميم خطط العمل الشاملة:</w:t>
                          </w:r>
                        </w:p>
                      </w:txbxContent>
                    </v:textbox>
                  </v:shape>
                </v:group>
                <v:shape id="صورة 54" o:spid="_x0000_s284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L7sjJAAAA4wAAAA8AAABkcnMvZG93bnJldi54bWxET19PwjAQfzfxOzRn4pt0TBQ2KUQNJiY8&#10;wdD4eK7nNmmvs60wvz01MfHxfv9vvhysEQfyoXOsYDzKQBDXTnfcKNhVT1czECEiazSOScEPBVgu&#10;zs/mWGp35A0dtrERKYRDiQraGPtSylC3ZDGMXE+cuA/nLcZ0+kZqj8cUbo3Ms+xWWuw4NbTY02NL&#10;9X77bRWs/cP7Z1G9mupr87aamevpy361VuryYri/AxFpiP/iP/ezTvOzYpLnk5tiDL8/JQDk4g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UvuyMkAAADjAAAADwAAAAAAAAAA&#10;AAAAAACfAgAAZHJzL2Rvd25yZXYueG1sUEsFBgAAAAAEAAQA9wAAAJU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وضع خطط عمل تفصيلية لمرحلة ما قبل وأثناء وبعد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تضمين مكونات للدعم النفسي والعاطفي والتطوير المهني.</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F7F1697" wp14:editId="6003FCF3">
                <wp:extent cx="5731510" cy="891540"/>
                <wp:effectExtent l="0" t="0" r="2540" b="22860"/>
                <wp:docPr id="196619938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62864810" name="مجموعة 47"/>
                        <wpg:cNvGrpSpPr/>
                        <wpg:grpSpPr>
                          <a:xfrm>
                            <a:off x="0" y="0"/>
                            <a:ext cx="5731510" cy="895351"/>
                            <a:chOff x="0" y="0"/>
                            <a:chExt cx="5878196" cy="918845"/>
                          </a:xfrm>
                        </wpg:grpSpPr>
                        <wpg:grpSp>
                          <wpg:cNvPr id="767513705" name="مجموعة 48"/>
                          <wpg:cNvGrpSpPr/>
                          <wpg:grpSpPr>
                            <a:xfrm>
                              <a:off x="0" y="0"/>
                              <a:ext cx="5878196" cy="918845"/>
                              <a:chOff x="0" y="0"/>
                              <a:chExt cx="6240348" cy="919070"/>
                            </a:xfrm>
                          </wpg:grpSpPr>
                          <wpg:grpSp>
                            <wpg:cNvPr id="1821243793" name="مجموعة 49"/>
                            <wpg:cNvGrpSpPr/>
                            <wpg:grpSpPr>
                              <a:xfrm>
                                <a:off x="0" y="169208"/>
                                <a:ext cx="5433072" cy="580613"/>
                                <a:chOff x="0" y="169208"/>
                                <a:chExt cx="5433072" cy="580613"/>
                              </a:xfrm>
                            </wpg:grpSpPr>
                            <wps:wsp>
                              <wps:cNvPr id="214270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45704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567858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09349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تحديد المسؤوليات والمهام:</w:t>
                                </w:r>
                              </w:p>
                            </w:txbxContent>
                          </wps:txbx>
                          <wps:bodyPr wrap="square" rtlCol="1">
                            <a:spAutoFit/>
                          </wps:bodyPr>
                        </wps:wsp>
                      </wpg:grpSp>
                      <pic:pic xmlns:pic="http://schemas.openxmlformats.org/drawingml/2006/picture">
                        <pic:nvPicPr>
                          <pic:cNvPr id="11465841"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">
                <v:group id="مجموعة 47" o:spid="_x0000_s28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Bkg35yQAA&#10;AOIAAAAPAAAAAAAAAAAAAAAAAKoCAABkcnMvZG93bnJldi54bWxQSwUGAAAAAAQABAD6AAAAoAMA&#10;AAAA&#10;">
                  <v:group id="مجموعة 48" o:spid="_x0000_s28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26GPL&#10;AAAA4gAAAA8AAAAAAAAAAAAAAAAAqgIAAGRycy9kb3ducmV2LnhtbFBLBQYAAAAABAAEAPoAAACi&#10;AwAAAAA=&#10;">
                    <v:group id="مجموعة 49" o:spid="_x0000_s28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L50PyQAA&#10;AOMAAAAPAAAAAAAAAAAAAAAAAKoCAABkcnMvZG93bnJldi54bWxQSwUGAAAAAAQABAD6AAAAoAMA&#10;AAAA&#10;">
                      <v:shape id="شكل حر 50" o:spid="_x0000_s28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vfKsgA&#10;AADiAAAADwAAAGRycy9kb3ducmV2LnhtbESPT4vCMBTE7wt+h/AEb2ti/Us1iiwIInvQruL10Tzb&#10;YvNSmqzWb79ZWNjjMDO/YVabztbiQa2vHGsYDRUI4tyZigsN56/d+wKED8gGa8ek4UUeNuve2wpT&#10;4558okcWChEh7FPUUIbQpFL6vCSLfuga4ujdXGsxRNkW0rT4jHBby0SpmbRYcVwosaGPkvJ79m01&#10;zA7T6/GY76anbD/+9GTNxbig9aDfbZcgAnXhP/zX3hsNyWiSzJWazOH3UrwD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98q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gfscA&#10;AADiAAAADwAAAGRycy9kb3ducmV2LnhtbESPQWsCMRSE7wX/Q3hCL6KJxdWyNUppKXi0Kp6fm9fs&#10;0s3LdpOu6783guBxmJlvmOW6d7XoqA2VZw3TiQJBXHhTsdVw2H+NX0GEiGyw9kwaLhRgvRo8LTE3&#10;/szf1O2iFQnCIUcNZYxNLmUoSnIYJr4hTt6Pbx3GJFsrTYvnBHe1fFFqLh1WnBZKbOijpOJ39+80&#10;4J/bHk8++tCdrP0cZU0/MpnWz8P+/Q1EpD4+wvf2xmiYT2fZQs1UBrdL6Q7I1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tYH7HAAAA4gAAAA8AAAAAAAAAAAAAAAAAmAIAAGRy&#10;cy9kb3ducmV2LnhtbFBLBQYAAAAABAAEAPUAAACMAwAAAAA=&#10;" fillcolor="#a5a5a5 [2092]" stroked="f" strokeweight="1pt">
                        <v:stroke joinstyle="miter"/>
                      </v:roundrect>
                    </v:group>
                    <v:oval id="شكل بيضاوي 52" o:spid="_x0000_s28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FYxMcA&#10;AADiAAAADwAAAGRycy9kb3ducmV2LnhtbERPy2rCQBTdC/7DcAvd6aQpxhAdRZRCCy1ofKwvmWsS&#10;zNwJmamJf99ZFFweznu5Hkwj7tS52rKCt2kEgriwuuZSwen4MUlBOI+ssbFMCh7kYL0aj5aYadvz&#10;ge65L0UIYZehgsr7NpPSFRUZdFPbEgfuajuDPsCulLrDPoSbRsZRlEiDNYeGClvaVlTc8l+jYH+7&#10;nh+Xr+/op7R9nvRmF8f6qNTry7BZgPA0+Kf43/2pFcxnyTydpe9hc7gU7o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xWMTHAAAA4gAAAA8AAAAAAAAAAAAAAAAAmAIAAGRy&#10;cy9kb3ducmV2LnhtbFBLBQYAAAAABAAEAPUAAACMAwAAAAA=&#10;" filled="f" strokecolor="#168489" strokeweight="1pt">
                      <v:stroke joinstyle="miter"/>
                    </v:oval>
                  </v:group>
                  <v:shape id="مربع نص 41" o:spid="_x0000_s285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bs3skA&#10;AADiAAAADwAAAGRycy9kb3ducmV2LnhtbESPzU7DMBCE70h9B2srcaN2Wyg01K0qfqQeuNCG+ype&#10;4oh4HcVLk749RkLiOJqZbzSb3RhadaY+NZEtzGcGFHEVXcO1hfL0evMAKgmywzYyWbhQgt12crXB&#10;wsWB3+l8lFplCKcCLXiRrtA6VZ4CplnsiLP3GfuAkmVfa9fjkOGh1QtjVjpgw3nBY0dPnqqv43ew&#10;IOL280v5EtLhY3x7Hryp7rC09no67h9BCY3yH/5rH5yFhbk36+Xtegm/l/Id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9bs3skAAADi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تحديد المسؤوليات والمهام:</w:t>
                          </w:r>
                        </w:p>
                      </w:txbxContent>
                    </v:textbox>
                  </v:shape>
                </v:group>
                <v:shape id="صورة 54" o:spid="_x0000_s285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6XuHHAAAA4QAAAA8AAABkcnMvZG93bnJldi54bWxET11LwzAUfRf8D+EKvrm0c87aLRtTJgh7&#10;2qri411zbeuSm5rErf57Iwg+Hs73fDlYI47kQ+dYQT7KQBDXTnfcKHiuHq8KECEiazSOScE3BVgu&#10;zs/mWGp34i0dd7ERKYRDiQraGPtSylC3ZDGMXE+cuHfnLcYEfSO1x1MKt0aOs2wqLXacGlrs6aGl&#10;+rD7sgo2/n7/cVe9mupz+7YuzPXty2G9UeryYljNQEQa4r/4z/2k0/x8Mr0pJjn8PkoQ5OI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26XuHHAAAA4QAAAA8AAAAAAAAAAAAA&#10;AAAAnwIAAGRycy9kb3ducmV2LnhtbFBLBQYAAAAABAAEAPcAAACTAw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تعريف أدوار ومسؤوليات فرق الموارد البشرية خلال مراحل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lastRenderedPageBreak/>
        <w:t>ضمان توافق المهام والأنشطة مع الأهداف والمتطلبات المتغيرة.</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681F29A" wp14:editId="7BE0B2F0">
                <wp:extent cx="5731510" cy="891540"/>
                <wp:effectExtent l="0" t="0" r="2540" b="22860"/>
                <wp:docPr id="214670031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20004777" name="مجموعة 47"/>
                        <wpg:cNvGrpSpPr/>
                        <wpg:grpSpPr>
                          <a:xfrm>
                            <a:off x="0" y="0"/>
                            <a:ext cx="5731510" cy="895351"/>
                            <a:chOff x="0" y="0"/>
                            <a:chExt cx="5878196" cy="918845"/>
                          </a:xfrm>
                        </wpg:grpSpPr>
                        <wpg:grpSp>
                          <wpg:cNvPr id="1732457678" name="مجموعة 48"/>
                          <wpg:cNvGrpSpPr/>
                          <wpg:grpSpPr>
                            <a:xfrm>
                              <a:off x="0" y="0"/>
                              <a:ext cx="5878196" cy="918845"/>
                              <a:chOff x="0" y="0"/>
                              <a:chExt cx="6240348" cy="919070"/>
                            </a:xfrm>
                          </wpg:grpSpPr>
                          <wpg:grpSp>
                            <wpg:cNvPr id="885612377" name="مجموعة 49"/>
                            <wpg:cNvGrpSpPr/>
                            <wpg:grpSpPr>
                              <a:xfrm>
                                <a:off x="0" y="169208"/>
                                <a:ext cx="5433072" cy="580613"/>
                                <a:chOff x="0" y="169208"/>
                                <a:chExt cx="5433072" cy="580613"/>
                              </a:xfrm>
                            </wpg:grpSpPr>
                            <wps:wsp>
                              <wps:cNvPr id="3432878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939309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70701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2939613"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بناء القدرات والكفاءات:</w:t>
                                </w:r>
                              </w:p>
                            </w:txbxContent>
                          </wps:txbx>
                          <wps:bodyPr wrap="square" rtlCol="1">
                            <a:spAutoFit/>
                          </wps:bodyPr>
                        </wps:wsp>
                      </wpg:grpSp>
                      <pic:pic xmlns:pic="http://schemas.openxmlformats.org/drawingml/2006/picture">
                        <pic:nvPicPr>
                          <pic:cNvPr id="347658515"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5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">
                <v:group id="مجموعة 47" o:spid="_x0000_s28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WRkTn&#10;zAAAAOMAAAAPAAAAAAAAAAAAAAAAAKoCAABkcnMvZG93bnJldi54bWxQSwUGAAAAAAQABAD6AAAA&#10;owMAAAAA&#10;">
                  <v:group id="مجموعة 48" o:spid="_x0000_s28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TQg9&#10;280AAADjAAAADwAAAAAAAAAAAAAAAACqAgAAZHJzL2Rvd25yZXYueG1sUEsFBgAAAAAEAAQA+gAA&#10;AKQDAAAAAA==&#10;">
                    <v:group id="مجموعة 49" o:spid="_x0000_s28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22xb7MoA&#10;AADiAAAADwAAAAAAAAAAAAAAAACqAgAAZHJzL2Rvd25yZXYueG1sUEsFBgAAAAAEAAQA+gAAAKED&#10;AAAAAA==&#10;">
                      <v:shape id="شكل حر 50" o:spid="_x0000_s28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T8f8cA&#10;AADiAAAADwAAAGRycy9kb3ducmV2LnhtbESPzYrCMBSF94LvEO7A7DQdO2qpRhFBkMGFrTO4vTTX&#10;ttjclCZq5+3NQnB5OH98y3VvGnGnztWWFXyNIxDEhdU1lwp+T7tRAsJ5ZI2NZVLwTw7Wq+Fgiam2&#10;D87onvtShBF2KSqovG9TKV1RkUE3ti1x8C62M+iD7EqpO3yEcdPISRTNpMGaw0OFLW0rKq75zSiY&#10;/UzPx2Oxm2b5Pj44MvpPW6/U50e/WYDw1Pt3+NXeawXxdzxJ5sk8QASkgANy9QQ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0/H/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fBhcYA&#10;AADjAAAADwAAAGRycy9kb3ducmV2LnhtbERPS2vCQBC+F/wPywi9iG6s+Eh0FWkpeFRbeh6z000w&#10;Oxuz2xj/vSsIPc73ntWms5VoqfGlYwXjUQKCOHe6ZKPg++tzuADhA7LGyjEpuJGHzbr3ssJMuysf&#10;qD0GI2II+wwVFCHUmZQ+L8iiH7maOHK/rrEY4tkYqRu8xnBbybckmUmLJceGAmt6Lyg/H/+sArzY&#10;/c/JBefbkzEfg2ndDfRUqdd+t12CCNSFf/HTvdNx/iKdpJMknY/h8VME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fBhcYAAADjAAAADwAAAAAAAAAAAAAAAACYAgAAZHJz&#10;L2Rvd25yZXYueG1sUEsFBgAAAAAEAAQA9QAAAIsDAAAAAA==&#10;" fillcolor="#a5a5a5 [2092]" stroked="f" strokeweight="1pt">
                        <v:stroke joinstyle="miter"/>
                      </v:roundrect>
                    </v:group>
                    <v:oval id="شكل بيضاوي 52" o:spid="_x0000_s28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1MgA&#10;AADjAAAADwAAAGRycy9kb3ducmV2LnhtbESPTYvCMBCG7wv+hzCCtzW1B5VqFFEWVlBw68d5aMa2&#10;2ExKE23990YQljkN877P8MyXnanEgxpXWlYwGkYgiDOrS84VnI4/31MQziNrrCyTgic5WC56X3NM&#10;tG35jx6pz0WAsEtQQeF9nUjpsoIMuqGticPtahuDPqxNLnWDbYCbSsZRNJYGSw4fCqxpXVB2S+9G&#10;weF2PT8v2120z22bjluziWN9VGrQ71YzEJ46/x/+tH+1gkCchBlNY3g7BR+Qi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hIfUyAAAAOMAAAAPAAAAAAAAAAAAAAAAAJgCAABk&#10;cnMvZG93bnJldi54bWxQSwUGAAAAAAQABAD1AAAAjQMAAAAA&#10;" filled="f" strokecolor="#168489" strokeweight="1pt">
                      <v:stroke joinstyle="miter"/>
                    </v:oval>
                  </v:group>
                  <v:shape id="مربع نص 41" o:spid="_x0000_s286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Pz/skA&#10;AADiAAAADwAAAGRycy9kb3ducmV2LnhtbESPQWvCQBSE7wX/w/IKvdVNtBVNXUVsCx56UeP9kX3N&#10;hmbfhuyrif++Wyj0OMzMN8x6O/pWXamPTWAD+TQDRVwF23BtoDy/Py5BRUG22AYmAzeKsN1M7tZY&#10;2DDwka4nqVWCcCzQgBPpCq1j5chjnIaOOHmfofcoSfa1tj0OCe5bPcuyhfbYcFpw2NHeUfV1+vYG&#10;ROwuv5VvPh4u48fr4LLqGUtjHu7H3QsooVH+w3/tgzXwtJyt5qtFPoffS+kO6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2Pz/skAAADiAAAADwAAAAAAAAAAAAAAAACYAgAA&#10;ZHJzL2Rvd25yZXYueG1sUEsFBgAAAAAEAAQA9QAAAI4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بناء القدرات والكفاءات:</w:t>
                          </w:r>
                        </w:p>
                      </w:txbxContent>
                    </v:textbox>
                  </v:shape>
                </v:group>
                <v:shape id="صورة 54" o:spid="_x0000_s286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hgoF58wAAADiAAAADwAAAAAA&#10;AAAAAAAAAACfAgAAZHJzL2Rvd25yZXYueG1sUEsFBgAAAAAEAAQA9wAAAJgDA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تطوير مهارات وخبرات فرق الموارد البشرية في إدارة التغيير.</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tl/>
        </w:rPr>
      </w:pPr>
      <w:r w:rsidRPr="00825CD9">
        <w:rPr>
          <w:rFonts w:ascii="Sakkal Majalla" w:hAnsi="Sakkal Majalla" w:cs="Sakkal Majalla"/>
          <w:sz w:val="34"/>
          <w:szCs w:val="34"/>
          <w:rtl/>
        </w:rPr>
        <w:t>تحديد احتياجات التدريب والتطوير للموظفين المعنيين.</w:t>
      </w:r>
    </w:p>
    <w:p w:rsidR="00823856" w:rsidRPr="002A698D" w:rsidRDefault="00823856" w:rsidP="00823856">
      <w:r w:rsidRPr="002A078C">
        <w:rPr>
          <w:rFonts w:ascii="Sakkal Majalla" w:hAnsi="Sakkal Majalla"/>
          <w:noProof/>
          <w:sz w:val="34"/>
        </w:rPr>
        <mc:AlternateContent>
          <mc:Choice Requires="wpg">
            <w:drawing>
              <wp:inline distT="0" distB="0" distL="0" distR="0" wp14:anchorId="20994FB0" wp14:editId="6B2747C6">
                <wp:extent cx="5731510" cy="891540"/>
                <wp:effectExtent l="0" t="0" r="2540" b="22860"/>
                <wp:docPr id="11115723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86825732" name="مجموعة 47"/>
                        <wpg:cNvGrpSpPr/>
                        <wpg:grpSpPr>
                          <a:xfrm>
                            <a:off x="0" y="0"/>
                            <a:ext cx="5731510" cy="895351"/>
                            <a:chOff x="0" y="0"/>
                            <a:chExt cx="5878196" cy="918845"/>
                          </a:xfrm>
                        </wpg:grpSpPr>
                        <wpg:grpSp>
                          <wpg:cNvPr id="1271415127" name="مجموعة 48"/>
                          <wpg:cNvGrpSpPr/>
                          <wpg:grpSpPr>
                            <a:xfrm>
                              <a:off x="0" y="0"/>
                              <a:ext cx="5878196" cy="918845"/>
                              <a:chOff x="0" y="0"/>
                              <a:chExt cx="6240348" cy="919070"/>
                            </a:xfrm>
                          </wpg:grpSpPr>
                          <wpg:grpSp>
                            <wpg:cNvPr id="205583999" name="مجموعة 49"/>
                            <wpg:cNvGrpSpPr/>
                            <wpg:grpSpPr>
                              <a:xfrm>
                                <a:off x="0" y="169208"/>
                                <a:ext cx="5433072" cy="580613"/>
                                <a:chOff x="0" y="169208"/>
                                <a:chExt cx="5433072" cy="580613"/>
                              </a:xfrm>
                            </wpg:grpSpPr>
                            <wps:wsp>
                              <wps:cNvPr id="14485113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18867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93754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6683454"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ضمان الموارد والتمويل:</w:t>
                                </w:r>
                              </w:p>
                            </w:txbxContent>
                          </wps:txbx>
                          <wps:bodyPr wrap="square" rtlCol="1">
                            <a:spAutoFit/>
                          </wps:bodyPr>
                        </wps:wsp>
                      </wpg:grpSp>
                      <pic:pic xmlns:pic="http://schemas.openxmlformats.org/drawingml/2006/picture">
                        <pic:nvPicPr>
                          <pic:cNvPr id="119045324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">
                <v:group id="مجموعة 47" o:spid="_x0000_s28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MGhA3IAAAA&#10;4wAAAA8AAAAAAAAAAAAAAAAAqgIAAGRycy9kb3ducmV2LnhtbFBLBQYAAAAABAAEAPoAAACfAwAA&#10;AAA=&#10;">
                  <v:group id="مجموعة 48" o:spid="_x0000_s28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ZzmIXL&#10;AAAA4wAAAA8AAAAAAAAAAAAAAAAAqgIAAGRycy9kb3ducmV2LnhtbFBLBQYAAAAABAAEAPoAAACi&#10;AwAAAAA=&#10;">
                    <v:group id="مجموعة 49" o:spid="_x0000_s28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daFUTL&#10;AAAA4gAAAA8AAAAAAAAAAAAAAAAAqgIAAGRycy9kb3ducmV2LnhtbFBLBQYAAAAABAAEAPoAAACi&#10;AwAAAAA=&#10;">
                      <v:shape id="شكل حر 50" o:spid="_x0000_s28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9FjsYA&#10;AADjAAAADwAAAGRycy9kb3ducmV2LnhtbERPzWrCQBC+C77DMkJvZhNNgkRXEUGQ0oPGFq9DdpqE&#10;ZmdDdtX07buFQo/z/c9mN5pOPGhwrWUFSRSDIK6sbrlW8H49zlcgnEfW2FkmBd/kYLedTjZYaPvk&#10;Cz1KX4sQwq5ABY33fSGlqxoy6CLbEwfu0w4GfTiHWuoBnyHcdHIRx7k02HJoaLCnQ0PVV3k3CvLX&#10;7HY+V8fsUp6Wb46M/tDWK/UyG/drEJ5G/y/+c590mJ+mqyxJlmkOvz8FAO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9Fj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iTsgA&#10;AADiAAAADwAAAGRycy9kb3ducmV2LnhtbESPT2vCQBTE70K/w/IKvYhurERj6irSUujRf3h+Zp+b&#10;0OzbmN3G+O27hYLHYWZ+wyzXva1FR62vHCuYjBMQxIXTFRsFx8PnKAPhA7LG2jEpuJOH9eppsMRc&#10;uxvvqNsHIyKEfY4KyhCaXEpflGTRj11DHL2Lay2GKFsjdYu3CLe1fE2SmbRYcVwosaH3korv/Y9V&#10;gFe7PZ1dcL47G/MxTJt+qFOlXp77zRuIQH14hP/bX1rBIplk2Ww+TeHvUrwD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JeJOyAAAAOIAAAAPAAAAAAAAAAAAAAAAAJgCAABk&#10;cnMvZG93bnJldi54bWxQSwUGAAAAAAQABAD1AAAAjQMAAAAA&#10;" fillcolor="#a5a5a5 [2092]" stroked="f" strokeweight="1pt">
                        <v:stroke joinstyle="miter"/>
                      </v:roundrect>
                    </v:group>
                    <v:oval id="شكل بيضاوي 52" o:spid="_x0000_s28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Eig8kA&#10;AADjAAAADwAAAGRycy9kb3ducmV2LnhtbERPX0vDMBB/H/gdwgm+rald1826bMhEUJig3fT5aG5t&#10;WXMpTVy7b2+EgY/3+3+rzWhacabeNZYV3EcxCOLS6oYrBYf9y3QJwnlkja1lUnAhB5v1zWSFubYD&#10;f9K58JUIIexyVFB73+VSurImgy6yHXHgjrY36MPZV1L3OIRw08okjjNpsOHQUGNH25rKU/FjFHyc&#10;jl+X77dd/F7ZocgG85wkeq/U3e349AjC0+j/xVf3qw7z0+xhtpin6QL+fgoAyP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bEig8kAAADjAAAADwAAAAAAAAAAAAAAAACYAgAA&#10;ZHJzL2Rvd25yZXYueG1sUEsFBgAAAAAEAAQA9QAAAI4DAAAAAA==&#10;" filled="f" strokecolor="#168489" strokeweight="1pt">
                      <v:stroke joinstyle="miter"/>
                    </v:oval>
                  </v:group>
                  <v:shape id="مربع نص 41" o:spid="_x0000_s287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218cgA&#10;AADiAAAADwAAAGRycy9kb3ducmV2LnhtbESPQUvDQBSE70L/w/IEb3ZTm4YSuy2lrdCDF2u8P7LP&#10;bDD7NmSfTfrvXUHwOMzMN8xmN/lOXWmIbWADi3kGirgOtuXGQPX+8rgGFQXZYheYDNwowm47u9tg&#10;acPIb3S9SKMShGOJBpxIX2oda0ce4zz0xMn7DINHSXJotB1wTHDf6acsK7THltOCw54Ojuqvy7c3&#10;IGL3i1t18vH8Mb0eR5fVK6yMebif9s+ghCb5D/+1z9ZAviyK9TJf5fB7Kd0Bv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DbXxyAAAAOIAAAAPAAAAAAAAAAAAAAAAAJgCAABk&#10;cnMvZG93bnJldi54bWxQSwUGAAAAAAQABAD1AAAAjQM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ضمان الموارد والتمويل:</w:t>
                          </w:r>
                        </w:p>
                      </w:txbxContent>
                    </v:textbox>
                  </v:shape>
                </v:group>
                <v:shape id="صورة 54" o:spid="_x0000_s287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Gthqd7NAAAA4wAAAA8AAAAA&#10;AAAAAAAAAAAAnwIAAGRycy9kb3ducmV2LnhtbFBLBQYAAAAABAAEAPcAAACZAw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تأمين الموارد المادية والبشرية اللازمة لتنفيذ خطط الدعم.</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إعداد الميزانيات المناسبة لتكاليف برامج الدعم والتطوير.</w:t>
      </w:r>
    </w:p>
    <w:p w:rsidR="00823856" w:rsidRPr="002A698D" w:rsidRDefault="00823856" w:rsidP="00823856">
      <w:r w:rsidRPr="002A078C">
        <w:rPr>
          <w:rFonts w:ascii="Sakkal Majalla" w:hAnsi="Sakkal Majalla"/>
          <w:noProof/>
          <w:sz w:val="34"/>
        </w:rPr>
        <mc:AlternateContent>
          <mc:Choice Requires="wpg">
            <w:drawing>
              <wp:inline distT="0" distB="0" distL="0" distR="0" wp14:anchorId="55A5C3D9" wp14:editId="1C458A4D">
                <wp:extent cx="5731510" cy="891540"/>
                <wp:effectExtent l="0" t="0" r="2540" b="22860"/>
                <wp:docPr id="1455144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16603413" name="مجموعة 47"/>
                        <wpg:cNvGrpSpPr/>
                        <wpg:grpSpPr>
                          <a:xfrm>
                            <a:off x="0" y="0"/>
                            <a:ext cx="5731510" cy="895351"/>
                            <a:chOff x="0" y="0"/>
                            <a:chExt cx="5878196" cy="918845"/>
                          </a:xfrm>
                        </wpg:grpSpPr>
                        <wpg:grpSp>
                          <wpg:cNvPr id="163413766" name="مجموعة 48"/>
                          <wpg:cNvGrpSpPr/>
                          <wpg:grpSpPr>
                            <a:xfrm>
                              <a:off x="0" y="0"/>
                              <a:ext cx="5878196" cy="918845"/>
                              <a:chOff x="0" y="0"/>
                              <a:chExt cx="6240348" cy="919070"/>
                            </a:xfrm>
                          </wpg:grpSpPr>
                          <wpg:grpSp>
                            <wpg:cNvPr id="1342778505" name="مجموعة 49"/>
                            <wpg:cNvGrpSpPr/>
                            <wpg:grpSpPr>
                              <a:xfrm>
                                <a:off x="0" y="169208"/>
                                <a:ext cx="5433072" cy="580613"/>
                                <a:chOff x="0" y="169208"/>
                                <a:chExt cx="5433072" cy="580613"/>
                              </a:xfrm>
                            </wpg:grpSpPr>
                            <wps:wsp>
                              <wps:cNvPr id="575817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97551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024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1791595"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والتنسيق المستمر:</w:t>
                                </w:r>
                              </w:p>
                            </w:txbxContent>
                          </wps:txbx>
                          <wps:bodyPr wrap="square" rtlCol="1">
                            <a:spAutoFit/>
                          </wps:bodyPr>
                        </wps:wsp>
                      </wpg:grpSp>
                      <pic:pic xmlns:pic="http://schemas.openxmlformats.org/drawingml/2006/picture">
                        <pic:nvPicPr>
                          <pic:cNvPr id="461585700"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AQTDUQLCAAA3x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28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XoZVHIAAAA&#10;4wAAAA8AAAAAAAAAAAAAAAAAqgIAAGRycy9kb3ducmV2LnhtbFBLBQYAAAAABAAEAPoAAACfAwAA&#10;AAA=&#10;">
                  <v:group id="مجموعة 48" o:spid="_x0000_s28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nq+vMcAAADi&#10;AAAADwAAAAAAAAAAAAAAAACqAgAAZHJzL2Rvd25yZXYueG1sUEsFBgAAAAAEAAQA+gAAAJ4DAAAA&#10;AA==&#10;">
                    <v:group id="مجموعة 49" o:spid="_x0000_s28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j34cDIAAAA&#10;4wAAAA8AAAAAAAAAAAAAAAAAqgIAAGRycy9kb3ducmV2LnhtbFBLBQYAAAAABAAEAPoAAACfAwAA&#10;AAA=&#10;">
                      <v:shape id="شكل حر 50" o:spid="_x0000_s28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sEecYA&#10;AADhAAAADwAAAGRycy9kb3ducmV2LnhtbESPzYrCMBSF98K8Q7gDs9O0Dq1STWUYEERcaJ3B7aW5&#10;tsXmpjRR69ubheDycP74lqvBtOJGvWssK4gnEQji0uqGKwV/x/V4DsJ5ZI2tZVLwIAer/GO0xEzb&#10;Ox/oVvhKhBF2GSqove8yKV1Zk0E3sR1x8M62N+iD7Cupe7yHcdPKaRSl0mDD4aHGjn5rKi/F1ShI&#10;t8lpvy/XyaHYfO8cGf2vrVfq63P4WYDwNPh3+NXeaAXJLJnHszQwBKJAAzJ/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9sEecYAAADh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OyMUA&#10;AADjAAAADwAAAGRycy9kb3ducmV2LnhtbERPX2vCMBB/F/wO4Qa+yEwVal1nlLEh+OhUfD6bW1rW&#10;XGqT1frtjTDw8X7/b7nubS06an3lWMF0koAgLpyu2Cg4HjavCxA+IGusHZOCG3lYr4aDJebaXfmb&#10;un0wIoawz1FBGUKTS+mLkiz6iWuII/fjWoshnq2RusVrDLe1nCXJXFqsODaU2NBnScXv/s8qwIvd&#10;nc4uON+djfkap00/1qlSo5f+4x1EoD48xf/urY7zs+QtS9NplsHjpwi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87IxQAAAOMAAAAPAAAAAAAAAAAAAAAAAJgCAABkcnMv&#10;ZG93bnJldi54bWxQSwUGAAAAAAQABAD1AAAAigMAAAAA&#10;" fillcolor="#a5a5a5 [2092]" stroked="f" strokeweight="1pt">
                        <v:stroke joinstyle="miter"/>
                      </v:roundrect>
                    </v:group>
                    <v:oval id="شكل بيضاوي 52" o:spid="_x0000_s28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ZaKMcA&#10;AADiAAAADwAAAGRycy9kb3ducmV2LnhtbERPXWvCMBR9H/gfwh34NhPrLLMziiiDDSZs1e350lzb&#10;YnNTmszWf78MhD0ezvdyPdhGXKjztWMN04kCQVw4U3Op4Xh4eXgC4QOywcYxabiSh/VqdLfEzLie&#10;P+mSh1LEEPYZaqhCaDMpfVGRRT9xLXHkTq6zGCLsSmk67GO4bWSiVCot1hwbKmxpW1Fxzn+sho/z&#10;6ev6/fau9qXr87S3uyQxB63H98PmGUSgIfyLb+5XE+dPFyp5TOcz+LsUM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2WijHAAAA4gAAAA8AAAAAAAAAAAAAAAAAmAIAAGRy&#10;cy9kb3ducmV2LnhtbFBLBQYAAAAABAAEAPUAAACMAwAAAAA=&#10;" filled="f" strokecolor="#168489" strokeweight="1pt">
                      <v:stroke joinstyle="miter"/>
                    </v:oval>
                  </v:group>
                  <v:shape id="مربع نص 41" o:spid="_x0000_s288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3F8YA&#10;AADjAAAADwAAAGRycy9kb3ducmV2LnhtbERPzUrDQBC+C32HZQRvdpNKrI3dllIVevDSNt6H7JgN&#10;ZmdDdmzSt3cFweN8/7PeTr5TFxpiG9hAPs9AEdfBttwYqM5v90+goiBb7AKTgStF2G5mN2ssbRj5&#10;SJeTNCqFcCzRgBPpS61j7chjnIeeOHGfYfAo6RwabQccU7jv9CLLHrXHllODw572juqv07c3IGJ3&#10;+bV69fHwMb2/jC6rC6yMubudds+ghCb5F/+5DzbNf1jky1VerAr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n3F8YAAADj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التواصل والتنسيق المستمر:</w:t>
                          </w:r>
                        </w:p>
                      </w:txbxContent>
                    </v:textbox>
                  </v:shape>
                </v:group>
                <v:shape id="صورة 54" o:spid="_x0000_s288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XDH7LAAAA4gAAAA8AAABkcnMvZG93bnJldi54bWxEj81OAjEUhfcmvkNzTdxJBxUYBgpRg4kJ&#10;KxghLC/T68xIezu2Fca3twsTlyfnL9982VsjzuRD61jBcJCBIK6cbrlW8F6+3uUgQkTWaByTgh8K&#10;sFxcX82x0O7CGzpvYy3SCIcCFTQxdoWUoWrIYhi4jjh5H85bjEn6WmqPlzRujbzPsrG02HJ6aLCj&#10;l4aq0/bbKlj75+PntNyb8mtzWOXmYbI7rdZK3d70TzMQkfr4H/5rv2kFj+PhKB9NsgSRkBIOyMU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IFwx+ywAAAOIAAAAPAAAAAAAA&#10;AAAAAAAAAJ8CAABkcnMvZG93bnJldi54bWxQSwUGAAAAAAQABAD3AAAAlwM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إرساء نظام اتصالات فعال مع مختلف الجهات المعنية.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التنسيق والتكامل مع الإدارات الأخرى لتنفيذ خطط العمل.</w:t>
      </w:r>
    </w:p>
    <w:p w:rsidR="00823856" w:rsidRPr="002A698D" w:rsidRDefault="00823856" w:rsidP="00823856">
      <w:r w:rsidRPr="002A078C">
        <w:rPr>
          <w:rFonts w:ascii="Sakkal Majalla" w:hAnsi="Sakkal Majalla"/>
          <w:noProof/>
          <w:sz w:val="34"/>
        </w:rPr>
        <mc:AlternateContent>
          <mc:Choice Requires="wpg">
            <w:drawing>
              <wp:inline distT="0" distB="0" distL="0" distR="0" wp14:anchorId="0C86C5C6" wp14:editId="55119BA8">
                <wp:extent cx="5731510" cy="891540"/>
                <wp:effectExtent l="0" t="0" r="2540" b="22860"/>
                <wp:docPr id="10201303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24902442" name="مجموعة 47"/>
                        <wpg:cNvGrpSpPr/>
                        <wpg:grpSpPr>
                          <a:xfrm>
                            <a:off x="0" y="0"/>
                            <a:ext cx="5731510" cy="895351"/>
                            <a:chOff x="0" y="0"/>
                            <a:chExt cx="5878196" cy="918845"/>
                          </a:xfrm>
                        </wpg:grpSpPr>
                        <wpg:grpSp>
                          <wpg:cNvPr id="648082924" name="مجموعة 48"/>
                          <wpg:cNvGrpSpPr/>
                          <wpg:grpSpPr>
                            <a:xfrm>
                              <a:off x="0" y="0"/>
                              <a:ext cx="5878196" cy="918845"/>
                              <a:chOff x="0" y="0"/>
                              <a:chExt cx="6240348" cy="919070"/>
                            </a:xfrm>
                          </wpg:grpSpPr>
                          <wpg:grpSp>
                            <wpg:cNvPr id="210917035" name="مجموعة 49"/>
                            <wpg:cNvGrpSpPr/>
                            <wpg:grpSpPr>
                              <a:xfrm>
                                <a:off x="0" y="169208"/>
                                <a:ext cx="5433072" cy="580613"/>
                                <a:chOff x="0" y="169208"/>
                                <a:chExt cx="5433072" cy="580613"/>
                              </a:xfrm>
                            </wpg:grpSpPr>
                            <wps:wsp>
                              <wps:cNvPr id="20379192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22821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10905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858130" name="مربع نص 41"/>
                          <wps:cNvSpPr txBox="1"/>
                          <wps:spPr>
                            <a:xfrm>
                              <a:off x="204466" y="257055"/>
                              <a:ext cx="4615801" cy="387740"/>
                            </a:xfrm>
                            <a:prstGeom prst="rect">
                              <a:avLst/>
                            </a:prstGeom>
                            <a:noFill/>
                          </wps:spPr>
                          <wps:txbx>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المراجعة والتحسين المستمر:</w:t>
                                </w:r>
                              </w:p>
                            </w:txbxContent>
                          </wps:txbx>
                          <wps:bodyPr wrap="square" rtlCol="1">
                            <a:spAutoFit/>
                          </wps:bodyPr>
                        </wps:wsp>
                      </wpg:grpSp>
                      <pic:pic xmlns:pic="http://schemas.openxmlformats.org/drawingml/2006/picture">
                        <pic:nvPicPr>
                          <pic:cNvPr id="1514790716" name="صورة 54"/>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8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">
                <v:group id="مجموعة 47" o:spid="_x0000_s28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ZAKdcoA&#10;AADjAAAADwAAAAAAAAAAAAAAAACqAgAAZHJzL2Rvd25yZXYueG1sUEsFBgAAAAAEAAQA+gAAAKED&#10;AAAAAA==&#10;">
                  <v:group id="مجموعة 48" o:spid="_x0000_s28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76CCTL&#10;AAAA4gAAAA8AAAAAAAAAAAAAAAAAqgIAAGRycy9kb3ducmV2LnhtbFBLBQYAAAAABAAEAPoAAACi&#10;AwAAAAA=&#10;">
                    <v:group id="مجموعة 49" o:spid="_x0000_s28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NsESTL&#10;AAAA4gAAAA8AAAAAAAAAAAAAAAAAqgIAAGRycy9kb3ducmV2LnhtbFBLBQYAAAAABAAEAPoAAACi&#10;AwAAAAA=&#10;">
                      <v:shape id="شكل حر 50" o:spid="_x0000_s28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CyckA&#10;AADjAAAADwAAAGRycy9kb3ducmV2LnhtbESPT2vCQBTE74LfYXlCb7r5g1ajq4ggSOlBo+L1kX0m&#10;wezbkN1q+u27hUKPw8z8hlltetOIJ3WutqwgnkQgiAuray4VXM778RyE88gaG8uk4JscbNbDwQoz&#10;bV98omfuSxEg7DJUUHnfZlK6oiKDbmJb4uDdbWfQB9mVUnf4CnDTyCSKZtJgzWGhwpZ2FRWP/Mso&#10;mH1Mb8djsZ+e8kP66cjoq7ZeqbdRv12C8NT7//Bf+6AVJFH6vogXSRrD76fwB+T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LOCyc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L0skA&#10;AADjAAAADwAAAGRycy9kb3ducmV2LnhtbESPQW/CMAyF70j7D5EncUEjJYgJdQQ0bZrEEdi0s2m8&#10;tFrjdE1Wun8/H5A42n5+732b3RhaNVCfmsgWFvMCFHEVXcPewsf728MaVMrIDtvIZOGPEuy2d5MN&#10;li5e+EjDKXslJpxKtFDn3JVap6qmgGkeO2K5fcU+YJax99r1eBHz0GpTFI86YMOSUGNHLzVV36ff&#10;YAF/wuHzHHNMw9n719mqG2duZe30fnx+ApVpzDfx9XvvpL5ZGrM2i0IohEkWoL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ADL0skAAADjAAAADwAAAAAAAAAAAAAAAACYAgAA&#10;ZHJzL2Rvd25yZXYueG1sUEsFBgAAAAAEAAQA9QAAAI4DAAAAAA==&#10;" fillcolor="#a5a5a5 [2092]" stroked="f" strokeweight="1pt">
                        <v:stroke joinstyle="miter"/>
                      </v:roundrect>
                    </v:group>
                    <v:oval id="شكل بيضاوي 52" o:spid="_x0000_s28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sLMcA&#10;AADjAAAADwAAAGRycy9kb3ducmV2LnhtbERP3WvCMBB/H/g/hBvsbSaWWWZnFFEGGzhw9eP5aM62&#10;2FxKk9n635vBYI/3+775crCNuFLna8caJmMFgrhwpuZSw2H//vwKwgdkg41j0nAjD8vF6GGOmXE9&#10;f9M1D6WIIewz1FCF0GZS+qIii37sWuLInV1nMcSzK6XpsI/htpGJUqm0WHNsqLCldUXFJf+xGnaX&#10;8/F2+tyqr9L1edrbTZKYvdZPj8PqDUSgIfyL/9wfJs5/SSZqpqbpFH5/igD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L7CzHAAAA4wAAAA8AAAAAAAAAAAAAAAAAmAIAAGRy&#10;cy9kb3ducmV2LnhtbFBLBQYAAAAABAAEAPUAAACMAwAAAAA=&#10;" filled="f" strokecolor="#168489" strokeweight="1pt">
                      <v:stroke joinstyle="miter"/>
                    </v:oval>
                  </v:group>
                  <v:shape id="مربع نص 41" o:spid="_x0000_s289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9YMYA&#10;AADhAAAADwAAAGRycy9kb3ducmV2LnhtbESPTWvDMAyG74P9B6PBbquTjY6S1S1lH9DDLmuzu4jV&#10;ODSWQ6w16b+fDoOhk9D7PuJZb+fYmwuNuUvsoFwUYIib5DtuHdTHj4cVmCzIHvvE5OBKGbab25s1&#10;Vj5N/EWXg7RGIZwrdBBEhsra3ASKmBdpINbbKY0RRdextX7ESeGxt49F8WwjdqwfAg70Gqg5H36i&#10;AxG/K6/1e8z77/nzbQpFs8Taufu7efcCRmiW//Bfe+8drJY65ZM6qJHagN3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G9YMYAAADhAAAADwAAAAAAAAAAAAAAAACYAgAAZHJz&#10;L2Rvd25yZXYueG1sUEsFBgAAAAAEAAQA9QAAAIsDAAAAAA==&#10;" filled="f" stroked="f">
                    <v:textbox style="mso-fit-shape-to-text:t">
                      <w:txbxContent>
                        <w:p w:rsidR="001338CC" w:rsidRDefault="001338CC" w:rsidP="00823856">
                          <w:pPr>
                            <w:rPr>
                              <w:rFonts w:eastAsia="Calibri" w:hAnsi="Adobe Arabic" w:cs="Adobe Arabic"/>
                              <w:b/>
                              <w:bCs/>
                              <w:color w:val="FFFFFF"/>
                              <w:kern w:val="24"/>
                              <w:sz w:val="36"/>
                              <w:szCs w:val="36"/>
                              <w:lang w:bidi="ar-EG"/>
                            </w:rPr>
                          </w:pPr>
                          <w:r w:rsidRPr="00825CD9">
                            <w:rPr>
                              <w:rFonts w:eastAsia="Calibri" w:hAnsi="Adobe Arabic" w:cs="Adobe Arabic"/>
                              <w:b/>
                              <w:bCs/>
                              <w:color w:val="FFFFFF"/>
                              <w:kern w:val="24"/>
                              <w:sz w:val="36"/>
                              <w:szCs w:val="36"/>
                              <w:rtl/>
                              <w:lang w:bidi="ar-EG"/>
                            </w:rPr>
                            <w:t>المراجعة والتحسين المستمر:</w:t>
                          </w:r>
                        </w:p>
                      </w:txbxContent>
                    </v:textbox>
                  </v:shape>
                </v:group>
                <v:shape id="صورة 54" o:spid="_x0000_s289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aOQHKAAAA4wAAAA8AAABkcnMvZG93bnJldi54bWxET91PwjAQfzfxf2jOxDfp5geDSSFqMDHh&#10;CSbEx3M9t0l7nW2F+d9TExMf7/d9s8VgjTiQD51jBfkoA0FcO91xo+C1er6agAgRWaNxTAp+KMBi&#10;fn42w1K7I6/psImNSCEcSlTQxtiXUoa6JYth5HrixH04bzGm0zdSezymcGvkdZaNpcWOU0OLPT21&#10;VO8331bByj++f06rnam+1m/LibkptvvlSqnLi+HhHkSkIf6L/9wvOs2/y2+LaVbkY/j9KQEg5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raOQHKAAAA4wAAAA8AAAAAAAAA&#10;AAAAAAAAnwIAAGRycy9kb3ducmV2LnhtbFBLBQYAAAAABAAEAPcAAACWAwAAAAA=&#10;">
                  <v:imagedata r:id="rId74" o:title=""/>
                  <v:path arrowok="t"/>
                </v:shape>
                <w10:wrap anchorx="page"/>
                <w10:anchorlock/>
              </v:group>
            </w:pict>
          </mc:Fallback>
        </mc:AlternateConten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تقييم مستمر لفعالية خطط العمل وإجراء التعديلات الضرورية.</w:t>
      </w:r>
    </w:p>
    <w:p w:rsidR="00823856" w:rsidRPr="00825CD9" w:rsidRDefault="00823856" w:rsidP="00825CD9">
      <w:pPr>
        <w:pStyle w:val="ListParagraph"/>
        <w:numPr>
          <w:ilvl w:val="0"/>
          <w:numId w:val="15"/>
        </w:numPr>
        <w:spacing w:after="0"/>
        <w:jc w:val="both"/>
        <w:rPr>
          <w:rFonts w:ascii="Sakkal Majalla" w:hAnsi="Sakkal Majalla" w:cs="Sakkal Majalla"/>
          <w:sz w:val="34"/>
          <w:szCs w:val="34"/>
        </w:rPr>
      </w:pPr>
      <w:r w:rsidRPr="00825CD9">
        <w:rPr>
          <w:rFonts w:ascii="Sakkal Majalla" w:hAnsi="Sakkal Majalla" w:cs="Sakkal Majalla"/>
          <w:sz w:val="34"/>
          <w:szCs w:val="34"/>
          <w:rtl/>
        </w:rPr>
        <w:t>استخلاص الدروس المستفادة لتحسين عمليات إدارة التغيير المستقبلية.</w:t>
      </w:r>
    </w:p>
    <w:p w:rsidR="00823856" w:rsidRDefault="00823856" w:rsidP="00823856">
      <w:r w:rsidRPr="002A698D">
        <w:rPr>
          <w:rtl/>
        </w:rPr>
        <w:t>من خلال هذه الممارسات الشاملة، تساهم إدارة الموارد البشرية في وضع أسس متينة لدعم الموظفين على المدى الطويل وتطوير قدرات المنظمة على التكي</w:t>
      </w:r>
      <w:r>
        <w:rPr>
          <w:rFonts w:hint="cs"/>
          <w:rtl/>
        </w:rPr>
        <w:t>ّ</w:t>
      </w:r>
      <w:r w:rsidRPr="002A698D">
        <w:rPr>
          <w:rtl/>
        </w:rPr>
        <w:t>ف والتحسين المستمر.</w:t>
      </w:r>
    </w:p>
    <w:p w:rsidR="00651E7A" w:rsidRDefault="00651E7A" w:rsidP="00651E7A">
      <w:pPr>
        <w:pageBreakBefore/>
        <w:rPr>
          <w:rFonts w:ascii="Sakkal Majalla" w:hAnsi="Sakkal Majalla"/>
          <w:sz w:val="34"/>
          <w:rtl/>
          <w:lang w:bidi="ar-EG"/>
        </w:rPr>
      </w:pPr>
      <w:r w:rsidRPr="0090459D">
        <w:rPr>
          <w:noProof/>
        </w:rPr>
        <w:lastRenderedPageBreak/>
        <mc:AlternateContent>
          <mc:Choice Requires="wpg">
            <w:drawing>
              <wp:inline distT="0" distB="0" distL="0" distR="0" wp14:anchorId="05642A88" wp14:editId="6EC057B4">
                <wp:extent cx="5633504" cy="593062"/>
                <wp:effectExtent l="0" t="0" r="5715" b="0"/>
                <wp:docPr id="57348156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913827413" name="Rectangle 913827413"/>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7890810" name="Rectangle 1467890810"/>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247061" name="TextBox 7"/>
                        <wps:cNvSpPr txBox="1"/>
                        <wps:spPr>
                          <a:xfrm>
                            <a:off x="1796583" y="0"/>
                            <a:ext cx="4386580" cy="536575"/>
                          </a:xfrm>
                          <a:prstGeom prst="rect">
                            <a:avLst/>
                          </a:prstGeom>
                          <a:noFill/>
                        </wps:spPr>
                        <wps:txbx>
                          <w:txbxContent>
                            <w:p w:rsidR="001338CC" w:rsidRDefault="001338CC" w:rsidP="00651E7A">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id="_x0000_s289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">
                <v:rect id="Rectangle 913827413" o:spid="_x0000_s2896"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VQTMwA&#10;AADiAAAADwAAAGRycy9kb3ducmV2LnhtbESPQUvDQBSE70L/w/IK3uwmW03b2G2RQtGLB9tQ6O2Z&#10;fSbB7NuY3Tbx37uC4HGYmW+Y9Xa0rbhS7xvHGtJZAoK4dKbhSkNx3N8tQfiAbLB1TBq+ycN2M7lZ&#10;Y27cwG90PYRKRAj7HDXUIXS5lL6syaKfuY44eh+utxii7Ctpehwi3LZSJUkmLTYcF2rsaFdT+Xm4&#10;WA2qGB/U8Lpfnc7F+3OSXb52ijKtb6fj0yOIQGP4D/+1X4yGVTpfqsV9OoffS/EOyM0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GVQTMwAAADiAAAADwAAAAAAAAAAAAAAAACY&#10;AgAAZHJzL2Rvd25yZXYueG1sUEsFBgAAAAAEAAQA9QAAAJEDAAAAAA==&#10;" fillcolor="#f2f2f2 [3052]" stroked="f" strokeweight="1pt"/>
                <v:rect id="Rectangle 1467890810" o:spid="_x0000_s2897"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9DxMsA&#10;AADjAAAADwAAAGRycy9kb3ducmV2LnhtbESPQUvDQBCF74L/YRnBi9hNgtQYuy01IHgqWovnITtm&#10;Y7OzIbu2ib/eOQgeZ+bNe+9bbSbfqxONsQtsIF9koIibYDtuDRzen29LUDEhW+wDk4GZImzWlxcr&#10;rGw48xud9qlVYsKxQgMupaHSOjaOPMZFGIjl9hlGj0nGsdV2xLOY+14XWbbUHjuWBIcD1Y6a4/7b&#10;G/hxr0Vdz7tjym+289fTwX+EXWHM9dW0fQSVaEr/4r/vFyv175b35UNW5k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0PEywAAAOMAAAAPAAAAAAAAAAAAAAAAAJgC&#10;AABkcnMvZG93bnJldi54bWxQSwUGAAAAAAQABAD1AAAAkAMAAAAA&#10;" fillcolor="#168489" stroked="f" strokeweight="1pt"/>
                <v:shape id="TextBox 7" o:spid="_x0000_s2898"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8u8QA&#10;AADiAAAADwAAAGRycy9kb3ducmV2LnhtbERPW2vCMBR+F/wP4Qz2pomizlWjiCL4NJmXgW+H5tiW&#10;NSelyWz994sg+Pjx3efL1pbiRrUvHGsY9BUI4tSZgjMNp+O2NwXhA7LB0jFpuJOH5aLbmWNiXMPf&#10;dDuETMQQ9glqyEOoEil9mpNF33cVceSurrYYIqwzaWpsYrgt5VCpibRYcGzIsaJ1Tunv4c9qOH9d&#10;Lz8jtc82dlw1rlWS7afU+v2tXc1ABGrDS/x070ycr9Rw9KEmA3hcihj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B/LvEAAAA4gAAAA8AAAAAAAAAAAAAAAAAmAIAAGRycy9k&#10;b3ducmV2LnhtbFBLBQYAAAAABAAEAPUAAACJAwAAAAA=&#10;" filled="f" stroked="f">
                  <v:textbox>
                    <w:txbxContent>
                      <w:p w:rsidR="001338CC" w:rsidRDefault="001338CC" w:rsidP="00651E7A">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651E7A" w:rsidRDefault="00651E7A" w:rsidP="00651E7A">
      <w:pPr>
        <w:pStyle w:val="a2"/>
      </w:pPr>
    </w:p>
    <w:p w:rsidR="00651E7A" w:rsidRDefault="00651E7A" w:rsidP="00651E7A">
      <w:pPr>
        <w:pStyle w:val="a2"/>
      </w:pPr>
    </w:p>
    <w:p w:rsidR="00651E7A" w:rsidRPr="00A84A2A" w:rsidRDefault="00651E7A" w:rsidP="00651E7A">
      <w:pPr>
        <w:pStyle w:val="a2"/>
        <w:rPr>
          <w:color w:val="168489"/>
        </w:rPr>
      </w:pPr>
      <w:r w:rsidRPr="00A84A2A">
        <w:rPr>
          <w:color w:val="168489"/>
          <w:rtl/>
        </w:rPr>
        <w:t>تم في هذه الجلسة مناقشة المواضيع والأفكار الآتية:</w:t>
      </w:r>
    </w:p>
    <w:p w:rsidR="00651E7A" w:rsidRPr="00651E7A" w:rsidRDefault="00651E7A" w:rsidP="00651E7A">
      <w:pPr>
        <w:pStyle w:val="a2"/>
        <w:numPr>
          <w:ilvl w:val="0"/>
          <w:numId w:val="25"/>
        </w:numPr>
      </w:pPr>
      <w:r w:rsidRPr="00651E7A">
        <w:rPr>
          <w:rtl/>
        </w:rPr>
        <w:t>تقديم الدعم النفسي والعاطفي للموظفين</w:t>
      </w:r>
      <w:r w:rsidRPr="00651E7A">
        <w:rPr>
          <w:rFonts w:hint="cs"/>
          <w:rtl/>
        </w:rPr>
        <w:t>.</w:t>
      </w:r>
    </w:p>
    <w:p w:rsidR="00651E7A" w:rsidRPr="00651E7A" w:rsidRDefault="00651E7A" w:rsidP="00651E7A">
      <w:pPr>
        <w:pStyle w:val="a2"/>
        <w:numPr>
          <w:ilvl w:val="0"/>
          <w:numId w:val="25"/>
        </w:numPr>
      </w:pPr>
      <w:r w:rsidRPr="00651E7A">
        <w:rPr>
          <w:rtl/>
        </w:rPr>
        <w:t>تصميم وتنفيذ برامج الدعم أثناء التغيير</w:t>
      </w:r>
      <w:r w:rsidRPr="00651E7A">
        <w:rPr>
          <w:rFonts w:hint="cs"/>
          <w:rtl/>
        </w:rPr>
        <w:t>.</w:t>
      </w:r>
    </w:p>
    <w:p w:rsidR="00651E7A" w:rsidRPr="00651E7A" w:rsidRDefault="00651E7A" w:rsidP="00651E7A">
      <w:pPr>
        <w:pStyle w:val="a2"/>
        <w:numPr>
          <w:ilvl w:val="0"/>
          <w:numId w:val="25"/>
        </w:numPr>
      </w:pPr>
      <w:r w:rsidRPr="00651E7A">
        <w:rPr>
          <w:rtl/>
        </w:rPr>
        <w:t>التقييم والمتابعة لتأثير التغيير على فريق العمل</w:t>
      </w:r>
      <w:r w:rsidRPr="00651E7A">
        <w:rPr>
          <w:rFonts w:hint="cs"/>
          <w:rtl/>
        </w:rPr>
        <w:t>.</w:t>
      </w:r>
    </w:p>
    <w:p w:rsidR="00651E7A" w:rsidRPr="00651E7A" w:rsidRDefault="00651E7A" w:rsidP="00651E7A">
      <w:pPr>
        <w:pStyle w:val="a2"/>
        <w:numPr>
          <w:ilvl w:val="0"/>
          <w:numId w:val="25"/>
        </w:numPr>
        <w:rPr>
          <w:rtl/>
        </w:rPr>
      </w:pPr>
      <w:r w:rsidRPr="00651E7A">
        <w:rPr>
          <w:rtl/>
        </w:rPr>
        <w:t>تطوير خطط العمل لضمان استمرارية الدعم وتحسين عملية إدارة التغيير</w:t>
      </w:r>
      <w:r w:rsidRPr="00651E7A">
        <w:rPr>
          <w:rFonts w:hint="cs"/>
          <w:rtl/>
        </w:rPr>
        <w:t>.</w:t>
      </w:r>
    </w:p>
    <w:p w:rsidR="00651E7A" w:rsidRPr="003130E0" w:rsidRDefault="00651E7A" w:rsidP="00651E7A">
      <w:pPr>
        <w:rPr>
          <w:rFonts w:ascii="Sakkal Majalla" w:hAnsi="Sakkal Majalla"/>
          <w:sz w:val="34"/>
          <w:rtl/>
        </w:rPr>
      </w:pPr>
    </w:p>
    <w:p w:rsidR="00651E7A" w:rsidRDefault="00651E7A" w:rsidP="00651E7A">
      <w:pPr>
        <w:rPr>
          <w:rFonts w:ascii="Sakkal Majalla" w:hAnsi="Sakkal Majalla"/>
          <w:sz w:val="34"/>
          <w:rtl/>
        </w:rPr>
      </w:pPr>
    </w:p>
    <w:p w:rsidR="00651E7A" w:rsidRDefault="00651E7A" w:rsidP="00651E7A">
      <w:pPr>
        <w:rPr>
          <w:rFonts w:ascii="Sakkal Majalla" w:hAnsi="Sakkal Majalla"/>
          <w:sz w:val="34"/>
          <w:rtl/>
        </w:rPr>
      </w:pPr>
    </w:p>
    <w:p w:rsidR="00AA0F2A" w:rsidRPr="005C1365" w:rsidRDefault="00651E7A" w:rsidP="005C1365">
      <w:pPr>
        <w:jc w:val="center"/>
        <w:rPr>
          <w:rFonts w:ascii="Sakkal Majalla" w:hAnsi="Sakkal Majalla"/>
          <w:sz w:val="34"/>
          <w:lang w:val="en-GB"/>
        </w:rPr>
        <w:sectPr w:rsidR="00AA0F2A" w:rsidRPr="005C1365" w:rsidSect="00AA22C9">
          <w:pgSz w:w="11906" w:h="16838" w:code="9"/>
          <w:pgMar w:top="1440" w:right="1440" w:bottom="1440" w:left="1440" w:header="113" w:footer="0" w:gutter="0"/>
          <w:cols w:space="720"/>
          <w:titlePg/>
          <w:docGrid w:linePitch="381"/>
        </w:sectPr>
      </w:pPr>
      <w:r>
        <w:rPr>
          <w:noProof/>
        </w:rPr>
        <w:drawing>
          <wp:inline distT="0" distB="0" distL="0" distR="0" wp14:anchorId="63F18C59" wp14:editId="44A22B31">
            <wp:extent cx="1219200" cy="1219200"/>
            <wp:effectExtent l="0" t="0" r="0" b="0"/>
            <wp:docPr id="119722643"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986395" w:rsidRDefault="009C73B7" w:rsidP="005C1365">
      <w:pPr>
        <w:tabs>
          <w:tab w:val="left" w:pos="2966"/>
        </w:tabs>
        <w:rPr>
          <w:b/>
          <w:bCs/>
          <w:sz w:val="36"/>
          <w:szCs w:val="36"/>
          <w:rtl/>
          <w:lang w:bidi="ar-SY"/>
        </w:rPr>
      </w:pPr>
      <w:r w:rsidRPr="0090459D">
        <w:rPr>
          <w:noProof/>
        </w:rPr>
        <w:lastRenderedPageBreak/>
        <mc:AlternateContent>
          <mc:Choice Requires="wpg">
            <w:drawing>
              <wp:inline distT="0" distB="0" distL="0" distR="0" wp14:anchorId="5DE4B06A" wp14:editId="4990FAB2">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1338CC" w:rsidRDefault="001338CC"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id="_x0000_s289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">
                <v:rect id="Rectangle 388507700" o:spid="_x0000_s2900"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Ome8oA&#10;AADiAAAADwAAAGRycy9kb3ducmV2LnhtbESPzWrCQBSF94W+w3AL3dWZphhjdJQiSN24qA0Fd9fM&#10;bRKauZNmRhPf3lkUXB7OH99yPdpWXKj3jWMNrxMFgrh0puFKQ/G1fclA+IBssHVMGq7kYb16fFhi&#10;btzAn3Q5hErEEfY5aqhD6HIpfVmTRT9xHXH0flxvMUTZV9L0OMRx28pEqVRabDg+1NjRpqby93C2&#10;GpJinCbDfjv/PhanD5We/zYJpVo/P43vCxCBxnAP/7d3RsNblk3VbKYiRESKOCB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6DpnvKAAAA4gAAAA8AAAAAAAAAAAAAAAAAmAIA&#10;AGRycy9kb3ducmV2LnhtbFBLBQYAAAAABAAEAPUAAACPAwAAAAA=&#10;" fillcolor="#f2f2f2 [3052]" stroked="f" strokeweight="1pt"/>
                <v:rect id="Rectangle 388507701" o:spid="_x0000_s2901"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hV8oA&#10;AADiAAAADwAAAGRycy9kb3ducmV2LnhtbESPQUvDQBSE74L/YXmCF7G7iWhD2m2pAcFTsbV4fmRf&#10;s7HZtyG7tom/3hUEj8PMfMMs16PrxJmG0HrWkM0UCOLam5YbDYf3l/sCRIjIBjvPpGGiAOvV9dUS&#10;S+MvvKPzPjYiQTiUqMHG2JdShtqSwzDzPXHyjn5wGJMcGmkGvCS462Su1JN02HJasNhTZak+7b+c&#10;hm/7llfVtD3F7G4zfT4f3Iff5lrf3oybBYhIY/wP/7VfjYaHonhU87nK4PdSugNy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KYVfKAAAA4gAAAA8AAAAAAAAAAAAAAAAAmAIA&#10;AGRycy9kb3ducmV2LnhtbFBLBQYAAAAABAAEAPUAAACPAwAAAAA=&#10;" fillcolor="#168489" stroked="f" strokeweight="1pt"/>
                <v:shape id="TextBox 7" o:spid="_x0000_s2902"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XKcoA&#10;AADiAAAADwAAAGRycy9kb3ducmV2LnhtbESPT2vCQBTE70K/w/IK3nS3ttY0dZVSEXpSGv9Ab4/s&#10;MwnNvg3Z1aTfvisIHoeZ+Q0zX/a2FhdqfeVYw9NYgSDOnam40LDfrUcJCB+QDdaOScMfeVguHgZz&#10;TI3r+JsuWShEhLBPUUMZQpNK6fOSLPqxa4ijd3KtxRBlW0jTYhfhtpYTpV6lxYrjQokNfZaU/2Zn&#10;q+GwOf0cX9S2WNlp07leSbZvUuvhY//xDiJQH+7hW/vLaHhOkqmazdQErpfiHZCL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T1ynKAAAA4gAAAA8AAAAAAAAAAAAAAAAAmAIA&#10;AGRycy9kb3ducmV2LnhtbFBLBQYAAAAABAAEAPUAAACPAwAAAAA=&#10;" filled="f" stroked="f">
                  <v:textbox>
                    <w:txbxContent>
                      <w:p w:rsidR="001338CC" w:rsidRDefault="001338CC"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wrap anchorx="page"/>
                <w10:anchorlock/>
              </v:group>
            </w:pict>
          </mc:Fallback>
        </mc:AlternateContent>
      </w:r>
    </w:p>
    <w:p w:rsidR="00651E7A" w:rsidRPr="0071603A" w:rsidRDefault="00651E7A" w:rsidP="00651E7A">
      <w:pPr>
        <w:rPr>
          <w:rtl/>
        </w:rPr>
      </w:pPr>
      <w:r w:rsidRPr="0071603A">
        <w:rPr>
          <w:rtl/>
        </w:rPr>
        <w:t>أعزائي المشاركين</w:t>
      </w:r>
      <w:r>
        <w:rPr>
          <w:rFonts w:hint="cs"/>
          <w:rtl/>
        </w:rPr>
        <w:t>:</w:t>
      </w:r>
    </w:p>
    <w:p w:rsidR="00651E7A" w:rsidRPr="00651E7A" w:rsidRDefault="00651E7A" w:rsidP="00651E7A">
      <w:pPr>
        <w:rPr>
          <w:lang w:val="en-GB"/>
        </w:rPr>
      </w:pPr>
      <w:r>
        <w:rPr>
          <w:rFonts w:hint="cs"/>
          <w:rtl/>
        </w:rPr>
        <w:t xml:space="preserve">وهكذا </w:t>
      </w:r>
      <w:r w:rsidRPr="0071603A">
        <w:rPr>
          <w:rtl/>
        </w:rPr>
        <w:t>وصلنا إلى نهاية برنامجنا التدريبي الممتع والمليء بالمعرفة، "إدارة التغيير وتعزيز المرونة النفسية في بيئة العمل". نود أن نعبر لكم عن امتناننا العميق لمشاركتكم الفعّالة والملهمة طوال فترة البرنامج.</w:t>
      </w:r>
    </w:p>
    <w:p w:rsidR="00651E7A" w:rsidRPr="00651E7A" w:rsidRDefault="00651E7A" w:rsidP="00651E7A">
      <w:pPr>
        <w:rPr>
          <w:lang w:val="en-GB"/>
        </w:rPr>
      </w:pPr>
      <w:r w:rsidRPr="0071603A">
        <w:rPr>
          <w:rtl/>
        </w:rPr>
        <w:t>خلال هذه الفترة، تعلمنا سويا</w:t>
      </w:r>
      <w:r>
        <w:rPr>
          <w:rFonts w:hint="cs"/>
          <w:rtl/>
        </w:rPr>
        <w:t>ً</w:t>
      </w:r>
      <w:r w:rsidRPr="0071603A">
        <w:rPr>
          <w:rtl/>
        </w:rPr>
        <w:t xml:space="preserve"> العديد من المفاهيم الأساسية حول إدارة التغيير وأهمية تعزيز المرونة النفسية في بيئة العمل. قد</w:t>
      </w:r>
      <w:r>
        <w:rPr>
          <w:rFonts w:hint="cs"/>
          <w:rtl/>
        </w:rPr>
        <w:t>ّ</w:t>
      </w:r>
      <w:r w:rsidRPr="0071603A">
        <w:rPr>
          <w:rtl/>
        </w:rPr>
        <w:t>متم مساهمات قيمة وشاركتم في المناقشات والتدريبات التفاعلية، مما أثرى تجربة البرنامج وجعلها ملهمة ومثمرة.</w:t>
      </w:r>
    </w:p>
    <w:p w:rsidR="00651E7A" w:rsidRPr="00651E7A" w:rsidRDefault="00651E7A" w:rsidP="00651E7A">
      <w:pPr>
        <w:rPr>
          <w:lang w:val="en-GB"/>
        </w:rPr>
      </w:pPr>
      <w:r w:rsidRPr="0071603A">
        <w:rPr>
          <w:rtl/>
        </w:rPr>
        <w:t>نود أن نوجه لكم كلمة شكر خاصة لتفاعلكم الفعّال وروحكم التعاونية طوال فترة البرنامج. لقد أظهرتم التزام</w:t>
      </w:r>
      <w:r>
        <w:rPr>
          <w:rFonts w:hint="cs"/>
          <w:rtl/>
        </w:rPr>
        <w:t>اً</w:t>
      </w:r>
      <w:r w:rsidRPr="0071603A">
        <w:rPr>
          <w:rtl/>
        </w:rPr>
        <w:t xml:space="preserve"> قوي</w:t>
      </w:r>
      <w:r>
        <w:rPr>
          <w:rFonts w:hint="cs"/>
          <w:rtl/>
        </w:rPr>
        <w:t>اً</w:t>
      </w:r>
      <w:r w:rsidRPr="0071603A">
        <w:rPr>
          <w:rtl/>
        </w:rPr>
        <w:t xml:space="preserve"> واستعدادا</w:t>
      </w:r>
      <w:r>
        <w:rPr>
          <w:rFonts w:hint="cs"/>
          <w:rtl/>
        </w:rPr>
        <w:t>ً</w:t>
      </w:r>
      <w:r w:rsidRPr="0071603A">
        <w:rPr>
          <w:rtl/>
        </w:rPr>
        <w:t xml:space="preserve"> لاستيعاب المعرفة وتطبيقها في بيئة العمل الخاصة بكم.</w:t>
      </w:r>
    </w:p>
    <w:p w:rsidR="00651E7A" w:rsidRPr="0071603A" w:rsidRDefault="00651E7A" w:rsidP="00651E7A">
      <w:pPr>
        <w:rPr>
          <w:rtl/>
        </w:rPr>
      </w:pPr>
      <w:r w:rsidRPr="0071603A">
        <w:rPr>
          <w:rtl/>
        </w:rPr>
        <w:t>وفي ختام هذا البرنامج، نود أن نقدم لكم بعض التوصيات الرئيسية التي يمكنكم أن تأخذوها معكم وتطبيقها في مسيرتكم المهنية:</w:t>
      </w:r>
    </w:p>
    <w:p w:rsidR="00651E7A" w:rsidRPr="00651E7A" w:rsidRDefault="00651E7A" w:rsidP="00651E7A">
      <w:pPr>
        <w:pStyle w:val="ListParagraph"/>
        <w:numPr>
          <w:ilvl w:val="0"/>
          <w:numId w:val="39"/>
        </w:numPr>
        <w:jc w:val="both"/>
        <w:rPr>
          <w:rFonts w:ascii="Sakkal Majalla" w:hAnsi="Sakkal Majalla" w:cs="Sakkal Majalla"/>
          <w:sz w:val="34"/>
          <w:szCs w:val="34"/>
          <w:lang w:val="en-GB"/>
        </w:rPr>
      </w:pPr>
      <w:r w:rsidRPr="00651E7A">
        <w:rPr>
          <w:rFonts w:ascii="Sakkal Majalla" w:hAnsi="Sakkal Majalla" w:cs="Sakkal Majalla"/>
          <w:color w:val="168489"/>
          <w:sz w:val="34"/>
          <w:szCs w:val="34"/>
          <w:rtl/>
        </w:rPr>
        <w:t xml:space="preserve">الاستعداد للتغيير: </w:t>
      </w:r>
      <w:r w:rsidRPr="00651E7A">
        <w:rPr>
          <w:rFonts w:ascii="Sakkal Majalla" w:hAnsi="Sakkal Majalla" w:cs="Sakkal Majalla"/>
          <w:sz w:val="34"/>
          <w:szCs w:val="34"/>
          <w:rtl/>
        </w:rPr>
        <w:t>قبل التغييرات، حاول أن تكون واثقاً من قدراتك وتطلعاتك وتتبنى موقفاً إيجابياً تجاه التحولات المستقبلية.</w:t>
      </w:r>
    </w:p>
    <w:p w:rsidR="00651E7A" w:rsidRPr="00651E7A" w:rsidRDefault="00651E7A" w:rsidP="00651E7A">
      <w:pPr>
        <w:pStyle w:val="ListParagraph"/>
        <w:numPr>
          <w:ilvl w:val="0"/>
          <w:numId w:val="39"/>
        </w:numPr>
        <w:jc w:val="both"/>
        <w:rPr>
          <w:rFonts w:ascii="Sakkal Majalla" w:hAnsi="Sakkal Majalla" w:cs="Sakkal Majalla"/>
          <w:sz w:val="34"/>
          <w:szCs w:val="34"/>
          <w:lang w:val="en-GB"/>
        </w:rPr>
      </w:pPr>
      <w:r w:rsidRPr="00651E7A">
        <w:rPr>
          <w:rFonts w:ascii="Sakkal Majalla" w:hAnsi="Sakkal Majalla" w:cs="Sakkal Majalla"/>
          <w:color w:val="168489"/>
          <w:sz w:val="34"/>
          <w:szCs w:val="34"/>
          <w:rtl/>
        </w:rPr>
        <w:t>انشر الوعي:</w:t>
      </w:r>
      <w:r w:rsidRPr="00651E7A">
        <w:rPr>
          <w:rFonts w:ascii="Sakkal Majalla" w:hAnsi="Sakkal Majalla" w:cs="Sakkal Majalla"/>
          <w:sz w:val="34"/>
          <w:szCs w:val="34"/>
          <w:rtl/>
        </w:rPr>
        <w:t xml:space="preserve"> قم بمشاركة المعرفة والمفاهيم التي اكتسبتها في هذا البرنامج مع زملائك في العمل والفريق، وساهم في بناء بيئة عمل تفاعلية ومبتكرة.</w:t>
      </w:r>
    </w:p>
    <w:p w:rsidR="00651E7A" w:rsidRPr="00651E7A" w:rsidRDefault="00651E7A" w:rsidP="00651E7A">
      <w:pPr>
        <w:pStyle w:val="ListParagraph"/>
        <w:numPr>
          <w:ilvl w:val="0"/>
          <w:numId w:val="39"/>
        </w:numPr>
        <w:jc w:val="both"/>
        <w:rPr>
          <w:rFonts w:ascii="Sakkal Majalla" w:hAnsi="Sakkal Majalla" w:cs="Sakkal Majalla"/>
          <w:sz w:val="34"/>
          <w:szCs w:val="34"/>
          <w:rtl/>
        </w:rPr>
      </w:pPr>
      <w:r w:rsidRPr="00651E7A">
        <w:rPr>
          <w:rFonts w:ascii="Sakkal Majalla" w:hAnsi="Sakkal Majalla" w:cs="Sakkal Majalla"/>
          <w:color w:val="168489"/>
          <w:sz w:val="34"/>
          <w:szCs w:val="34"/>
          <w:rtl/>
        </w:rPr>
        <w:t>اطلب المساعدة:</w:t>
      </w:r>
      <w:r w:rsidRPr="00651E7A">
        <w:rPr>
          <w:rFonts w:ascii="Sakkal Majalla" w:hAnsi="Sakkal Majalla" w:cs="Sakkal Majalla"/>
          <w:sz w:val="34"/>
          <w:szCs w:val="34"/>
          <w:rtl/>
        </w:rPr>
        <w:t xml:space="preserve"> في حالة التحديات أو الصعوبات التي قد تواجهك، لا تتردد في طلب المساعدة من زملائك والإدارة. التعاون هو مفتاح للنجاح في إدارة التغيير.</w:t>
      </w:r>
    </w:p>
    <w:p w:rsidR="00651E7A" w:rsidRPr="00651E7A" w:rsidRDefault="00651E7A" w:rsidP="00651E7A">
      <w:pPr>
        <w:pStyle w:val="ListParagraph"/>
        <w:numPr>
          <w:ilvl w:val="0"/>
          <w:numId w:val="39"/>
        </w:numPr>
        <w:jc w:val="both"/>
        <w:rPr>
          <w:rFonts w:ascii="Sakkal Majalla" w:hAnsi="Sakkal Majalla" w:cs="Sakkal Majalla"/>
          <w:sz w:val="34"/>
          <w:szCs w:val="34"/>
          <w:lang w:val="en-GB"/>
        </w:rPr>
      </w:pPr>
      <w:r w:rsidRPr="00651E7A">
        <w:rPr>
          <w:rFonts w:ascii="Sakkal Majalla" w:hAnsi="Sakkal Majalla" w:cs="Sakkal Majalla"/>
          <w:color w:val="168489"/>
          <w:sz w:val="34"/>
          <w:szCs w:val="34"/>
          <w:rtl/>
        </w:rPr>
        <w:t>استمر في التعلّم:</w:t>
      </w:r>
      <w:r w:rsidRPr="00651E7A">
        <w:rPr>
          <w:rFonts w:ascii="Sakkal Majalla" w:hAnsi="Sakkal Majalla" w:cs="Sakkal Majalla"/>
          <w:sz w:val="34"/>
          <w:szCs w:val="34"/>
          <w:rtl/>
        </w:rPr>
        <w:t xml:space="preserve"> اعتبر هذا البرنامج مجرد خطوة أولى في رحلة التعلم المستمر. استمر في توسيع معرفتك وتطوير مهاراتك في مجال إدارة التغيير وتعزيز المرونة النفسية.</w:t>
      </w:r>
    </w:p>
    <w:p w:rsidR="00651E7A" w:rsidRPr="00651E7A" w:rsidRDefault="00651E7A" w:rsidP="00651E7A">
      <w:pPr>
        <w:rPr>
          <w:lang w:val="en-GB"/>
        </w:rPr>
      </w:pPr>
      <w:r w:rsidRPr="0071603A">
        <w:rPr>
          <w:rtl/>
        </w:rPr>
        <w:t>أخيرًا، نتمنى لكم التوفيق والنجاح في مسيرتكم المهنية وحياتكم الشخصية. نأمل أن تستفيدوا من الأدوات والمفاهيم التي تعلمتموها في هذا البرنامج وأن تطبقوها بفعا</w:t>
      </w:r>
      <w:r>
        <w:rPr>
          <w:rFonts w:hint="cs"/>
          <w:rtl/>
        </w:rPr>
        <w:t>لية. اعتبرو</w:t>
      </w:r>
      <w:r w:rsidRPr="0071603A">
        <w:rPr>
          <w:rtl/>
        </w:rPr>
        <w:t>ا أنكم الآن مجهزون بمهارات قوية لمواجهة التحديات وتحقيق النجاح في بيئة العمل المتغيرة بسلاسة وثقة.</w:t>
      </w:r>
    </w:p>
    <w:p w:rsidR="00651E7A" w:rsidRPr="0071603A" w:rsidRDefault="00651E7A" w:rsidP="00651E7A">
      <w:pPr>
        <w:rPr>
          <w:rtl/>
        </w:rPr>
      </w:pPr>
      <w:r w:rsidRPr="0071603A">
        <w:rPr>
          <w:rtl/>
        </w:rPr>
        <w:t>شكرا</w:t>
      </w:r>
      <w:r>
        <w:rPr>
          <w:rFonts w:hint="cs"/>
          <w:rtl/>
        </w:rPr>
        <w:t>ً</w:t>
      </w:r>
      <w:r w:rsidRPr="0071603A">
        <w:rPr>
          <w:rtl/>
        </w:rPr>
        <w:t xml:space="preserve"> لكم مرة أخرى على مشاركتكم الفاعلة وروح التعاون. نأمل أن تظل ذكرى هذا البرنامج التدريبي حافلة بالإلهام والتحفيز بالنسبة لكم.</w:t>
      </w:r>
    </w:p>
    <w:p w:rsidR="00651E7A" w:rsidRPr="0071603A" w:rsidRDefault="00651E7A" w:rsidP="00651E7A">
      <w:pPr>
        <w:rPr>
          <w:rtl/>
        </w:rPr>
      </w:pPr>
      <w:r w:rsidRPr="0071603A">
        <w:rPr>
          <w:rtl/>
        </w:rPr>
        <w:lastRenderedPageBreak/>
        <w:t>في حالة الاستفسارات أو الاحتياجات المستقبلية، لا تترددوا في التواصل معنا. سنكون سعداء لمساعدتكم في أي وقت.</w:t>
      </w:r>
    </w:p>
    <w:p w:rsidR="00651E7A" w:rsidRPr="0071603A" w:rsidRDefault="00651E7A" w:rsidP="00651E7A">
      <w:pPr>
        <w:rPr>
          <w:rtl/>
        </w:rPr>
      </w:pPr>
      <w:r w:rsidRPr="0071603A">
        <w:rPr>
          <w:rtl/>
        </w:rPr>
        <w:t>مع خالص التمنيات بالتوفيق والنجاح</w:t>
      </w:r>
      <w:r>
        <w:rPr>
          <w:rFonts w:hint="cs"/>
          <w:rtl/>
        </w:rPr>
        <w:t>.</w:t>
      </w:r>
    </w:p>
    <w:p w:rsidR="00651E7A" w:rsidRDefault="00651E7A" w:rsidP="00651E7A">
      <w:pPr>
        <w:rPr>
          <w:rtl/>
        </w:rPr>
      </w:pPr>
      <w:r w:rsidRPr="0071603A">
        <w:rPr>
          <w:rtl/>
        </w:rPr>
        <w:t>فريق برنامج "إدارة التغيير وتعزيز المرونة النفسية في بيئة العمل"</w:t>
      </w:r>
    </w:p>
    <w:p w:rsidR="00337FA6" w:rsidRDefault="00337FA6" w:rsidP="00651E7A">
      <w:pPr>
        <w:spacing w:after="160" w:line="259" w:lineRule="auto"/>
        <w:rPr>
          <w:b/>
          <w:bCs/>
          <w:sz w:val="36"/>
          <w:szCs w:val="36"/>
        </w:rPr>
      </w:pPr>
    </w:p>
    <w:p w:rsidR="00337FA6" w:rsidRDefault="00337FA6" w:rsidP="009F5DE0">
      <w:pPr>
        <w:spacing w:after="160" w:line="259" w:lineRule="auto"/>
        <w:jc w:val="center"/>
        <w:rPr>
          <w:b/>
          <w:bCs/>
          <w:sz w:val="36"/>
          <w:szCs w:val="36"/>
          <w:lang w:bidi="ar-SY"/>
        </w:rPr>
      </w:pPr>
    </w:p>
    <w:p w:rsidR="009F5DE0" w:rsidRDefault="00337FA6" w:rsidP="00337FA6">
      <w:pPr>
        <w:bidi w:val="0"/>
        <w:spacing w:after="160" w:line="259" w:lineRule="auto"/>
        <w:jc w:val="center"/>
        <w:rPr>
          <w:b/>
          <w:bCs/>
          <w:sz w:val="36"/>
          <w:szCs w:val="36"/>
          <w:lang w:bidi="ar-SY"/>
        </w:rPr>
      </w:pPr>
      <w:r>
        <w:rPr>
          <w:noProof/>
        </w:rPr>
        <w:drawing>
          <wp:inline distT="0" distB="0" distL="0" distR="0" wp14:anchorId="26925E15" wp14:editId="7B04441E">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29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r>
        <w:rPr>
          <w:b/>
          <w:bCs/>
          <w:sz w:val="36"/>
          <w:szCs w:val="36"/>
          <w:rtl/>
          <w:lang w:bidi="ar-SY"/>
        </w:rPr>
        <w:br w:type="page"/>
      </w: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1338CC" w:rsidRPr="00ED3796" w:rsidRDefault="001338CC"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9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Group 45" o:spid="_x0000_s2903"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">
                <v:shape id="TextBox 65" o:spid="_x0000_s2904"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1338CC" w:rsidRPr="00ED3796" w:rsidRDefault="001338CC"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905"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297"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98">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342815F6" wp14:editId="59EE67A3">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1338CC" w:rsidRDefault="001338CC"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id="_x0000_s290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">
                <v:rect id="Rectangle 388507707" o:spid="_x0000_s290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D8sA&#10;AADiAAAADwAAAGRycy9kb3ducmV2LnhtbESPQUvDQBSE70L/w/IK3uyukSZp7LZIoeilB2sQvL1m&#10;n0kw+zZmt038925B8DjMzDfMejvZTlxo8K1jDfcLBYK4cqblWkP5tr/LQfiAbLBzTBp+yMN2M7tZ&#10;Y2HcyK90OYZaRAj7AjU0IfSFlL5qyKJfuJ44ep9usBiiHGppBhwj3HYyUSqVFluOCw32tGuo+jqe&#10;rYaknJbJeNiv3j/K07NKz9+7hFKtb+fT0yOIQFP4D/+1X4yGhzxfqixTGVwvxTs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Raj4PywAAAOIAAAAPAAAAAAAAAAAAAAAAAJgC&#10;AABkcnMvZG93bnJldi54bWxQSwUGAAAAAAQABAD1AAAAkAMAAAAA&#10;" fillcolor="#f2f2f2 [3052]" stroked="f" strokeweight="1pt"/>
                <v:rect id="Rectangle 388507708" o:spid="_x0000_s290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IysgA&#10;AADiAAAADwAAAGRycy9kb3ducmV2LnhtbERPz2vCMBS+D/wfwhN2GTOxY7N0RtHCYCfZnHh+NM+m&#10;s3kpTdR2f/1yGOz48f1ergfXiiv1ofGsYT5TIIgrbxquNRy+3h5zECEiG2w9k4aRAqxXk7slFsbf&#10;+JOu+1iLFMKhQA02xq6QMlSWHIaZ74gTd/K9w5hgX0vT4y2Fu1ZmSr1Ihw2nBosdlZaq8/7iNPzY&#10;j6wsx905zh824/f24I5+l2l9Px02ryAiDfFf/Od+Nxqe8vxZLRYqbU6X0h2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8MjKyAAAAOIAAAAPAAAAAAAAAAAAAAAAAJgCAABk&#10;cnMvZG93bnJldi54bWxQSwUGAAAAAAQABAD1AAAAjQMAAAAA&#10;" fillcolor="#168489" stroked="f" strokeweight="1pt"/>
                <v:shape id="TextBox 7" o:spid="_x0000_s290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FWMkA&#10;AADiAAAADwAAAGRycy9kb3ducmV2LnhtbESPT2vCQBTE70K/w/IK3nS3tdaYukpRBE9K0z/Q2yP7&#10;TEKzb0N2Nem3dwXB4zAzv2EWq97W4kytrxxreBorEMS5MxUXGr4+t6MEhA/IBmvHpOGfPKyWD4MF&#10;psZ1/EHnLBQiQtinqKEMoUml9HlJFv3YNcTRO7rWYoiyLaRpsYtwW8tnpV6lxYrjQokNrUvK/7KT&#10;1fC9P/7+vKhDsbHTpnO9kmznUuvhY//+BiJQH+7hW3tnNEySZKpmMzWH66V4B+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dFWMkAAADiAAAADwAAAAAAAAAAAAAAAACYAgAA&#10;ZHJzL2Rvd25yZXYueG1sUEsFBgAAAAAEAAQA9QAAAI4DAAAAAA==&#10;" filled="f" stroked="f">
                  <v:textbox>
                    <w:txbxContent>
                      <w:p w:rsidR="001338CC" w:rsidRDefault="001338CC"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wrap anchorx="page"/>
                <w10:anchorlock/>
              </v:group>
            </w:pict>
          </mc:Fallback>
        </mc:AlternateContent>
      </w:r>
    </w:p>
    <w:p w:rsidR="00184A2C" w:rsidRPr="00D60F54" w:rsidRDefault="00184A2C" w:rsidP="00184A2C">
      <w:r w:rsidRPr="00D60F54">
        <w:rPr>
          <w:rtl/>
        </w:rPr>
        <w:t>1. الغامدي، سعيد بن فايز. (2023). *إدارة التغيير التنظيمي: استراتيجيات وتطبيقات عملية*. الرياض، المملكة العربية السعودية: مكتبة الرشد.</w:t>
      </w:r>
    </w:p>
    <w:p w:rsidR="00184A2C" w:rsidRPr="00D60F54" w:rsidRDefault="00184A2C" w:rsidP="00184A2C">
      <w:r w:rsidRPr="00D60F54">
        <w:rPr>
          <w:rtl/>
        </w:rPr>
        <w:t>2. عبد الرحمن، هناء محمد. (2022). *المرونة النفسية في بيئة العمل: دليل عملي للمؤسسات والأفراد*. القاهرة، مصر: دار النهضة العربية.</w:t>
      </w:r>
    </w:p>
    <w:p w:rsidR="00184A2C" w:rsidRPr="00D60F54" w:rsidRDefault="00184A2C" w:rsidP="00184A2C">
      <w:r w:rsidRPr="00D60F54">
        <w:rPr>
          <w:rtl/>
        </w:rPr>
        <w:t>3. الشمري، فهد بن محمد، والعنزي، سعد علي. (2024). *دور إدارة الموارد البشرية في قيادة التغيير المؤسسي*. عمّان، الأردن: دار وائل للنشر والتوزيع.</w:t>
      </w:r>
    </w:p>
    <w:p w:rsidR="00184A2C" w:rsidRPr="00D60F54" w:rsidRDefault="00184A2C" w:rsidP="00184A2C">
      <w:r w:rsidRPr="00D60F54">
        <w:rPr>
          <w:rtl/>
        </w:rPr>
        <w:t>4. المطيري، بدر ناصر. (2023). *التكيف مع التغيير التنظيمي: دراسات حالة من المؤسسات الخليجية*. الكويت: مكتبة الفلاح للنشر والتوزيع.</w:t>
      </w:r>
    </w:p>
    <w:p w:rsidR="008741E1" w:rsidRPr="00184A2C" w:rsidRDefault="00184A2C" w:rsidP="00184A2C">
      <w:r w:rsidRPr="00D60F54">
        <w:rPr>
          <w:rtl/>
        </w:rPr>
        <w:t>5. زهران، سناء محمد. (2022). *الصحة النفسية المهنية: استراتيجيات لبناء بيئة عمل داعمة*. الإسكندرية، مصر: دار المعرفة الجامعية.</w:t>
      </w: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184A2C">
      <w:pP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184A2C">
      <w:pP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4C5E934D" wp14:editId="4A2F18D0">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5C1365">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0ABB" w:rsidRDefault="00230ABB" w:rsidP="00F53D08">
      <w:pPr>
        <w:spacing w:line="240" w:lineRule="auto"/>
      </w:pPr>
      <w:r>
        <w:separator/>
      </w:r>
    </w:p>
  </w:endnote>
  <w:endnote w:type="continuationSeparator" w:id="0">
    <w:p w:rsidR="00230ABB" w:rsidRDefault="00230ABB"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8CC" w:rsidRPr="00E42DAD" w:rsidRDefault="001338CC" w:rsidP="00E42DAD">
    <w:pPr>
      <w:pStyle w:val="Footer"/>
      <w:bidi w:val="0"/>
      <w:spacing w:after="240"/>
      <w:rPr>
        <w:rFonts w:ascii="Adobe Arabic" w:hAnsi="Adobe Arabic" w:cs="Adobe Arabic"/>
        <w:color w:val="168489"/>
        <w:sz w:val="44"/>
        <w:szCs w:val="44"/>
      </w:rPr>
    </w:pPr>
    <w:r w:rsidRPr="001338CC">
      <w:rPr>
        <w:color w:val="FFFFFF" w:themeColor="background1"/>
        <w:sz w:val="40"/>
        <w:szCs w:val="40"/>
      </w:rPr>
      <mc:AlternateContent>
        <mc:Choice Requires="wps">
          <w:drawing>
            <wp:anchor distT="0" distB="0" distL="114300" distR="114300" simplePos="0" relativeHeight="251850751" behindDoc="0" locked="0" layoutInCell="1" allowOverlap="1" wp14:anchorId="4690B6FB" wp14:editId="38C89A91">
              <wp:simplePos x="0" y="0"/>
              <wp:positionH relativeFrom="column">
                <wp:posOffset>4352925</wp:posOffset>
              </wp:positionH>
              <wp:positionV relativeFrom="paragraph">
                <wp:posOffset>367030</wp:posOffset>
              </wp:positionV>
              <wp:extent cx="1647825" cy="304800"/>
              <wp:effectExtent l="0" t="0" r="0" b="0"/>
              <wp:wrapNone/>
              <wp:docPr id="10" name="مستطيل 2"/>
              <wp:cNvGraphicFramePr/>
              <a:graphic xmlns:a="http://schemas.openxmlformats.org/drawingml/2006/main">
                <a:graphicData uri="http://schemas.microsoft.com/office/word/2010/wordprocessingShape">
                  <wps:wsp>
                    <wps:cNvSpPr/>
                    <wps:spPr>
                      <a:xfrm>
                        <a:off x="0" y="0"/>
                        <a:ext cx="16478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1338CC" w:rsidRPr="00F8674D" w:rsidRDefault="001338CC" w:rsidP="001338CC">
                          <w:pPr>
                            <w:bidi w:val="0"/>
                            <w:spacing w:line="240" w:lineRule="auto"/>
                            <w:jc w:val="center"/>
                            <w:rPr>
                              <w:rFonts w:ascii="Sakkal Majalla" w:hAnsi="Sakkal Majalla"/>
                            </w:rPr>
                          </w:pPr>
                          <w:hyperlink r:id="rId1" w:history="1">
                            <w:r w:rsidRPr="00A12A1D">
                              <w:rPr>
                                <w:rStyle w:val="Header"/>
                                <w:rFonts w:ascii="Sakkal Majalla" w:hAnsi="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913" style="position:absolute;left:0;text-align:left;margin-left:342.75pt;margin-top:28.9pt;width:129.75pt;height:24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" filled="f" stroked="f" strokeweight="1pt">
              <v:textbox>
                <w:txbxContent>
                  <w:p w:rsidR="001338CC" w:rsidRPr="00F8674D" w:rsidRDefault="001338CC" w:rsidP="001338CC">
                    <w:pPr>
                      <w:bidi w:val="0"/>
                      <w:spacing w:line="240" w:lineRule="auto"/>
                      <w:jc w:val="center"/>
                      <w:rPr>
                        <w:rFonts w:ascii="Sakkal Majalla" w:hAnsi="Sakkal Majalla"/>
                      </w:rPr>
                    </w:pPr>
                    <w:hyperlink r:id="rId2" w:history="1">
                      <w:r w:rsidRPr="00A12A1D">
                        <w:rPr>
                          <w:rStyle w:val="Header"/>
                          <w:rFonts w:ascii="Sakkal Majalla" w:hAnsi="Sakkal Majalla"/>
                        </w:rPr>
                        <w:t>www.dawliatraining.com</w:t>
                      </w:r>
                    </w:hyperlink>
                  </w:p>
                </w:txbxContent>
              </v:textbox>
            </v:rect>
          </w:pict>
        </mc:Fallback>
      </mc:AlternateContent>
    </w:r>
    <w:r w:rsidRPr="001338CC">
      <w:rPr>
        <w:color w:val="FFFFFF" w:themeColor="background1"/>
        <w:sz w:val="40"/>
        <w:szCs w:val="40"/>
      </w:rPr>
      <mc:AlternateContent>
        <mc:Choice Requires="wps">
          <w:drawing>
            <wp:anchor distT="0" distB="0" distL="114300" distR="114300" simplePos="0" relativeHeight="251849727" behindDoc="0" locked="0" layoutInCell="1" allowOverlap="1" wp14:anchorId="02DE8F49" wp14:editId="2F2B987F">
              <wp:simplePos x="0" y="0"/>
              <wp:positionH relativeFrom="column">
                <wp:posOffset>4363085</wp:posOffset>
              </wp:positionH>
              <wp:positionV relativeFrom="paragraph">
                <wp:posOffset>188757</wp:posOffset>
              </wp:positionV>
              <wp:extent cx="1562100" cy="247650"/>
              <wp:effectExtent l="0" t="0" r="0" b="0"/>
              <wp:wrapNone/>
              <wp:docPr id="6"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338CC" w:rsidRPr="00290E2B" w:rsidRDefault="001338CC" w:rsidP="001338CC">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914" type="#_x0000_t202" style="position:absolute;left:0;text-align:left;margin-left:343.55pt;margin-top:14.85pt;width:123pt;height:19.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" filled="f" stroked="f" strokeweight=".5pt">
              <v:textbox>
                <w:txbxContent>
                  <w:p w:rsidR="001338CC" w:rsidRPr="00290E2B" w:rsidRDefault="001338CC" w:rsidP="001338CC">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E42DAD">
      <w:rPr>
        <w:noProof/>
        <w:sz w:val="40"/>
        <w:szCs w:val="40"/>
      </w:rPr>
      <mc:AlternateContent>
        <mc:Choice Requires="wpg">
          <w:drawing>
            <wp:anchor distT="0" distB="0" distL="114300" distR="114300" simplePos="0" relativeHeight="251845631" behindDoc="0" locked="0" layoutInCell="1" allowOverlap="1" wp14:anchorId="368603BA" wp14:editId="4E49BAE8">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877DDE3"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Pr="00E42DAD">
          <w:rPr>
            <w:rFonts w:ascii="Adobe Arabic" w:hAnsi="Adobe Arabic" w:cs="Adobe Arabic"/>
            <w:color w:val="168489"/>
            <w:sz w:val="44"/>
            <w:szCs w:val="44"/>
          </w:rPr>
          <w:fldChar w:fldCharType="begin"/>
        </w:r>
        <w:r w:rsidRPr="00E42DAD">
          <w:rPr>
            <w:rFonts w:ascii="Adobe Arabic" w:hAnsi="Adobe Arabic" w:cs="Adobe Arabic"/>
            <w:color w:val="168489"/>
            <w:sz w:val="44"/>
            <w:szCs w:val="44"/>
          </w:rPr>
          <w:instrText>PAGE   \* MERGEFORMAT</w:instrText>
        </w:r>
        <w:r w:rsidRPr="00E42DAD">
          <w:rPr>
            <w:rFonts w:ascii="Adobe Arabic" w:hAnsi="Adobe Arabic" w:cs="Adobe Arabic"/>
            <w:color w:val="168489"/>
            <w:sz w:val="44"/>
            <w:szCs w:val="44"/>
          </w:rPr>
          <w:fldChar w:fldCharType="separate"/>
        </w:r>
        <w:r w:rsidR="006E6B68" w:rsidRPr="006E6B68">
          <w:rPr>
            <w:rFonts w:ascii="Adobe Arabic" w:hAnsi="Adobe Arabic" w:cs="Adobe Arabic"/>
            <w:noProof/>
            <w:color w:val="168489"/>
            <w:sz w:val="44"/>
            <w:szCs w:val="44"/>
            <w:lang w:val="ar-SA"/>
          </w:rPr>
          <w:t>66</w:t>
        </w:r>
        <w:r w:rsidRPr="00E42DAD">
          <w:rPr>
            <w:rFonts w:ascii="Adobe Arabic" w:hAnsi="Adobe Arabic" w:cs="Adobe Arabic"/>
            <w:color w:val="168489"/>
            <w:sz w:val="44"/>
            <w:szCs w:val="44"/>
          </w:rPr>
          <w:fldChar w:fldCharType="end"/>
        </w:r>
      </w:sdtContent>
    </w:sdt>
  </w:p>
  <w:p w:rsidR="001338CC" w:rsidRDefault="001338CC">
    <w:pPr>
      <w:pStyle w:val="Footer"/>
      <w:rPr>
        <w:rFonts w:hint="cs"/>
        <w:lang w:bidi="ar-JO"/>
      </w:rPr>
    </w:pPr>
    <w:r>
      <w:rPr>
        <w:rFonts w:ascii="Sakkal Majalla" w:hAnsi="Sakkal Majalla"/>
        <w:b/>
        <w:bCs/>
        <w:noProof/>
        <w:color w:val="002060"/>
        <w:sz w:val="34"/>
        <w:rtl/>
      </w:rPr>
      <mc:AlternateContent>
        <mc:Choice Requires="wps">
          <w:drawing>
            <wp:anchor distT="0" distB="0" distL="114300" distR="114300" simplePos="0" relativeHeight="251852799" behindDoc="0" locked="0" layoutInCell="1" allowOverlap="1" wp14:anchorId="5DEEB48F" wp14:editId="2991B1EF">
              <wp:simplePos x="0" y="0"/>
              <wp:positionH relativeFrom="column">
                <wp:posOffset>-314325</wp:posOffset>
              </wp:positionH>
              <wp:positionV relativeFrom="paragraph">
                <wp:posOffset>73187</wp:posOffset>
              </wp:positionV>
              <wp:extent cx="2374265" cy="1402715"/>
              <wp:effectExtent l="0" t="0" r="0" b="0"/>
              <wp:wrapNone/>
              <wp:docPr id="5"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338CC" w:rsidRPr="00DC31A5" w:rsidRDefault="001338CC" w:rsidP="001338C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1338CC" w:rsidRPr="00DC31A5" w:rsidRDefault="001338CC" w:rsidP="001338CC">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1338CC" w:rsidRPr="00DC31A5" w:rsidRDefault="001338CC" w:rsidP="001338CC">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1338CC" w:rsidRPr="00DC31A5" w:rsidRDefault="001338CC" w:rsidP="001338CC">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1338CC" w:rsidRDefault="001338CC" w:rsidP="001338CC">
                          <w:pPr>
                            <w:spacing w:line="240" w:lineRule="auto"/>
                            <w:jc w:val="center"/>
                            <w:rPr>
                              <w:rFonts w:ascii="Sakkal Majalla" w:hAnsi="Sakkal Majalla"/>
                              <w:b/>
                              <w:bCs/>
                              <w:rtl/>
                            </w:rPr>
                          </w:pPr>
                          <w:r w:rsidRPr="00DC31A5">
                            <w:rPr>
                              <w:rFonts w:ascii="Sakkal Majalla" w:hAnsi="Sakkal Majalla"/>
                              <w:b/>
                              <w:bCs/>
                            </w:rPr>
                            <w:t>00962779222666</w:t>
                          </w:r>
                        </w:p>
                        <w:p w:rsidR="001338CC" w:rsidRPr="00DC31A5" w:rsidRDefault="001338CC" w:rsidP="001338C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915" style="position:absolute;left:0;text-align:left;margin-left:-24.75pt;margin-top:5.75pt;width:186.95pt;height:110.4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8uV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" filled="f" stroked="f" strokeweight="1pt">
              <v:textbox>
                <w:txbxContent>
                  <w:p w:rsidR="001338CC" w:rsidRPr="00DC31A5" w:rsidRDefault="001338CC" w:rsidP="001338C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1338CC" w:rsidRPr="00DC31A5" w:rsidRDefault="001338CC" w:rsidP="001338CC">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1338CC" w:rsidRPr="00DC31A5" w:rsidRDefault="001338CC" w:rsidP="001338CC">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1338CC" w:rsidRPr="00DC31A5" w:rsidRDefault="001338CC" w:rsidP="001338CC">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1338CC" w:rsidRDefault="001338CC" w:rsidP="001338CC">
                    <w:pPr>
                      <w:spacing w:line="240" w:lineRule="auto"/>
                      <w:jc w:val="center"/>
                      <w:rPr>
                        <w:rFonts w:ascii="Sakkal Majalla" w:hAnsi="Sakkal Majalla"/>
                        <w:b/>
                        <w:bCs/>
                        <w:rtl/>
                      </w:rPr>
                    </w:pPr>
                    <w:r w:rsidRPr="00DC31A5">
                      <w:rPr>
                        <w:rFonts w:ascii="Sakkal Majalla" w:hAnsi="Sakkal Majalla"/>
                        <w:b/>
                        <w:bCs/>
                      </w:rPr>
                      <w:t>00962779222666</w:t>
                    </w:r>
                  </w:p>
                  <w:p w:rsidR="001338CC" w:rsidRPr="00DC31A5" w:rsidRDefault="001338CC" w:rsidP="001338C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8CC" w:rsidRDefault="001338C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0ABB" w:rsidRDefault="00230ABB" w:rsidP="00F53D08">
      <w:pPr>
        <w:spacing w:line="240" w:lineRule="auto"/>
      </w:pPr>
      <w:r>
        <w:separator/>
      </w:r>
    </w:p>
  </w:footnote>
  <w:footnote w:type="continuationSeparator" w:id="0">
    <w:p w:rsidR="00230ABB" w:rsidRDefault="00230ABB"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8CC" w:rsidRDefault="001338CC">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8CC" w:rsidRPr="00715D92" w:rsidRDefault="001338CC"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614881592" name="شكل حر 76990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338CC" w:rsidRDefault="001338CC" w:rsidP="00E42DAD">
                            <w:pPr>
                              <w:spacing w:after="240"/>
                              <w:jc w:val="center"/>
                              <w:rPr>
                                <w:rFonts w:eastAsia="Calibri" w:hAnsi="Sakkal Majalla"/>
                                <w:color w:val="FFFFFF"/>
                                <w:kern w:val="24"/>
                                <w:sz w:val="36"/>
                                <w:szCs w:val="36"/>
                                <w:lang w:bidi="ar-SY"/>
                              </w:rPr>
                            </w:pPr>
                            <w:r w:rsidRPr="00542F3B">
                              <w:rPr>
                                <w:rFonts w:eastAsia="Calibri" w:hAnsi="Sakkal Majalla"/>
                                <w:color w:val="FFFFFF"/>
                                <w:kern w:val="24"/>
                                <w:sz w:val="36"/>
                                <w:szCs w:val="36"/>
                                <w:rtl/>
                                <w:lang w:bidi="ar-SY"/>
                              </w:rPr>
                              <w:t xml:space="preserve">إدارة التغيير وتعزيز المرونة النفسيّة في بيئة العمل </w:t>
                            </w:r>
                            <w:r>
                              <w:rPr>
                                <w:rFonts w:eastAsia="Calibri" w:hAnsi="Sakkal Majalla" w:hint="cs"/>
                                <w:color w:val="FFFFFF"/>
                                <w:kern w:val="24"/>
                                <w:sz w:val="36"/>
                                <w:szCs w:val="36"/>
                                <w:rtl/>
                                <w:lang w:bidi="ar-SY"/>
                              </w:rPr>
                              <w:t>-</w:t>
                            </w:r>
                            <w:r>
                              <w:rPr>
                                <w:rFonts w:eastAsia="Calibri" w:hAnsi="Sakkal Majalla"/>
                                <w:color w:val="FFFFFF"/>
                                <w:kern w:val="24"/>
                                <w:sz w:val="36"/>
                                <w:szCs w:val="36"/>
                                <w:rtl/>
                                <w:lang w:bidi="ar-SY"/>
                              </w:rPr>
                              <w:t xml:space="preserve"> دليل الم</w:t>
                            </w:r>
                            <w:r>
                              <w:rPr>
                                <w:rFonts w:eastAsia="Calibri" w:hAnsi="Sakkal Majalla" w:hint="cs"/>
                                <w:color w:val="FFFFFF"/>
                                <w:kern w:val="24"/>
                                <w:sz w:val="36"/>
                                <w:szCs w:val="36"/>
                                <w:rtl/>
                                <w:lang w:bidi="ar-SY"/>
                              </w:rPr>
                              <w:t>ت</w:t>
                            </w:r>
                            <w:r>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64027469" name="شكل حر 76990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8" o:spid="_x0000_s2910"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">
              <v:shape id="شكل حر 769906" o:spid="_x0000_s2911"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aEsoA&#10;AADiAAAADwAAAGRycy9kb3ducmV2LnhtbESPwWrDMBBE74X+g9hCb43s0BrHjRJCiKGQHprEhxwX&#10;ayubWCsjqYn791Wh0OMwM2+Y5Xqyg7iSD71jBfksA0HcOt2zUdCc6qcSRIjIGgfHpOCbAqxX93dL&#10;rLS78YGux2hEgnCoUEEX41hJGdqOLIaZG4mT9+m8xZikN1J7vCW4HeQ8ywppsee00OFI247ay/HL&#10;KsDdvjnXTTkUclGbd292/f7jotTjw7R5BRFpiv/hv/abVlDkz2WZvyzm8Hsp3Q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jGhLKAAAA4gAAAA8AAAAAAAAAAAAAAAAAmAIA&#10;AGRycy9kb3ducmV2LnhtbFBLBQYAAAAABAAEAPUAAACPAw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rsidR="001338CC" w:rsidRDefault="001338CC" w:rsidP="00E42DAD">
                      <w:pPr>
                        <w:spacing w:after="240"/>
                        <w:jc w:val="center"/>
                        <w:rPr>
                          <w:rFonts w:eastAsia="Calibri" w:hAnsi="Sakkal Majalla"/>
                          <w:color w:val="FFFFFF"/>
                          <w:kern w:val="24"/>
                          <w:sz w:val="36"/>
                          <w:szCs w:val="36"/>
                          <w:lang w:bidi="ar-SY"/>
                        </w:rPr>
                      </w:pPr>
                      <w:r w:rsidRPr="00542F3B">
                        <w:rPr>
                          <w:rFonts w:eastAsia="Calibri" w:hAnsi="Sakkal Majalla"/>
                          <w:color w:val="FFFFFF"/>
                          <w:kern w:val="24"/>
                          <w:sz w:val="36"/>
                          <w:szCs w:val="36"/>
                          <w:rtl/>
                          <w:lang w:bidi="ar-SY"/>
                        </w:rPr>
                        <w:t xml:space="preserve">إدارة التغيير وتعزيز المرونة النفسيّة في بيئة العمل </w:t>
                      </w:r>
                      <w:r>
                        <w:rPr>
                          <w:rFonts w:eastAsia="Calibri" w:hAnsi="Sakkal Majalla" w:hint="cs"/>
                          <w:color w:val="FFFFFF"/>
                          <w:kern w:val="24"/>
                          <w:sz w:val="36"/>
                          <w:szCs w:val="36"/>
                          <w:rtl/>
                          <w:lang w:bidi="ar-SY"/>
                        </w:rPr>
                        <w:t>-</w:t>
                      </w:r>
                      <w:r>
                        <w:rPr>
                          <w:rFonts w:eastAsia="Calibri" w:hAnsi="Sakkal Majalla"/>
                          <w:color w:val="FFFFFF"/>
                          <w:kern w:val="24"/>
                          <w:sz w:val="36"/>
                          <w:szCs w:val="36"/>
                          <w:rtl/>
                          <w:lang w:bidi="ar-SY"/>
                        </w:rPr>
                        <w:t xml:space="preserve"> دليل الم</w:t>
                      </w:r>
                      <w:r>
                        <w:rPr>
                          <w:rFonts w:eastAsia="Calibri" w:hAnsi="Sakkal Majalla" w:hint="cs"/>
                          <w:color w:val="FFFFFF"/>
                          <w:kern w:val="24"/>
                          <w:sz w:val="36"/>
                          <w:szCs w:val="36"/>
                          <w:rtl/>
                          <w:lang w:bidi="ar-SY"/>
                        </w:rPr>
                        <w:t>ت</w:t>
                      </w:r>
                      <w:r>
                        <w:rPr>
                          <w:rFonts w:eastAsia="Calibri" w:hAnsi="Sakkal Majalla"/>
                          <w:color w:val="FFFFFF"/>
                          <w:kern w:val="24"/>
                          <w:sz w:val="36"/>
                          <w:szCs w:val="36"/>
                          <w:rtl/>
                          <w:lang w:bidi="ar-SY"/>
                        </w:rPr>
                        <w:t>درب</w:t>
                      </w:r>
                    </w:p>
                  </w:txbxContent>
                </v:textbox>
              </v:shape>
              <v:shape id="شكل حر 769907" o:spid="_x0000_s2912" style="position:absolute;top:4267;width:80450;height:1609;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7v8wA&#10;AADiAAAADwAAAGRycy9kb3ducmV2LnhtbESPQWvCQBSE7wX/w/IEb3Wjhlijq5SitKWCVHvo8Zl9&#10;JrHZtyG7auyvdwsFj8PMfMPMFq2pxJkaV1pWMOhHIIgzq0vOFXztVo9PIJxH1lhZJgVXcrCYdx5m&#10;mGp74U86b30uAoRdigoK7+tUSpcVZND1bU0cvINtDPogm1zqBi8Bbio5jKJEGiw5LBRY00tB2c/2&#10;ZBRsyvffg1t/rJbx+HX0fZWb495LpXrd9nkKwlPr7+H/9ptWMEriaDiOkwn8XQp3QM5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Y7v8wAAADiAAAADwAAAAAAAAAAAAAAAACY&#10;AgAAZHJzL2Rvd25yZXYueG1sUEsFBgAAAAAEAAQA9QAAAJEDA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8CC" w:rsidRDefault="001338CC"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7" type="#_x0000_t75" style="width:205.1pt;height:205.1pt;visibility:visible;mso-wrap-style:square" o:bullet="t">
        <v:imagedata r:id="rId1" o:title=""/>
      </v:shape>
    </w:pict>
  </w:numPicBullet>
  <w:numPicBullet w:numPicBulletId="1">
    <w:pict>
      <v:shape id="_x0000_i1148" type="#_x0000_t75" style="width:384.3pt;height:384.3pt;visibility:visible;mso-wrap-style:square" o:bullet="t">
        <v:imagedata r:id="rId2" o:title=""/>
      </v:shape>
    </w:pict>
  </w:numPicBullet>
  <w:numPicBullet w:numPicBulletId="2">
    <w:pict>
      <v:shape id="_x0000_i1149" type="#_x0000_t75" style="width:1in;height:1in;visibility:visible;mso-wrap-style:square" o:bullet="t">
        <v:imagedata r:id="rId3" o:title=""/>
      </v:shape>
    </w:pict>
  </w:numPicBullet>
  <w:numPicBullet w:numPicBulletId="3">
    <w:pict>
      <v:shape id="_x0000_i1150" type="#_x0000_t75" style="width:384.3pt;height:384.3pt;visibility:visible;mso-wrap-style:square" o:bullet="t">
        <v:imagedata r:id="rId4" o:title=""/>
      </v:shape>
    </w:pict>
  </w:numPicBullet>
  <w:numPicBullet w:numPicBulletId="4">
    <w:pict>
      <v:shape id="_x0000_i1151" type="#_x0000_t75" style="width:409.4pt;height:409.4pt;visibility:visible;mso-wrap-style:square" o:bullet="t">
        <v:imagedata r:id="rId5" o:title=""/>
      </v:shape>
    </w:pict>
  </w:numPicBullet>
  <w:numPicBullet w:numPicBulletId="5">
    <w:pict>
      <v:shape id="_x0000_i1152" type="#_x0000_t75" style="width:47.7pt;height:47.7pt;visibility:visible;mso-wrap-style:square" o:bullet="t">
        <v:imagedata r:id="rId6" o:title=""/>
      </v:shape>
    </w:pict>
  </w:numPicBullet>
  <w:numPicBullet w:numPicBulletId="6">
    <w:pict>
      <v:shape id="_x0000_i1153" type="#_x0000_t75" alt="Back in time" style="width:20.1pt;height:20.1pt;visibility:visible;mso-wrap-style:square" o:bullet="t">
        <v:imagedata r:id="rId7" o:title="Back in time"/>
        <o:lock v:ext="edit" aspectratio="f"/>
      </v:shape>
    </w:pict>
  </w:numPicBullet>
  <w:numPicBullet w:numPicBulletId="7">
    <w:pict>
      <v:shape id="_x0000_i1154" type="#_x0000_t75" alt="Back in time" style="width:22.6pt;height:22.6pt;visibility:visible;mso-wrap-style:square" o:bullet="t">
        <v:imagedata r:id="rId8" o:title="Back in time"/>
        <o:lock v:ext="edit" aspectratio="f"/>
      </v:shape>
    </w:pict>
  </w:numPicBullet>
  <w:abstractNum w:abstractNumId="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9F47B5B"/>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nsid w:val="0CD86BA6"/>
    <w:multiLevelType w:val="hybridMultilevel"/>
    <w:tmpl w:val="0EB0BB66"/>
    <w:lvl w:ilvl="0" w:tplc="42D8C848">
      <w:start w:val="8"/>
      <w:numFmt w:val="bullet"/>
      <w:lvlText w:val=""/>
      <w:lvlPicBulletId w:val="4"/>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2303DE"/>
    <w:multiLevelType w:val="hybridMultilevel"/>
    <w:tmpl w:val="38849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53693C"/>
    <w:multiLevelType w:val="hybridMultilevel"/>
    <w:tmpl w:val="3DCE7DA6"/>
    <w:lvl w:ilvl="0" w:tplc="AC72FFBA">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7A25567"/>
    <w:multiLevelType w:val="hybridMultilevel"/>
    <w:tmpl w:val="0494124C"/>
    <w:lvl w:ilvl="0" w:tplc="5F5220BA">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AB83BA5"/>
    <w:multiLevelType w:val="hybridMultilevel"/>
    <w:tmpl w:val="0DFA6A80"/>
    <w:lvl w:ilvl="0" w:tplc="3B3CCB3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B2B00E8"/>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nsid w:val="1C5646A1"/>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nsid w:val="202972F3"/>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nsid w:val="226D7236"/>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nsid w:val="25166CD1"/>
    <w:multiLevelType w:val="hybridMultilevel"/>
    <w:tmpl w:val="A8601D36"/>
    <w:lvl w:ilvl="0" w:tplc="377617E8">
      <w:start w:val="1"/>
      <w:numFmt w:val="decimal"/>
      <w:lvlText w:val="%1."/>
      <w:lvlJc w:val="left"/>
      <w:pPr>
        <w:ind w:left="720" w:hanging="360"/>
      </w:pPr>
      <w:rPr>
        <w:rFonts w:hint="default"/>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3C401F"/>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nsid w:val="2AEC62DB"/>
    <w:multiLevelType w:val="hybridMultilevel"/>
    <w:tmpl w:val="4FF607CA"/>
    <w:lvl w:ilvl="0" w:tplc="52248B7A">
      <w:start w:val="1"/>
      <w:numFmt w:val="bullet"/>
      <w:lvlText w:val=""/>
      <w:lvlPicBulletId w:val="4"/>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CBA247B"/>
    <w:multiLevelType w:val="hybridMultilevel"/>
    <w:tmpl w:val="93B40EC6"/>
    <w:lvl w:ilvl="0" w:tplc="B8F8724E">
      <w:start w:val="8"/>
      <w:numFmt w:val="bullet"/>
      <w:lvlText w:val=""/>
      <w:lvlPicBulletId w:val="5"/>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03B7E58"/>
    <w:multiLevelType w:val="hybridMultilevel"/>
    <w:tmpl w:val="E0D039F8"/>
    <w:lvl w:ilvl="0" w:tplc="3228A096">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7EF01E3"/>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nsid w:val="386078F9"/>
    <w:multiLevelType w:val="hybridMultilevel"/>
    <w:tmpl w:val="72AEF1F8"/>
    <w:lvl w:ilvl="0" w:tplc="E5325112">
      <w:start w:val="8"/>
      <w:numFmt w:val="bullet"/>
      <w:lvlText w:val=""/>
      <w:lvlPicBulletId w:val="5"/>
      <w:lvlJc w:val="left"/>
      <w:pPr>
        <w:ind w:left="567" w:hanging="56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3A871059"/>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3C0B20A0"/>
    <w:multiLevelType w:val="hybridMultilevel"/>
    <w:tmpl w:val="4C8E7272"/>
    <w:lvl w:ilvl="0" w:tplc="2444BCAA">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D9F2D0B"/>
    <w:multiLevelType w:val="hybridMultilevel"/>
    <w:tmpl w:val="209A0F1E"/>
    <w:lvl w:ilvl="0" w:tplc="481CB9E8">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36E1A89"/>
    <w:multiLevelType w:val="hybridMultilevel"/>
    <w:tmpl w:val="0D1A09CA"/>
    <w:lvl w:ilvl="0" w:tplc="0C3CB64E">
      <w:start w:val="1"/>
      <w:numFmt w:val="decimal"/>
      <w:lvlText w:val="%1."/>
      <w:lvlJc w:val="left"/>
      <w:pPr>
        <w:ind w:left="360" w:hanging="360"/>
      </w:pPr>
      <w:rPr>
        <w:color w:val="168489"/>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49A3397E"/>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nsid w:val="51462A08"/>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nsid w:val="52485F97"/>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C5C11D7"/>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nsid w:val="61251F73"/>
    <w:multiLevelType w:val="hybridMultilevel"/>
    <w:tmpl w:val="726AD128"/>
    <w:lvl w:ilvl="0" w:tplc="FFFFFFFF">
      <w:start w:val="1"/>
      <w:numFmt w:val="decimal"/>
      <w:lvlText w:val="%1."/>
      <w:lvlJc w:val="left"/>
      <w:pPr>
        <w:ind w:left="36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F02D07"/>
    <w:multiLevelType w:val="hybridMultilevel"/>
    <w:tmpl w:val="0A76D4E8"/>
    <w:lvl w:ilvl="0" w:tplc="60587898">
      <w:start w:val="8"/>
      <w:numFmt w:val="bullet"/>
      <w:lvlText w:val=""/>
      <w:lvlPicBulletId w:val="4"/>
      <w:lvlJc w:val="left"/>
      <w:pPr>
        <w:ind w:left="547" w:hanging="54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nsid w:val="6A2606E0"/>
    <w:multiLevelType w:val="hybridMultilevel"/>
    <w:tmpl w:val="DA1887B2"/>
    <w:lvl w:ilvl="0" w:tplc="DA3CD35E">
      <w:numFmt w:val="bullet"/>
      <w:lvlText w:val=""/>
      <w:lvlPicBulletId w:val="7"/>
      <w:lvlJc w:val="left"/>
      <w:pPr>
        <w:ind w:left="510" w:hanging="510"/>
      </w:pPr>
      <w:rPr>
        <w:rFonts w:ascii="Symbol" w:eastAsia="Times New Roman" w:hAnsi="Symbol" w:cs="rpt-Regular" w:hint="default"/>
        <w:b/>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78B172BD"/>
    <w:multiLevelType w:val="hybridMultilevel"/>
    <w:tmpl w:val="3DCE7DA6"/>
    <w:lvl w:ilvl="0" w:tplc="FFFFFFFF">
      <w:start w:val="1"/>
      <w:numFmt w:val="decimal"/>
      <w:lvlText w:val="%1."/>
      <w:lvlJc w:val="left"/>
      <w:pPr>
        <w:ind w:left="360" w:hanging="360"/>
      </w:pPr>
      <w:rPr>
        <w:color w:val="000000" w:themeColor="text1"/>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nsid w:val="7ACB05AB"/>
    <w:multiLevelType w:val="hybridMultilevel"/>
    <w:tmpl w:val="208CFAD0"/>
    <w:lvl w:ilvl="0" w:tplc="481CB9E8">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21"/>
  </w:num>
  <w:num w:numId="2">
    <w:abstractNumId w:val="5"/>
  </w:num>
  <w:num w:numId="3">
    <w:abstractNumId w:val="30"/>
  </w:num>
  <w:num w:numId="4">
    <w:abstractNumId w:val="25"/>
  </w:num>
  <w:num w:numId="5">
    <w:abstractNumId w:val="26"/>
  </w:num>
  <w:num w:numId="6">
    <w:abstractNumId w:val="0"/>
  </w:num>
  <w:num w:numId="7">
    <w:abstractNumId w:val="35"/>
  </w:num>
  <w:num w:numId="8">
    <w:abstractNumId w:val="7"/>
  </w:num>
  <w:num w:numId="9">
    <w:abstractNumId w:val="38"/>
  </w:num>
  <w:num w:numId="10">
    <w:abstractNumId w:val="2"/>
  </w:num>
  <w:num w:numId="11">
    <w:abstractNumId w:val="33"/>
  </w:num>
  <w:num w:numId="12">
    <w:abstractNumId w:val="22"/>
  </w:num>
  <w:num w:numId="13">
    <w:abstractNumId w:val="13"/>
  </w:num>
  <w:num w:numId="14">
    <w:abstractNumId w:val="16"/>
  </w:num>
  <w:num w:numId="15">
    <w:abstractNumId w:val="19"/>
  </w:num>
  <w:num w:numId="16">
    <w:abstractNumId w:val="15"/>
  </w:num>
  <w:num w:numId="17">
    <w:abstractNumId w:val="4"/>
  </w:num>
  <w:num w:numId="18">
    <w:abstractNumId w:val="27"/>
  </w:num>
  <w:num w:numId="19">
    <w:abstractNumId w:val="10"/>
  </w:num>
  <w:num w:numId="20">
    <w:abstractNumId w:val="20"/>
  </w:num>
  <w:num w:numId="21">
    <w:abstractNumId w:val="11"/>
  </w:num>
  <w:num w:numId="22">
    <w:abstractNumId w:val="31"/>
  </w:num>
  <w:num w:numId="23">
    <w:abstractNumId w:val="28"/>
  </w:num>
  <w:num w:numId="24">
    <w:abstractNumId w:val="9"/>
  </w:num>
  <w:num w:numId="25">
    <w:abstractNumId w:val="34"/>
  </w:num>
  <w:num w:numId="26">
    <w:abstractNumId w:val="6"/>
  </w:num>
  <w:num w:numId="27">
    <w:abstractNumId w:val="3"/>
  </w:num>
  <w:num w:numId="28">
    <w:abstractNumId w:val="23"/>
  </w:num>
  <w:num w:numId="29">
    <w:abstractNumId w:val="37"/>
  </w:num>
  <w:num w:numId="30">
    <w:abstractNumId w:val="8"/>
  </w:num>
  <w:num w:numId="31">
    <w:abstractNumId w:val="18"/>
  </w:num>
  <w:num w:numId="32">
    <w:abstractNumId w:val="12"/>
  </w:num>
  <w:num w:numId="33">
    <w:abstractNumId w:val="14"/>
  </w:num>
  <w:num w:numId="34">
    <w:abstractNumId w:val="29"/>
  </w:num>
  <w:num w:numId="35">
    <w:abstractNumId w:val="36"/>
  </w:num>
  <w:num w:numId="36">
    <w:abstractNumId w:val="24"/>
  </w:num>
  <w:num w:numId="37">
    <w:abstractNumId w:val="1"/>
  </w:num>
  <w:num w:numId="38">
    <w:abstractNumId w:val="32"/>
  </w:num>
  <w:num w:numId="39">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1016"/>
    <w:rsid w:val="000A3077"/>
    <w:rsid w:val="000B0B3F"/>
    <w:rsid w:val="000B4041"/>
    <w:rsid w:val="000B448F"/>
    <w:rsid w:val="000B753D"/>
    <w:rsid w:val="000B7DC0"/>
    <w:rsid w:val="000C059A"/>
    <w:rsid w:val="000C072E"/>
    <w:rsid w:val="000C3EC7"/>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3094"/>
    <w:rsid w:val="001338CC"/>
    <w:rsid w:val="001343F0"/>
    <w:rsid w:val="00134CDB"/>
    <w:rsid w:val="00136575"/>
    <w:rsid w:val="00146067"/>
    <w:rsid w:val="00146DF4"/>
    <w:rsid w:val="0015006C"/>
    <w:rsid w:val="00150400"/>
    <w:rsid w:val="00150A53"/>
    <w:rsid w:val="00152A8A"/>
    <w:rsid w:val="00152BBE"/>
    <w:rsid w:val="0015348D"/>
    <w:rsid w:val="0016778D"/>
    <w:rsid w:val="00172768"/>
    <w:rsid w:val="00172B15"/>
    <w:rsid w:val="001741C5"/>
    <w:rsid w:val="00176724"/>
    <w:rsid w:val="00180E6F"/>
    <w:rsid w:val="00184A2C"/>
    <w:rsid w:val="00185525"/>
    <w:rsid w:val="001900A1"/>
    <w:rsid w:val="00194181"/>
    <w:rsid w:val="001944F7"/>
    <w:rsid w:val="00195C1F"/>
    <w:rsid w:val="0019617B"/>
    <w:rsid w:val="001A1288"/>
    <w:rsid w:val="001A34A8"/>
    <w:rsid w:val="001B2711"/>
    <w:rsid w:val="001B75C1"/>
    <w:rsid w:val="001B7E31"/>
    <w:rsid w:val="001C11A3"/>
    <w:rsid w:val="001C5283"/>
    <w:rsid w:val="001C6995"/>
    <w:rsid w:val="001D0E2F"/>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0ABB"/>
    <w:rsid w:val="00232935"/>
    <w:rsid w:val="00235BF7"/>
    <w:rsid w:val="002465AB"/>
    <w:rsid w:val="00253449"/>
    <w:rsid w:val="00274899"/>
    <w:rsid w:val="00275CD3"/>
    <w:rsid w:val="002771A2"/>
    <w:rsid w:val="00277F4C"/>
    <w:rsid w:val="00283647"/>
    <w:rsid w:val="0028392F"/>
    <w:rsid w:val="0028523A"/>
    <w:rsid w:val="00290248"/>
    <w:rsid w:val="00291E05"/>
    <w:rsid w:val="00294303"/>
    <w:rsid w:val="00294397"/>
    <w:rsid w:val="00297107"/>
    <w:rsid w:val="002A04B9"/>
    <w:rsid w:val="002A078C"/>
    <w:rsid w:val="002A1158"/>
    <w:rsid w:val="002A4F12"/>
    <w:rsid w:val="002B0E56"/>
    <w:rsid w:val="002B1246"/>
    <w:rsid w:val="002B327E"/>
    <w:rsid w:val="002C3E36"/>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1B7F"/>
    <w:rsid w:val="00362CF2"/>
    <w:rsid w:val="00363F3E"/>
    <w:rsid w:val="003640B0"/>
    <w:rsid w:val="003653D0"/>
    <w:rsid w:val="0036611D"/>
    <w:rsid w:val="00366828"/>
    <w:rsid w:val="00371AF7"/>
    <w:rsid w:val="00380CC2"/>
    <w:rsid w:val="00383BA6"/>
    <w:rsid w:val="003853A6"/>
    <w:rsid w:val="00392959"/>
    <w:rsid w:val="003955D5"/>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1BA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28B6"/>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2F3B"/>
    <w:rsid w:val="00543499"/>
    <w:rsid w:val="005447C6"/>
    <w:rsid w:val="00544A93"/>
    <w:rsid w:val="00555065"/>
    <w:rsid w:val="005553F8"/>
    <w:rsid w:val="005570F6"/>
    <w:rsid w:val="00560172"/>
    <w:rsid w:val="00560E47"/>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B7624"/>
    <w:rsid w:val="005C0237"/>
    <w:rsid w:val="005C1365"/>
    <w:rsid w:val="005C66FA"/>
    <w:rsid w:val="005C68B8"/>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3716"/>
    <w:rsid w:val="0061517A"/>
    <w:rsid w:val="00616173"/>
    <w:rsid w:val="00617E53"/>
    <w:rsid w:val="00620AB0"/>
    <w:rsid w:val="00624B18"/>
    <w:rsid w:val="00634132"/>
    <w:rsid w:val="00635307"/>
    <w:rsid w:val="00636A52"/>
    <w:rsid w:val="00637EC4"/>
    <w:rsid w:val="00643F60"/>
    <w:rsid w:val="00645631"/>
    <w:rsid w:val="006514A3"/>
    <w:rsid w:val="00651E7A"/>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D487E"/>
    <w:rsid w:val="006E04F3"/>
    <w:rsid w:val="006E643F"/>
    <w:rsid w:val="006E6B68"/>
    <w:rsid w:val="006F0BBB"/>
    <w:rsid w:val="006F4600"/>
    <w:rsid w:val="006F53A7"/>
    <w:rsid w:val="00700E05"/>
    <w:rsid w:val="007039A0"/>
    <w:rsid w:val="00713AE9"/>
    <w:rsid w:val="00714E91"/>
    <w:rsid w:val="00715D92"/>
    <w:rsid w:val="007218F3"/>
    <w:rsid w:val="00721E84"/>
    <w:rsid w:val="007335C9"/>
    <w:rsid w:val="007368CF"/>
    <w:rsid w:val="00747ACA"/>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B6C0A"/>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23856"/>
    <w:rsid w:val="00825CD9"/>
    <w:rsid w:val="008305B4"/>
    <w:rsid w:val="008317F7"/>
    <w:rsid w:val="00834853"/>
    <w:rsid w:val="00835331"/>
    <w:rsid w:val="00835429"/>
    <w:rsid w:val="00836A5D"/>
    <w:rsid w:val="0083716D"/>
    <w:rsid w:val="00840252"/>
    <w:rsid w:val="008452D0"/>
    <w:rsid w:val="008500D7"/>
    <w:rsid w:val="00851F9F"/>
    <w:rsid w:val="00853D96"/>
    <w:rsid w:val="008565E2"/>
    <w:rsid w:val="00857CC6"/>
    <w:rsid w:val="0086361A"/>
    <w:rsid w:val="008705FB"/>
    <w:rsid w:val="0087407F"/>
    <w:rsid w:val="008741E1"/>
    <w:rsid w:val="00876E61"/>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0481"/>
    <w:rsid w:val="00956C42"/>
    <w:rsid w:val="00957AB4"/>
    <w:rsid w:val="00960E28"/>
    <w:rsid w:val="00972782"/>
    <w:rsid w:val="009734B4"/>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B592D"/>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75D"/>
    <w:rsid w:val="00A77C1B"/>
    <w:rsid w:val="00A80DC9"/>
    <w:rsid w:val="00A845EB"/>
    <w:rsid w:val="00A864D0"/>
    <w:rsid w:val="00A90D19"/>
    <w:rsid w:val="00A9124F"/>
    <w:rsid w:val="00A91603"/>
    <w:rsid w:val="00A94163"/>
    <w:rsid w:val="00A954BC"/>
    <w:rsid w:val="00A964A5"/>
    <w:rsid w:val="00A96E09"/>
    <w:rsid w:val="00AA0F2A"/>
    <w:rsid w:val="00AA22C9"/>
    <w:rsid w:val="00AA3FF3"/>
    <w:rsid w:val="00AB3581"/>
    <w:rsid w:val="00AB37E3"/>
    <w:rsid w:val="00AB65E0"/>
    <w:rsid w:val="00AB6ABD"/>
    <w:rsid w:val="00AC082F"/>
    <w:rsid w:val="00AE13CB"/>
    <w:rsid w:val="00AE31B2"/>
    <w:rsid w:val="00AE3BF6"/>
    <w:rsid w:val="00AF035F"/>
    <w:rsid w:val="00B02FD8"/>
    <w:rsid w:val="00B0358B"/>
    <w:rsid w:val="00B04A3D"/>
    <w:rsid w:val="00B05EC0"/>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26B8B"/>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144"/>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5B31"/>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E7A"/>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7B6C0A"/>
    <w:rPr>
      <w:b/>
      <w:bCs/>
    </w:rPr>
  </w:style>
  <w:style w:type="paragraph" w:customStyle="1" w:styleId="a2">
    <w:name w:val="عنوان"/>
    <w:basedOn w:val="Normal"/>
    <w:link w:val="Char2"/>
    <w:qFormat/>
    <w:rsid w:val="000A1016"/>
    <w:rPr>
      <w:rFonts w:ascii="Sakkal Majalla" w:hAnsi="Sakkal Majalla"/>
      <w:sz w:val="34"/>
    </w:rPr>
  </w:style>
  <w:style w:type="character" w:customStyle="1" w:styleId="Char2">
    <w:name w:val="عنوان Char"/>
    <w:basedOn w:val="DefaultParagraphFont"/>
    <w:link w:val="a2"/>
    <w:rsid w:val="000A1016"/>
    <w:rPr>
      <w:rFonts w:ascii="Sakkal Majalla" w:hAnsi="Sakkal Majalla" w:cs="Sakkal Majalla"/>
      <w:color w:val="000000" w:themeColor="text1"/>
      <w:sz w:val="34"/>
      <w:szCs w:val="3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E7A"/>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7B6C0A"/>
    <w:rPr>
      <w:b/>
      <w:bCs/>
    </w:rPr>
  </w:style>
  <w:style w:type="paragraph" w:customStyle="1" w:styleId="a2">
    <w:name w:val="عنوان"/>
    <w:basedOn w:val="Normal"/>
    <w:link w:val="Char2"/>
    <w:qFormat/>
    <w:rsid w:val="000A1016"/>
    <w:rPr>
      <w:rFonts w:ascii="Sakkal Majalla" w:hAnsi="Sakkal Majalla"/>
      <w:sz w:val="34"/>
    </w:rPr>
  </w:style>
  <w:style w:type="character" w:customStyle="1" w:styleId="Char2">
    <w:name w:val="عنوان Char"/>
    <w:basedOn w:val="DefaultParagraphFont"/>
    <w:link w:val="a2"/>
    <w:rsid w:val="000A1016"/>
    <w:rPr>
      <w:rFonts w:ascii="Sakkal Majalla" w:hAnsi="Sakkal Majalla" w:cs="Sakkal Majalla"/>
      <w:color w:val="000000" w:themeColor="text1"/>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99" Type="http://schemas.openxmlformats.org/officeDocument/2006/relationships/image" Target="media/image217.png"/><Relationship Id="rId21" Type="http://schemas.openxmlformats.org/officeDocument/2006/relationships/image" Target="media/image14.png"/><Relationship Id="rId63" Type="http://schemas.openxmlformats.org/officeDocument/2006/relationships/hyperlink" Target="http://www.dawliatraining.com/" TargetMode="External"/><Relationship Id="rId159" Type="http://schemas.openxmlformats.org/officeDocument/2006/relationships/image" Target="media/image124.svg"/><Relationship Id="rId170" Type="http://schemas.openxmlformats.org/officeDocument/2006/relationships/image" Target="media/image132.svg"/><Relationship Id="rId226" Type="http://schemas.openxmlformats.org/officeDocument/2006/relationships/image" Target="media/image157.png"/><Relationship Id="rId268" Type="http://schemas.openxmlformats.org/officeDocument/2006/relationships/image" Target="media/image188.png"/><Relationship Id="rId32" Type="http://schemas.openxmlformats.org/officeDocument/2006/relationships/image" Target="media/image240.png"/><Relationship Id="rId74" Type="http://schemas.openxmlformats.org/officeDocument/2006/relationships/image" Target="media/image50.png"/><Relationship Id="rId128" Type="http://schemas.openxmlformats.org/officeDocument/2006/relationships/hyperlink" Target="http://www.dawliatraining.com/" TargetMode="External"/><Relationship Id="rId5" Type="http://schemas.openxmlformats.org/officeDocument/2006/relationships/settings" Target="settings.xml"/><Relationship Id="rId181" Type="http://schemas.openxmlformats.org/officeDocument/2006/relationships/image" Target="media/image126.png"/><Relationship Id="rId237" Type="http://schemas.openxmlformats.org/officeDocument/2006/relationships/image" Target="media/image168.png"/><Relationship Id="rId279" Type="http://schemas.openxmlformats.org/officeDocument/2006/relationships/image" Target="media/image197.png"/><Relationship Id="rId43" Type="http://schemas.openxmlformats.org/officeDocument/2006/relationships/header" Target="header1.xml"/><Relationship Id="rId139" Type="http://schemas.openxmlformats.org/officeDocument/2006/relationships/image" Target="media/image106.svg"/><Relationship Id="rId290" Type="http://schemas.openxmlformats.org/officeDocument/2006/relationships/image" Target="media/image208.png"/><Relationship Id="rId85" Type="http://schemas.openxmlformats.org/officeDocument/2006/relationships/image" Target="media/image56.png"/><Relationship Id="rId150" Type="http://schemas.openxmlformats.org/officeDocument/2006/relationships/image" Target="media/image104.png"/><Relationship Id="rId192" Type="http://schemas.openxmlformats.org/officeDocument/2006/relationships/image" Target="media/image132.png"/><Relationship Id="rId206" Type="http://schemas.openxmlformats.org/officeDocument/2006/relationships/image" Target="media/image156.svg"/><Relationship Id="rId248" Type="http://schemas.openxmlformats.org/officeDocument/2006/relationships/image" Target="media/image173.png"/><Relationship Id="rId12" Type="http://schemas.openxmlformats.org/officeDocument/2006/relationships/hyperlink" Target="http://www.dawliatraining.com/" TargetMode="External"/><Relationship Id="rId108" Type="http://schemas.openxmlformats.org/officeDocument/2006/relationships/image" Target="media/image75.png"/><Relationship Id="rId54" Type="http://schemas.openxmlformats.org/officeDocument/2006/relationships/image" Target="media/image32.png"/><Relationship Id="rId96" Type="http://schemas.openxmlformats.org/officeDocument/2006/relationships/image" Target="media/image70.svg"/><Relationship Id="rId161" Type="http://schemas.openxmlformats.org/officeDocument/2006/relationships/image" Target="media/image111.png"/><Relationship Id="rId217" Type="http://schemas.openxmlformats.org/officeDocument/2006/relationships/image" Target="media/image148.png"/><Relationship Id="rId6" Type="http://schemas.openxmlformats.org/officeDocument/2006/relationships/webSettings" Target="webSettings.xml"/><Relationship Id="rId238" Type="http://schemas.openxmlformats.org/officeDocument/2006/relationships/hyperlink" Target="http://www.dawliatraining.com/" TargetMode="External"/><Relationship Id="rId259" Type="http://schemas.openxmlformats.org/officeDocument/2006/relationships/image" Target="media/image182.png"/><Relationship Id="rId23" Type="http://schemas.openxmlformats.org/officeDocument/2006/relationships/image" Target="media/image16.png"/><Relationship Id="rId119" Type="http://schemas.openxmlformats.org/officeDocument/2006/relationships/image" Target="media/image86.png"/><Relationship Id="rId270" Type="http://schemas.openxmlformats.org/officeDocument/2006/relationships/image" Target="media/image190.png"/><Relationship Id="rId291" Type="http://schemas.openxmlformats.org/officeDocument/2006/relationships/image" Target="media/image209.png"/><Relationship Id="rId44" Type="http://schemas.openxmlformats.org/officeDocument/2006/relationships/header" Target="header2.xml"/><Relationship Id="rId65" Type="http://schemas.openxmlformats.org/officeDocument/2006/relationships/image" Target="media/image41.png"/><Relationship Id="rId86" Type="http://schemas.openxmlformats.org/officeDocument/2006/relationships/image" Target="media/image57.png"/><Relationship Id="rId130" Type="http://schemas.openxmlformats.org/officeDocument/2006/relationships/image" Target="media/image91.png"/><Relationship Id="rId151" Type="http://schemas.openxmlformats.org/officeDocument/2006/relationships/image" Target="media/image105.png"/><Relationship Id="rId172" Type="http://schemas.openxmlformats.org/officeDocument/2006/relationships/image" Target="media/image134.svg"/><Relationship Id="rId193" Type="http://schemas.openxmlformats.org/officeDocument/2006/relationships/image" Target="media/image133.png"/><Relationship Id="rId207" Type="http://schemas.openxmlformats.org/officeDocument/2006/relationships/image" Target="media/image143.png"/><Relationship Id="rId228" Type="http://schemas.openxmlformats.org/officeDocument/2006/relationships/image" Target="media/image159.png"/><Relationship Id="rId249" Type="http://schemas.openxmlformats.org/officeDocument/2006/relationships/image" Target="media/image174.png"/><Relationship Id="rId13" Type="http://schemas.openxmlformats.org/officeDocument/2006/relationships/hyperlink" Target="http://www.dawliatraining.com/" TargetMode="External"/><Relationship Id="rId109" Type="http://schemas.openxmlformats.org/officeDocument/2006/relationships/image" Target="media/image76.png"/><Relationship Id="rId260" Type="http://schemas.openxmlformats.org/officeDocument/2006/relationships/image" Target="media/image203.svg"/><Relationship Id="rId281" Type="http://schemas.openxmlformats.org/officeDocument/2006/relationships/image" Target="media/image198.png"/><Relationship Id="rId34" Type="http://schemas.openxmlformats.org/officeDocument/2006/relationships/image" Target="media/image260.png"/><Relationship Id="rId55" Type="http://schemas.openxmlformats.org/officeDocument/2006/relationships/image" Target="media/image33.png"/><Relationship Id="rId76" Type="http://schemas.openxmlformats.org/officeDocument/2006/relationships/image" Target="media/image51.svg"/><Relationship Id="rId97" Type="http://schemas.openxmlformats.org/officeDocument/2006/relationships/image" Target="media/image65.png"/><Relationship Id="rId120" Type="http://schemas.openxmlformats.org/officeDocument/2006/relationships/image" Target="media/image87.png"/><Relationship Id="rId141" Type="http://schemas.openxmlformats.org/officeDocument/2006/relationships/image" Target="media/image108.svg"/><Relationship Id="rId7" Type="http://schemas.openxmlformats.org/officeDocument/2006/relationships/footnotes" Target="footnotes.xml"/><Relationship Id="rId162" Type="http://schemas.openxmlformats.org/officeDocument/2006/relationships/image" Target="media/image126.svg"/><Relationship Id="rId183" Type="http://schemas.openxmlformats.org/officeDocument/2006/relationships/image" Target="media/image128.png"/><Relationship Id="rId218" Type="http://schemas.openxmlformats.org/officeDocument/2006/relationships/image" Target="media/image149.png"/><Relationship Id="rId239" Type="http://schemas.openxmlformats.org/officeDocument/2006/relationships/hyperlink" Target="http://www.dawliatraining.com/" TargetMode="External"/><Relationship Id="rId250" Type="http://schemas.openxmlformats.org/officeDocument/2006/relationships/image" Target="media/image194.svg"/><Relationship Id="rId271" Type="http://schemas.openxmlformats.org/officeDocument/2006/relationships/image" Target="media/image191.png"/><Relationship Id="rId292" Type="http://schemas.openxmlformats.org/officeDocument/2006/relationships/image" Target="media/image210.png"/><Relationship Id="rId24" Type="http://schemas.openxmlformats.org/officeDocument/2006/relationships/image" Target="media/image17.png"/><Relationship Id="rId45" Type="http://schemas.openxmlformats.org/officeDocument/2006/relationships/footer" Target="footer1.xml"/><Relationship Id="rId66" Type="http://schemas.openxmlformats.org/officeDocument/2006/relationships/image" Target="media/image42.png"/><Relationship Id="rId87" Type="http://schemas.openxmlformats.org/officeDocument/2006/relationships/image" Target="media/image58.png"/><Relationship Id="rId110" Type="http://schemas.openxmlformats.org/officeDocument/2006/relationships/image" Target="media/image77.png"/><Relationship Id="rId131" Type="http://schemas.openxmlformats.org/officeDocument/2006/relationships/image" Target="media/image98.svg"/><Relationship Id="rId152" Type="http://schemas.microsoft.com/office/2007/relationships/hdphoto" Target="media/hdphoto2.wdp"/><Relationship Id="rId173" Type="http://schemas.openxmlformats.org/officeDocument/2006/relationships/image" Target="media/image120.png"/><Relationship Id="rId194" Type="http://schemas.openxmlformats.org/officeDocument/2006/relationships/image" Target="media/image147.svg"/><Relationship Id="rId208" Type="http://schemas.openxmlformats.org/officeDocument/2006/relationships/image" Target="media/image158.svg"/><Relationship Id="rId229" Type="http://schemas.openxmlformats.org/officeDocument/2006/relationships/image" Target="media/image160.png"/><Relationship Id="rId240" Type="http://schemas.openxmlformats.org/officeDocument/2006/relationships/hyperlink" Target="http://www.dawliatraining.com/" TargetMode="External"/><Relationship Id="rId261" Type="http://schemas.openxmlformats.org/officeDocument/2006/relationships/image" Target="media/image183.png"/><Relationship Id="rId14" Type="http://schemas.openxmlformats.org/officeDocument/2006/relationships/hyperlink" Target="http://www.dawliatraining.com/" TargetMode="External"/><Relationship Id="rId35" Type="http://schemas.openxmlformats.org/officeDocument/2006/relationships/image" Target="media/image23.png"/><Relationship Id="rId56" Type="http://schemas.openxmlformats.org/officeDocument/2006/relationships/image" Target="media/image34.png"/><Relationship Id="rId77" Type="http://schemas.openxmlformats.org/officeDocument/2006/relationships/image" Target="media/image52.png"/><Relationship Id="rId100" Type="http://schemas.openxmlformats.org/officeDocument/2006/relationships/image" Target="media/image67.png"/><Relationship Id="rId282" Type="http://schemas.openxmlformats.org/officeDocument/2006/relationships/image" Target="media/image199.png"/><Relationship Id="rId8" Type="http://schemas.openxmlformats.org/officeDocument/2006/relationships/endnotes" Target="endnotes.xml"/><Relationship Id="rId98" Type="http://schemas.openxmlformats.org/officeDocument/2006/relationships/image" Target="media/image72.svg"/><Relationship Id="rId121" Type="http://schemas.openxmlformats.org/officeDocument/2006/relationships/image" Target="media/image88.png"/><Relationship Id="rId142" Type="http://schemas.openxmlformats.org/officeDocument/2006/relationships/image" Target="media/image97.png"/><Relationship Id="rId163" Type="http://schemas.openxmlformats.org/officeDocument/2006/relationships/image" Target="media/image112.png"/><Relationship Id="rId184" Type="http://schemas.openxmlformats.org/officeDocument/2006/relationships/image" Target="media/image129.png"/><Relationship Id="rId219" Type="http://schemas.openxmlformats.org/officeDocument/2006/relationships/image" Target="media/image150.png"/><Relationship Id="rId230" Type="http://schemas.openxmlformats.org/officeDocument/2006/relationships/image" Target="media/image161.png"/><Relationship Id="rId251" Type="http://schemas.openxmlformats.org/officeDocument/2006/relationships/image" Target="media/image175.png"/><Relationship Id="rId25" Type="http://schemas.openxmlformats.org/officeDocument/2006/relationships/hyperlink" Target="http://www.dawliatraining.com/" TargetMode="External"/><Relationship Id="rId46" Type="http://schemas.openxmlformats.org/officeDocument/2006/relationships/image" Target="media/image28.png"/><Relationship Id="rId67" Type="http://schemas.openxmlformats.org/officeDocument/2006/relationships/image" Target="media/image43.png"/><Relationship Id="rId272" Type="http://schemas.openxmlformats.org/officeDocument/2006/relationships/image" Target="media/image192.png"/><Relationship Id="rId293" Type="http://schemas.openxmlformats.org/officeDocument/2006/relationships/image" Target="media/image211.png"/><Relationship Id="rId88" Type="http://schemas.openxmlformats.org/officeDocument/2006/relationships/image" Target="media/image59.png"/><Relationship Id="rId111" Type="http://schemas.openxmlformats.org/officeDocument/2006/relationships/image" Target="media/image78.png"/><Relationship Id="rId132" Type="http://schemas.openxmlformats.org/officeDocument/2006/relationships/image" Target="media/image92.png"/><Relationship Id="rId153" Type="http://schemas.openxmlformats.org/officeDocument/2006/relationships/image" Target="media/image106.png"/><Relationship Id="rId174" Type="http://schemas.openxmlformats.org/officeDocument/2006/relationships/image" Target="media/image136.svg"/><Relationship Id="rId195" Type="http://schemas.openxmlformats.org/officeDocument/2006/relationships/image" Target="media/image134.png"/><Relationship Id="rId209" Type="http://schemas.openxmlformats.org/officeDocument/2006/relationships/image" Target="media/image144.png"/><Relationship Id="rId220" Type="http://schemas.openxmlformats.org/officeDocument/2006/relationships/image" Target="media/image151.png"/><Relationship Id="rId241" Type="http://schemas.openxmlformats.org/officeDocument/2006/relationships/hyperlink" Target="http://www.dawliatraining.com/" TargetMode="External"/><Relationship Id="rId15" Type="http://schemas.openxmlformats.org/officeDocument/2006/relationships/hyperlink" Target="http://www.dawliatraining.com/" TargetMode="External"/><Relationship Id="rId36" Type="http://schemas.openxmlformats.org/officeDocument/2006/relationships/image" Target="media/image280.png"/><Relationship Id="rId57" Type="http://schemas.openxmlformats.org/officeDocument/2006/relationships/image" Target="media/image35.png"/><Relationship Id="rId262" Type="http://schemas.openxmlformats.org/officeDocument/2006/relationships/image" Target="media/image205.svg"/><Relationship Id="rId283" Type="http://schemas.openxmlformats.org/officeDocument/2006/relationships/image" Target="media/image201.png"/><Relationship Id="rId78" Type="http://schemas.openxmlformats.org/officeDocument/2006/relationships/image" Target="media/image53.sv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9.png"/><Relationship Id="rId143" Type="http://schemas.openxmlformats.org/officeDocument/2006/relationships/image" Target="media/image110.svg"/><Relationship Id="rId164" Type="http://schemas.openxmlformats.org/officeDocument/2006/relationships/image" Target="media/image113.png"/><Relationship Id="rId185" Type="http://schemas.openxmlformats.org/officeDocument/2006/relationships/hyperlink" Target="http://www.dawliatraining.com/" TargetMode="External"/><Relationship Id="rId9" Type="http://schemas.openxmlformats.org/officeDocument/2006/relationships/image" Target="media/image9.jpg"/><Relationship Id="rId210" Type="http://schemas.openxmlformats.org/officeDocument/2006/relationships/image" Target="media/image160.svg"/><Relationship Id="rId26" Type="http://schemas.openxmlformats.org/officeDocument/2006/relationships/image" Target="media/image18.png"/><Relationship Id="rId231" Type="http://schemas.openxmlformats.org/officeDocument/2006/relationships/image" Target="media/image162.png"/><Relationship Id="rId252" Type="http://schemas.openxmlformats.org/officeDocument/2006/relationships/image" Target="media/image196.svg"/><Relationship Id="rId273" Type="http://schemas.openxmlformats.org/officeDocument/2006/relationships/image" Target="media/image193.png"/><Relationship Id="rId294" Type="http://schemas.openxmlformats.org/officeDocument/2006/relationships/image" Target="media/image212.png"/><Relationship Id="rId47" Type="http://schemas.openxmlformats.org/officeDocument/2006/relationships/hyperlink" Target="http://www.dawliatraining.com/" TargetMode="External"/><Relationship Id="rId68" Type="http://schemas.openxmlformats.org/officeDocument/2006/relationships/image" Target="media/image44.png"/><Relationship Id="rId89" Type="http://schemas.openxmlformats.org/officeDocument/2006/relationships/image" Target="media/image60.png"/><Relationship Id="rId112" Type="http://schemas.openxmlformats.org/officeDocument/2006/relationships/image" Target="media/image79.png"/><Relationship Id="rId133" Type="http://schemas.openxmlformats.org/officeDocument/2006/relationships/image" Target="media/image100.svg"/><Relationship Id="rId154" Type="http://schemas.openxmlformats.org/officeDocument/2006/relationships/image" Target="media/image120.svg"/><Relationship Id="rId175" Type="http://schemas.openxmlformats.org/officeDocument/2006/relationships/image" Target="media/image121.png"/><Relationship Id="rId196" Type="http://schemas.openxmlformats.org/officeDocument/2006/relationships/image" Target="media/image135.png"/><Relationship Id="rId200" Type="http://schemas.openxmlformats.org/officeDocument/2006/relationships/image" Target="media/image138.png"/><Relationship Id="rId16" Type="http://schemas.openxmlformats.org/officeDocument/2006/relationships/hyperlink" Target="http://www.dawliatraining.com/" TargetMode="External"/><Relationship Id="rId221" Type="http://schemas.openxmlformats.org/officeDocument/2006/relationships/image" Target="media/image152.png"/><Relationship Id="rId242" Type="http://schemas.openxmlformats.org/officeDocument/2006/relationships/image" Target="media/image169.png"/><Relationship Id="rId263" Type="http://schemas.openxmlformats.org/officeDocument/2006/relationships/image" Target="media/image184.png"/><Relationship Id="rId284" Type="http://schemas.openxmlformats.org/officeDocument/2006/relationships/image" Target="media/image202.png"/><Relationship Id="rId37" Type="http://schemas.openxmlformats.org/officeDocument/2006/relationships/image" Target="media/image24.png"/><Relationship Id="rId58" Type="http://schemas.openxmlformats.org/officeDocument/2006/relationships/image" Target="media/image36.png"/><Relationship Id="rId79" Type="http://schemas.openxmlformats.org/officeDocument/2006/relationships/image" Target="media/image53.png"/><Relationship Id="rId102" Type="http://schemas.openxmlformats.org/officeDocument/2006/relationships/image" Target="media/image69.png"/><Relationship Id="rId123" Type="http://schemas.openxmlformats.org/officeDocument/2006/relationships/header" Target="header3.xml"/><Relationship Id="rId144" Type="http://schemas.openxmlformats.org/officeDocument/2006/relationships/image" Target="media/image98.png"/><Relationship Id="rId90" Type="http://schemas.openxmlformats.org/officeDocument/2006/relationships/image" Target="media/image61.png"/><Relationship Id="rId165" Type="http://schemas.openxmlformats.org/officeDocument/2006/relationships/image" Target="media/image114.png"/><Relationship Id="rId186" Type="http://schemas.openxmlformats.org/officeDocument/2006/relationships/hyperlink" Target="http://www.dawliatraining.com/" TargetMode="External"/><Relationship Id="rId211" Type="http://schemas.openxmlformats.org/officeDocument/2006/relationships/image" Target="media/image145.png"/><Relationship Id="rId232" Type="http://schemas.openxmlformats.org/officeDocument/2006/relationships/image" Target="media/image163.png"/><Relationship Id="rId253" Type="http://schemas.openxmlformats.org/officeDocument/2006/relationships/image" Target="media/image176.png"/><Relationship Id="rId274" Type="http://schemas.openxmlformats.org/officeDocument/2006/relationships/image" Target="media/image194.png"/><Relationship Id="rId295" Type="http://schemas.openxmlformats.org/officeDocument/2006/relationships/image" Target="media/image213.jpeg"/><Relationship Id="rId27" Type="http://schemas.openxmlformats.org/officeDocument/2006/relationships/image" Target="media/image19.png"/><Relationship Id="rId48" Type="http://schemas.openxmlformats.org/officeDocument/2006/relationships/hyperlink" Target="http://www.dawliatraining.com/" TargetMode="External"/><Relationship Id="rId69" Type="http://schemas.openxmlformats.org/officeDocument/2006/relationships/image" Target="media/image45.png"/><Relationship Id="rId113" Type="http://schemas.openxmlformats.org/officeDocument/2006/relationships/image" Target="media/image80.png"/><Relationship Id="rId134" Type="http://schemas.openxmlformats.org/officeDocument/2006/relationships/image" Target="media/image93.png"/><Relationship Id="rId80" Type="http://schemas.openxmlformats.org/officeDocument/2006/relationships/image" Target="media/image55.svg"/><Relationship Id="rId155" Type="http://schemas.openxmlformats.org/officeDocument/2006/relationships/image" Target="media/image107.png"/><Relationship Id="rId176" Type="http://schemas.openxmlformats.org/officeDocument/2006/relationships/image" Target="media/image122.png"/><Relationship Id="rId197" Type="http://schemas.openxmlformats.org/officeDocument/2006/relationships/image" Target="media/image149.svg"/><Relationship Id="rId201" Type="http://schemas.openxmlformats.org/officeDocument/2006/relationships/image" Target="media/image139.png"/><Relationship Id="rId222" Type="http://schemas.openxmlformats.org/officeDocument/2006/relationships/image" Target="media/image153.png"/><Relationship Id="rId243" Type="http://schemas.openxmlformats.org/officeDocument/2006/relationships/image" Target="media/image170.png"/><Relationship Id="rId264" Type="http://schemas.openxmlformats.org/officeDocument/2006/relationships/image" Target="media/image185.png"/><Relationship Id="rId285" Type="http://schemas.openxmlformats.org/officeDocument/2006/relationships/image" Target="media/image203.png"/><Relationship Id="rId17" Type="http://schemas.openxmlformats.org/officeDocument/2006/relationships/image" Target="media/image10.png"/><Relationship Id="rId38" Type="http://schemas.openxmlformats.org/officeDocument/2006/relationships/image" Target="media/image300.png"/><Relationship Id="rId59" Type="http://schemas.openxmlformats.org/officeDocument/2006/relationships/image" Target="media/image37.png"/><Relationship Id="rId103" Type="http://schemas.openxmlformats.org/officeDocument/2006/relationships/image" Target="media/image70.png"/><Relationship Id="rId124" Type="http://schemas.openxmlformats.org/officeDocument/2006/relationships/footer" Target="footer2.xml"/><Relationship Id="rId70" Type="http://schemas.openxmlformats.org/officeDocument/2006/relationships/image" Target="media/image46.png"/><Relationship Id="rId91" Type="http://schemas.openxmlformats.org/officeDocument/2006/relationships/image" Target="media/image66.svg"/><Relationship Id="rId145" Type="http://schemas.openxmlformats.org/officeDocument/2006/relationships/image" Target="media/image99.png"/><Relationship Id="rId166" Type="http://schemas.openxmlformats.org/officeDocument/2006/relationships/image" Target="media/image115.png"/><Relationship Id="rId187" Type="http://schemas.openxmlformats.org/officeDocument/2006/relationships/hyperlink" Target="http://www.dawliatraining.com/" TargetMode="External"/><Relationship Id="rId1" Type="http://schemas.openxmlformats.org/officeDocument/2006/relationships/customXml" Target="../customXml/item1.xml"/><Relationship Id="rId212" Type="http://schemas.openxmlformats.org/officeDocument/2006/relationships/image" Target="media/image162.svg"/><Relationship Id="rId233" Type="http://schemas.openxmlformats.org/officeDocument/2006/relationships/image" Target="media/image164.png"/><Relationship Id="rId254" Type="http://schemas.openxmlformats.org/officeDocument/2006/relationships/image" Target="media/image177.png"/><Relationship Id="rId28" Type="http://schemas.openxmlformats.org/officeDocument/2006/relationships/image" Target="media/image200.png"/><Relationship Id="rId49" Type="http://schemas.openxmlformats.org/officeDocument/2006/relationships/image" Target="media/image29.png"/><Relationship Id="rId114" Type="http://schemas.openxmlformats.org/officeDocument/2006/relationships/image" Target="media/image81.png"/><Relationship Id="rId275" Type="http://schemas.openxmlformats.org/officeDocument/2006/relationships/image" Target="media/image212.svg"/><Relationship Id="rId296" Type="http://schemas.openxmlformats.org/officeDocument/2006/relationships/image" Target="media/image214.jpeg"/><Relationship Id="rId300" Type="http://schemas.openxmlformats.org/officeDocument/2006/relationships/fontTable" Target="fontTable.xml"/><Relationship Id="rId60" Type="http://schemas.openxmlformats.org/officeDocument/2006/relationships/image" Target="media/image38.png"/><Relationship Id="rId81" Type="http://schemas.openxmlformats.org/officeDocument/2006/relationships/image" Target="media/image54.png"/><Relationship Id="rId135" Type="http://schemas.openxmlformats.org/officeDocument/2006/relationships/image" Target="media/image102.svg"/><Relationship Id="rId156" Type="http://schemas.openxmlformats.org/officeDocument/2006/relationships/image" Target="media/image122.svg"/><Relationship Id="rId177" Type="http://schemas.openxmlformats.org/officeDocument/2006/relationships/image" Target="media/image123.png"/><Relationship Id="rId198" Type="http://schemas.openxmlformats.org/officeDocument/2006/relationships/image" Target="media/image136.png"/><Relationship Id="rId202" Type="http://schemas.openxmlformats.org/officeDocument/2006/relationships/image" Target="media/image140.png"/><Relationship Id="rId223" Type="http://schemas.openxmlformats.org/officeDocument/2006/relationships/image" Target="media/image154.png"/><Relationship Id="rId244" Type="http://schemas.openxmlformats.org/officeDocument/2006/relationships/image" Target="media/image190.svg"/><Relationship Id="rId18" Type="http://schemas.openxmlformats.org/officeDocument/2006/relationships/image" Target="media/image11.png"/><Relationship Id="rId39" Type="http://schemas.openxmlformats.org/officeDocument/2006/relationships/image" Target="media/image25.png"/><Relationship Id="rId265" Type="http://schemas.openxmlformats.org/officeDocument/2006/relationships/image" Target="media/image186.png"/><Relationship Id="rId286" Type="http://schemas.openxmlformats.org/officeDocument/2006/relationships/image" Target="media/image204.png"/><Relationship Id="rId50" Type="http://schemas.openxmlformats.org/officeDocument/2006/relationships/image" Target="media/image30.png"/><Relationship Id="rId104" Type="http://schemas.openxmlformats.org/officeDocument/2006/relationships/image" Target="media/image71.png"/><Relationship Id="rId125" Type="http://schemas.openxmlformats.org/officeDocument/2006/relationships/hyperlink" Target="http://www.dawliatraining.com/" TargetMode="External"/><Relationship Id="rId146" Type="http://schemas.openxmlformats.org/officeDocument/2006/relationships/image" Target="media/image100.png"/><Relationship Id="rId167" Type="http://schemas.openxmlformats.org/officeDocument/2006/relationships/image" Target="media/image116.png"/><Relationship Id="rId188" Type="http://schemas.openxmlformats.org/officeDocument/2006/relationships/hyperlink" Target="http://www.dawliatraining.com/" TargetMode="External"/><Relationship Id="rId71" Type="http://schemas.openxmlformats.org/officeDocument/2006/relationships/image" Target="media/image47.png"/><Relationship Id="rId92" Type="http://schemas.openxmlformats.org/officeDocument/2006/relationships/image" Target="media/image62.png"/><Relationship Id="rId213" Type="http://schemas.openxmlformats.org/officeDocument/2006/relationships/image" Target="media/image146.png"/><Relationship Id="rId234" Type="http://schemas.openxmlformats.org/officeDocument/2006/relationships/image" Target="media/image165.png"/><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178.png"/><Relationship Id="rId276" Type="http://schemas.openxmlformats.org/officeDocument/2006/relationships/image" Target="media/image195.png"/><Relationship Id="rId297" Type="http://schemas.openxmlformats.org/officeDocument/2006/relationships/image" Target="media/image215.jpeg"/><Relationship Id="rId40" Type="http://schemas.openxmlformats.org/officeDocument/2006/relationships/image" Target="media/image320.png"/><Relationship Id="rId115" Type="http://schemas.openxmlformats.org/officeDocument/2006/relationships/image" Target="media/image82.png"/><Relationship Id="rId136" Type="http://schemas.openxmlformats.org/officeDocument/2006/relationships/image" Target="media/image94.png"/><Relationship Id="rId157" Type="http://schemas.openxmlformats.org/officeDocument/2006/relationships/image" Target="media/image108.png"/><Relationship Id="rId178" Type="http://schemas.openxmlformats.org/officeDocument/2006/relationships/image" Target="media/image138.svg"/><Relationship Id="rId301" Type="http://schemas.openxmlformats.org/officeDocument/2006/relationships/theme" Target="theme/theme1.xml"/><Relationship Id="rId61" Type="http://schemas.openxmlformats.org/officeDocument/2006/relationships/image" Target="media/image39.png"/><Relationship Id="rId82" Type="http://schemas.openxmlformats.org/officeDocument/2006/relationships/image" Target="media/image57.svg"/><Relationship Id="rId199" Type="http://schemas.openxmlformats.org/officeDocument/2006/relationships/image" Target="media/image137.png"/><Relationship Id="rId203" Type="http://schemas.openxmlformats.org/officeDocument/2006/relationships/image" Target="media/image141.png"/><Relationship Id="rId19" Type="http://schemas.openxmlformats.org/officeDocument/2006/relationships/image" Target="media/image12.png"/><Relationship Id="rId224" Type="http://schemas.openxmlformats.org/officeDocument/2006/relationships/image" Target="media/image155.png"/><Relationship Id="rId245" Type="http://schemas.openxmlformats.org/officeDocument/2006/relationships/image" Target="media/image171.png"/><Relationship Id="rId266" Type="http://schemas.openxmlformats.org/officeDocument/2006/relationships/image" Target="media/image207.svg"/><Relationship Id="rId287" Type="http://schemas.openxmlformats.org/officeDocument/2006/relationships/image" Target="media/image205.png"/><Relationship Id="rId30" Type="http://schemas.openxmlformats.org/officeDocument/2006/relationships/image" Target="media/image220.png"/><Relationship Id="rId105" Type="http://schemas.openxmlformats.org/officeDocument/2006/relationships/image" Target="media/image72.png"/><Relationship Id="rId126" Type="http://schemas.openxmlformats.org/officeDocument/2006/relationships/hyperlink" Target="http://www.dawliatraining.com/" TargetMode="External"/><Relationship Id="rId147" Type="http://schemas.openxmlformats.org/officeDocument/2006/relationships/image" Target="media/image101.png"/><Relationship Id="rId168" Type="http://schemas.openxmlformats.org/officeDocument/2006/relationships/image" Target="media/image117.png"/><Relationship Id="rId51" Type="http://schemas.openxmlformats.org/officeDocument/2006/relationships/image" Target="media/image31.png"/><Relationship Id="rId72" Type="http://schemas.openxmlformats.org/officeDocument/2006/relationships/image" Target="media/image48.jpeg"/><Relationship Id="rId93" Type="http://schemas.openxmlformats.org/officeDocument/2006/relationships/image" Target="media/image68.svg"/><Relationship Id="rId189" Type="http://schemas.openxmlformats.org/officeDocument/2006/relationships/image" Target="media/image130.png"/><Relationship Id="rId3" Type="http://schemas.openxmlformats.org/officeDocument/2006/relationships/styles" Target="styles.xml"/><Relationship Id="rId214" Type="http://schemas.openxmlformats.org/officeDocument/2006/relationships/image" Target="media/image164.svg"/><Relationship Id="rId235" Type="http://schemas.openxmlformats.org/officeDocument/2006/relationships/image" Target="media/image166.png"/><Relationship Id="rId256" Type="http://schemas.openxmlformats.org/officeDocument/2006/relationships/image" Target="media/image179.png"/><Relationship Id="rId277" Type="http://schemas.openxmlformats.org/officeDocument/2006/relationships/image" Target="media/image196.png"/><Relationship Id="rId298" Type="http://schemas.openxmlformats.org/officeDocument/2006/relationships/image" Target="media/image216.png"/><Relationship Id="rId116" Type="http://schemas.openxmlformats.org/officeDocument/2006/relationships/image" Target="media/image83.png"/><Relationship Id="rId137" Type="http://schemas.openxmlformats.org/officeDocument/2006/relationships/image" Target="media/image104.svg"/><Relationship Id="rId158"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26.png"/><Relationship Id="rId62" Type="http://schemas.openxmlformats.org/officeDocument/2006/relationships/image" Target="media/image40.png"/><Relationship Id="rId83" Type="http://schemas.openxmlformats.org/officeDocument/2006/relationships/image" Target="media/image55.png"/><Relationship Id="rId179" Type="http://schemas.openxmlformats.org/officeDocument/2006/relationships/image" Target="media/image124.png"/><Relationship Id="rId190" Type="http://schemas.openxmlformats.org/officeDocument/2006/relationships/image" Target="media/image131.png"/><Relationship Id="rId204" Type="http://schemas.openxmlformats.org/officeDocument/2006/relationships/image" Target="media/image154.svg"/><Relationship Id="rId225" Type="http://schemas.openxmlformats.org/officeDocument/2006/relationships/image" Target="media/image156.png"/><Relationship Id="rId246" Type="http://schemas.openxmlformats.org/officeDocument/2006/relationships/image" Target="media/image192.svg"/><Relationship Id="rId267" Type="http://schemas.openxmlformats.org/officeDocument/2006/relationships/image" Target="media/image187.png"/><Relationship Id="rId288" Type="http://schemas.openxmlformats.org/officeDocument/2006/relationships/image" Target="media/image206.png"/><Relationship Id="rId106" Type="http://schemas.openxmlformats.org/officeDocument/2006/relationships/image" Target="media/image73.png"/><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21.png"/><Relationship Id="rId52" Type="http://schemas.openxmlformats.org/officeDocument/2006/relationships/hyperlink" Target="http://www.dawliatraining.com/" TargetMode="External"/><Relationship Id="rId73" Type="http://schemas.openxmlformats.org/officeDocument/2006/relationships/image" Target="media/image49.png"/><Relationship Id="rId94" Type="http://schemas.openxmlformats.org/officeDocument/2006/relationships/image" Target="media/image63.png"/><Relationship Id="rId148" Type="http://schemas.openxmlformats.org/officeDocument/2006/relationships/image" Target="media/image102.png"/><Relationship Id="rId169" Type="http://schemas.openxmlformats.org/officeDocument/2006/relationships/image" Target="media/image118.png"/><Relationship Id="rId4" Type="http://schemas.microsoft.com/office/2007/relationships/stylesWithEffects" Target="stylesWithEffects.xml"/><Relationship Id="rId180" Type="http://schemas.openxmlformats.org/officeDocument/2006/relationships/image" Target="media/image125.png"/><Relationship Id="rId215" Type="http://schemas.openxmlformats.org/officeDocument/2006/relationships/image" Target="media/image147.png"/><Relationship Id="rId236" Type="http://schemas.openxmlformats.org/officeDocument/2006/relationships/image" Target="media/image167.png"/><Relationship Id="rId257" Type="http://schemas.openxmlformats.org/officeDocument/2006/relationships/image" Target="media/image180.png"/><Relationship Id="rId278" Type="http://schemas.openxmlformats.org/officeDocument/2006/relationships/image" Target="media/image214.svg"/><Relationship Id="rId42" Type="http://schemas.openxmlformats.org/officeDocument/2006/relationships/image" Target="media/image340.png"/><Relationship Id="rId84" Type="http://schemas.openxmlformats.org/officeDocument/2006/relationships/image" Target="media/image59.svg"/><Relationship Id="rId138" Type="http://schemas.openxmlformats.org/officeDocument/2006/relationships/image" Target="media/image95.png"/><Relationship Id="rId191" Type="http://schemas.openxmlformats.org/officeDocument/2006/relationships/image" Target="media/image145.svg"/><Relationship Id="rId205" Type="http://schemas.openxmlformats.org/officeDocument/2006/relationships/image" Target="media/image142.png"/><Relationship Id="rId247" Type="http://schemas.openxmlformats.org/officeDocument/2006/relationships/image" Target="media/image172.png"/><Relationship Id="rId107" Type="http://schemas.openxmlformats.org/officeDocument/2006/relationships/image" Target="media/image74.png"/><Relationship Id="rId289" Type="http://schemas.openxmlformats.org/officeDocument/2006/relationships/image" Target="media/image207.png"/><Relationship Id="rId11"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149" Type="http://schemas.openxmlformats.org/officeDocument/2006/relationships/image" Target="media/image103.png"/><Relationship Id="rId95" Type="http://schemas.openxmlformats.org/officeDocument/2006/relationships/image" Target="media/image64.png"/><Relationship Id="rId160" Type="http://schemas.openxmlformats.org/officeDocument/2006/relationships/image" Target="media/image110.png"/><Relationship Id="rId216" Type="http://schemas.openxmlformats.org/officeDocument/2006/relationships/image" Target="media/image166.svg"/><Relationship Id="rId258" Type="http://schemas.openxmlformats.org/officeDocument/2006/relationships/image" Target="media/image181.png"/><Relationship Id="rId22" Type="http://schemas.openxmlformats.org/officeDocument/2006/relationships/image" Target="media/image15.png"/><Relationship Id="rId64" Type="http://schemas.openxmlformats.org/officeDocument/2006/relationships/hyperlink" Target="http://www.dawliatraining.com/" TargetMode="External"/><Relationship Id="rId118" Type="http://schemas.openxmlformats.org/officeDocument/2006/relationships/image" Target="media/image85.png"/><Relationship Id="rId171" Type="http://schemas.openxmlformats.org/officeDocument/2006/relationships/image" Target="media/image119.png"/><Relationship Id="rId227" Type="http://schemas.openxmlformats.org/officeDocument/2006/relationships/image" Target="media/image158.png"/><Relationship Id="rId269" Type="http://schemas.openxmlformats.org/officeDocument/2006/relationships/image" Target="media/image189.png"/><Relationship Id="rId33" Type="http://schemas.openxmlformats.org/officeDocument/2006/relationships/image" Target="media/image22.png"/><Relationship Id="rId129" Type="http://schemas.openxmlformats.org/officeDocument/2006/relationships/image" Target="media/image90.png"/><Relationship Id="rId280" Type="http://schemas.openxmlformats.org/officeDocument/2006/relationships/image" Target="media/image216.svg"/><Relationship Id="rId75" Type="http://schemas.openxmlformats.org/officeDocument/2006/relationships/image" Target="media/image51.png"/><Relationship Id="rId140" Type="http://schemas.openxmlformats.org/officeDocument/2006/relationships/image" Target="media/image96.png"/><Relationship Id="rId182" Type="http://schemas.openxmlformats.org/officeDocument/2006/relationships/image" Target="media/image127.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5C986941-F370-4238-9110-7718BDB04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20</TotalTime>
  <Pages>70</Pages>
  <Words>5020</Words>
  <Characters>28619</Characters>
  <Application>Microsoft Office Word</Application>
  <DocSecurity>0</DocSecurity>
  <Lines>238</Lines>
  <Paragraphs>67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33572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user</cp:lastModifiedBy>
  <cp:revision>5</cp:revision>
  <cp:lastPrinted>2024-04-01T20:23:00Z</cp:lastPrinted>
  <dcterms:created xsi:type="dcterms:W3CDTF">2024-06-30T04:19:00Z</dcterms:created>
  <dcterms:modified xsi:type="dcterms:W3CDTF">2024-11-24T08:34:00Z</dcterms:modified>
</cp:coreProperties>
</file>